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C23DC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18. St-</w:t>
                  </w:r>
                  <w:r w:rsidR="002C23DC">
                    <w:rPr>
                      <w:sz w:val="22"/>
                      <w:szCs w:val="22"/>
                    </w:rPr>
                    <w:t>1087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dfc4de" w14:paraId="9dfc4de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C23DC" w:rsidP="002F3C3A" w:rsidR="002C23DC">
      <w:pPr>
        <w:pStyle w:val="Tijeloteksta"/>
        <w:jc w:val="center"/>
      </w:pP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395EE9">
        <w:t>JO</w:t>
      </w:r>
      <w:r w:rsidR="002C23DC">
        <w:t>DO UGOSTITELJSTVO</w:t>
      </w:r>
      <w:r w:rsidR="00665966">
        <w:t xml:space="preserve"> j.d.o.o. Zagreb, </w:t>
      </w:r>
      <w:r w:rsidR="002C23DC">
        <w:t>Hudi Bitek Drežnik III. Odvojak 3A</w:t>
      </w:r>
      <w:r w:rsidR="00665966">
        <w:t>, MBS: 0</w:t>
      </w:r>
      <w:r w:rsidR="002C23DC">
        <w:t>80882734</w:t>
      </w:r>
      <w:r w:rsidR="00665966">
        <w:t xml:space="preserve">, OIB: </w:t>
      </w:r>
      <w:r w:rsidR="002C23DC">
        <w:t>21067899159</w:t>
      </w:r>
      <w:r w:rsidR="002655F0">
        <w:t>,</w:t>
      </w:r>
      <w:r w:rsidR="00AF438E">
        <w:t xml:space="preserve">  dana </w:t>
      </w:r>
      <w:r w:rsidR="002C23DC">
        <w:t>30</w:t>
      </w:r>
      <w:r>
        <w:t xml:space="preserve">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47040E" w:rsidR="0047040E" w:rsidRPr="00016049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395EE9">
        <w:t>JO</w:t>
      </w:r>
      <w:r w:rsidR="0047040E">
        <w:t>DO UGOSTITELJSTVO j.d.o.o. Zagreb, Hudi Bitek Drežnik III. Odvojak 3A, MBS: 080882734, OIB: 21067899159.</w:t>
      </w:r>
    </w:p>
    <w:p w:rsidRDefault="00016049" w:rsidP="00016049" w:rsidR="00016049" w:rsidRPr="0047040E">
      <w:pPr>
        <w:pStyle w:val="Tijeloteksta"/>
        <w:ind w:left="1065"/>
        <w:rPr>
          <w:bCs/>
        </w:rPr>
      </w:pPr>
    </w:p>
    <w:p w:rsidRDefault="0047040E" w:rsidP="00016049" w:rsidR="00016049" w:rsidRPr="00016049">
      <w:pPr>
        <w:pStyle w:val="Tijeloteksta"/>
        <w:numPr>
          <w:ilvl w:val="0"/>
          <w:numId w:val="2"/>
        </w:numPr>
        <w:rPr>
          <w:bCs/>
        </w:rPr>
      </w:pPr>
      <w:r>
        <w:t>Za</w:t>
      </w:r>
      <w:r w:rsidR="002F3C3A">
        <w:t xml:space="preserve"> stečajnog upravitelja imenuje se </w:t>
      </w:r>
      <w:r>
        <w:t>Nikola Bojanić</w:t>
      </w:r>
      <w:r w:rsidR="00665966">
        <w:t xml:space="preserve">, </w:t>
      </w:r>
      <w:r w:rsidRPr="0047040E">
        <w:t>OIB: 32886956915 Osijek, Bračka 179.</w:t>
      </w:r>
    </w:p>
    <w:p w:rsidRDefault="00016049" w:rsidP="00016049" w:rsidR="00016049" w:rsidRPr="0047040E">
      <w:pPr>
        <w:pStyle w:val="Tijeloteksta"/>
        <w:ind w:left="1065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395EE9">
        <w:t>JO</w:t>
      </w:r>
      <w:r w:rsidR="00016049">
        <w:t>DO UGOSTITELJSTVO j.d.o.o. Zagreb, Hudi Bitek Drežnik III. Odvojak 3A, MBS: 080882734, OIB: 21067899159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 w:rsidRPr="00016049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016049" w:rsidP="00016049" w:rsidR="00016049">
      <w:pPr>
        <w:pStyle w:val="Odlomakpopisa"/>
        <w:rPr>
          <w:bCs/>
        </w:rPr>
      </w:pPr>
    </w:p>
    <w:p w:rsidRDefault="00016049" w:rsidP="00016049" w:rsidR="00016049">
      <w:pPr>
        <w:pStyle w:val="Tijeloteksta"/>
        <w:ind w:left="1065"/>
        <w:rPr>
          <w:bCs/>
        </w:rPr>
      </w:pP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016049">
        <w:rPr>
          <w:bCs/>
        </w:rPr>
        <w:t>4. svibnja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665966">
        <w:rPr>
          <w:bCs/>
        </w:rPr>
        <w:t>2</w:t>
      </w:r>
      <w:r w:rsidR="00016049">
        <w:rPr>
          <w:bCs/>
        </w:rPr>
        <w:t>488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016049">
        <w:rPr>
          <w:bCs/>
        </w:rPr>
        <w:t>3. svibnja</w:t>
      </w:r>
      <w:r w:rsidRPr="00F877AB">
        <w:rPr>
          <w:bCs/>
        </w:rPr>
        <w:t xml:space="preserve"> 2017. nad stečajnim dužnikom </w:t>
      </w:r>
      <w:r w:rsidR="00395EE9">
        <w:t>JO</w:t>
      </w:r>
      <w:r w:rsidR="00016049">
        <w:t>DO UGOSTITELJSTVO j.d.o.o. Zagreb, Hudi Bitek Drežnik III. Odvojak 3A, MBS: 080882734, OIB: 21067899159.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665966" w:rsidP="002F3C3A" w:rsidR="00665966">
      <w:pPr>
        <w:pStyle w:val="Tijeloteksta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116C29">
        <w:t>17.</w:t>
      </w:r>
      <w:r w:rsidR="00057E16">
        <w:t xml:space="preserve"> </w:t>
      </w:r>
      <w:r w:rsidR="00990992">
        <w:t>kolovoza</w:t>
      </w:r>
      <w:r>
        <w:t xml:space="preserve"> 2017. objavio je Oglas na mrežnoj stranici e-oglasna ploča sud</w:t>
      </w:r>
      <w:r w:rsidR="00AF438E">
        <w:t>ova po</w:t>
      </w:r>
      <w:r w:rsidR="00665966">
        <w:t>d poslovnim brojem St-</w:t>
      </w:r>
      <w:r w:rsidR="00A804C5">
        <w:t>1087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A804C5" w:rsidP="002F3C3A" w:rsidR="002F3C3A">
      <w:pPr>
        <w:pStyle w:val="Tijeloteksta"/>
        <w:ind w:left="360"/>
        <w:jc w:val="center"/>
      </w:pPr>
      <w:r>
        <w:t>U Osijeku 30</w:t>
      </w:r>
      <w:r w:rsidR="002F3C3A">
        <w:t xml:space="preserve">. siječnja 2018. </w:t>
      </w:r>
    </w:p>
    <w:p w:rsidRDefault="002F3C3A" w:rsidP="002F3C3A" w:rsidR="002F3C3A">
      <w:pPr>
        <w:pStyle w:val="Tijeloteksta"/>
        <w:jc w:val="left"/>
      </w:pPr>
    </w:p>
    <w:p w:rsidRDefault="00A804C5" w:rsidP="00A804C5" w:rsidR="00A804C5" w:rsidRPr="00A804C5">
      <w:r w:rsidRPr="00A804C5">
        <w:t xml:space="preserve">      Zapisničar:</w:t>
      </w:r>
      <w:r w:rsidRPr="00A804C5">
        <w:tab/>
        <w:t xml:space="preserve"> </w:t>
      </w:r>
      <w:r w:rsidRPr="00A804C5">
        <w:tab/>
      </w:r>
      <w:r w:rsidRPr="00A804C5">
        <w:tab/>
      </w:r>
      <w:r w:rsidRPr="00A804C5">
        <w:tab/>
      </w:r>
      <w:r w:rsidRPr="00A804C5">
        <w:tab/>
      </w:r>
      <w:r w:rsidRPr="00A804C5">
        <w:tab/>
        <w:t xml:space="preserve">       </w:t>
      </w:r>
      <w:r>
        <w:t>Sudski savjetnik</w:t>
      </w:r>
    </w:p>
    <w:p w:rsidRDefault="00A804C5" w:rsidP="00A804C5" w:rsidR="00A804C5" w:rsidRPr="00A804C5">
      <w:pPr>
        <w:rPr>
          <w:b/>
        </w:rPr>
      </w:pPr>
      <w:r w:rsidRPr="00A804C5">
        <w:t>Snježana Andrijanić</w:t>
      </w:r>
    </w:p>
    <w:p w:rsidRDefault="00A804C5" w:rsidP="00A804C5" w:rsidR="00A804C5" w:rsidRPr="00A804C5">
      <w:pPr>
        <w:jc w:val="both"/>
      </w:pPr>
      <w:r w:rsidRPr="00A804C5">
        <w:t xml:space="preserve"> </w:t>
      </w:r>
      <w:r w:rsidRPr="00A804C5">
        <w:tab/>
      </w:r>
      <w:r w:rsidRPr="00A804C5">
        <w:tab/>
      </w:r>
      <w:r w:rsidRPr="00A804C5">
        <w:tab/>
      </w:r>
      <w:r w:rsidRPr="00A804C5">
        <w:tab/>
      </w:r>
      <w:r w:rsidRPr="00A804C5">
        <w:tab/>
      </w:r>
      <w:r w:rsidRPr="00A804C5">
        <w:tab/>
        <w:t xml:space="preserve">                 </w:t>
      </w:r>
      <w:r>
        <w:t xml:space="preserve">     AUGUSTIN JALŠOVEC</w:t>
      </w:r>
    </w:p>
    <w:p w:rsidRDefault="00A804C5" w:rsidP="00A804C5" w:rsidR="00A804C5" w:rsidRPr="00A804C5"/>
    <w:p w:rsidRDefault="00A804C5" w:rsidP="002F3C3A" w:rsidR="002F3C3A">
      <w:pPr>
        <w:pStyle w:val="Tijeloteksta"/>
        <w:jc w:val="left"/>
      </w:pPr>
      <w:r>
        <w:t xml:space="preserve"> </w:t>
      </w: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 xml:space="preserve">Protiv ovog rješenja nezadovoljna stranka može izjaviti žalbu Trgovačkom sudu u Osijeku u roku od </w:t>
      </w:r>
      <w:r w:rsidR="00A804C5">
        <w:t>osam (8)</w:t>
      </w:r>
      <w:r w:rsidRPr="00205A1F">
        <w:t xml:space="preserve"> dana pis</w:t>
      </w:r>
      <w:r w:rsidR="00A804C5">
        <w:t>ano</w:t>
      </w:r>
      <w:r w:rsidRPr="00205A1F">
        <w:t xml:space="preserve"> u </w:t>
      </w:r>
      <w:r w:rsidR="00A804C5">
        <w:t>tri (</w:t>
      </w:r>
      <w:r w:rsidRPr="00205A1F">
        <w:t>3</w:t>
      </w:r>
      <w:r w:rsidR="00A804C5">
        <w:t>)</w:t>
      </w:r>
      <w:r w:rsidRPr="00205A1F">
        <w:t xml:space="preserve"> primjerka.</w:t>
      </w:r>
    </w:p>
    <w:p w:rsidRDefault="00A804C5" w:rsidP="002F3C3A" w:rsidR="00A804C5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A804C5">
        <w:t xml:space="preserve"> </w:t>
      </w:r>
      <w:r w:rsidR="0043275C">
        <w:t>15/3</w:t>
      </w:r>
    </w:p>
    <w:sectPr w:rsidSect="00AD67F8" w:rsidR="004777D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75C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18 St-1087/2017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E3CD9"/>
    <w:rsid w:val="00116C2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5EE9"/>
    <w:rsid w:val="003E4468"/>
    <w:rsid w:val="004049C3"/>
    <w:rsid w:val="0043275C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40D9B"/>
    <w:rsid w:val="0075404A"/>
    <w:rsid w:val="007667D7"/>
    <w:rsid w:val="00783908"/>
    <w:rsid w:val="007C6056"/>
    <w:rsid w:val="007C75AC"/>
    <w:rsid w:val="007D6E67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F438E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St-1087/2017-5</izvorni_sadrzaj>
    <derivirana_varijabla naziv="DomainObject.Oznaka_1">St-1087/2017-5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St-1087/2017</izvorni_sadrzaj>
    <derivirana_varijabla naziv="DomainObject.Predmet.OznakaBroj_1">St-1087/2017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JODO UGOSTITELJSTVO jednostavno društvo s ograničenom odgovornošću za usluge</izvorni_sadrzaj>
    <derivirana_varijabla naziv="DomainObject.Predmet.ProtustrankaFormated_1">  JODO UGOSTITELJSTVO jednostavno društvo s ograničenom odgovornošću za usluge</derivirana_varijabla>
  </DomainObject.Predmet.ProtustrankaFormated>
  <DomainObject.Predmet.ProtustrankaFormatedOIB>
    <izvorni_sadrzaj>  JODO UGOSTITELJSTVO jednostavno društvo s ograničenom odgovornošću za usluge, OIB 21067899159</izvorni_sadrzaj>
    <derivirana_varijabla naziv="DomainObject.Predmet.ProtustrankaFormatedOIB_1">  JODO UGOSTITELJSTVO jednostavno društvo s ograničenom odgovornošću za usluge, OIB 21067899159</derivirana_varijabla>
  </DomainObject.Predmet.ProtustrankaFormatedOIB>
  <DomainObject.Predmet.ProtustrankaFormatedWithAdress>
    <izvorni_sadrzaj> JODO UGOSTITELJSTVO jednostavno društvo s ograničenom odgovornošću za usluge, Drežnik III. Odvojak 3 A , 10257 Hudi Bitek</izvorni_sadrzaj>
    <derivirana_varijabla naziv="DomainObject.Predmet.ProtustrankaFormatedWithAdress_1"> JODO UGOSTITELJSTVO jednostavno društvo s ograničenom odgovornošću za usluge, Drežnik III. Odvojak 3 A , 10257 Hudi Bitek</derivirana_varijabla>
  </DomainObject.Predmet.ProtustrankaFormatedWithAdress>
  <DomainObject.Predmet.ProtustrankaFormatedWithAdressOIB>
    <izvorni_sadrzaj> JODO UGOSTITELJSTVO jednostavno društvo s ograničenom odgovornošću za usluge, OIB 21067899159, Drežnik III. Odvojak 3 A , 10257 Hudi Bitek</izvorni_sadrzaj>
    <derivirana_varijabla naziv="DomainObject.Predmet.ProtustrankaFormatedWithAdressOIB_1"> JODO UGOSTITELJSTVO jednostavno društvo s ograničenom odgovornošću za usluge, OIB 21067899159, Drežnik III. Odvojak 3 A , 10257 Hudi Bitek</derivirana_varijabla>
  </DomainObject.Predmet.ProtustrankaFormatedWithAdressOIB>
  <DomainObject.Predmet.ProtustrankaWithAdress>
    <izvorni_sadrzaj>JODO UGOSTITELJSTVO jednostavno društvo s ograničenom odgovornošću za usluge Drežnik III. Odvojak 3 A , 10257 Hudi Bitek</izvorni_sadrzaj>
    <derivirana_varijabla naziv="DomainObject.Predmet.ProtustrankaWithAdress_1">JODO UGOSTITELJSTVO jednostavno društvo s ograničenom odgovornošću za usluge Drežnik III. Odvojak 3 A , 10257 Hudi Bitek</derivirana_varijabla>
  </DomainObject.Predmet.ProtustrankaWithAdress>
  <DomainObject.Predmet.ProtustrankaWithAdressOIB>
    <izvorni_sadrzaj>JODO UGOSTITELJSTVO jednostavno društvo s ograničenom odgovornošću za usluge, OIB 21067899159, Drežnik III. Odvojak 3 A , 10257 Hudi Bitek</izvorni_sadrzaj>
    <derivirana_varijabla naziv="DomainObject.Predmet.ProtustrankaWithAdressOIB_1">JODO UGOSTITELJSTVO jednostavno društvo s ograničenom odgovornošću za usluge, OIB 21067899159, Drežnik III. Odvojak 3 A , 10257 Hudi Bitek</derivirana_varijabla>
  </DomainObject.Predmet.ProtustrankaWithAdressOIB>
  <DomainObject.Predmet.ProtustrankaNazivFormated>
    <izvorni_sadrzaj>JODO UGOSTITELJSTVO jednostavno društvo s ograničenom odgovornošću za usluge</izvorni_sadrzaj>
    <derivirana_varijabla naziv="DomainObject.Predmet.ProtustrankaNazivFormated_1">JODO UGOSTITELJSTVO jednostavno društvo s ograničenom odgovornošću za usluge</derivirana_varijabla>
  </DomainObject.Predmet.ProtustrankaNazivFormated>
  <DomainObject.Predmet.ProtustrankaNazivFormatedOIB>
    <izvorni_sadrzaj>JODO UGOSTITELJSTVO jednostavno društvo s ograničenom odgovornošću za usluge, OIB 21067899159</izvorni_sadrzaj>
    <derivirana_varijabla naziv="DomainObject.Predmet.ProtustrankaNazivFormatedOIB_1">JODO UGOSTITELJSTVO jednostavno društvo s ograničenom odgovornošću za usluge, OIB 21067899159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JODO UGOSTITELJSTVO jednostavno društvo s ograničenom odgovornošću za usluge</item>
    </izvorni_sadrzaj>
    <derivirana_varijabla naziv="DomainObject.Predmet.ProtuStrankaListFormated_1">
      <item>JODO UGOSTITELJSTVO jednostavno društvo s ograničenom odgovornošću za usluge</item>
    </derivirana_varijabla>
  </DomainObject.Predmet.ProtuStrankaListFormated>
  <DomainObject.Predmet.ProtuStrankaListFormatedOIB>
    <izvorni_sadrzaj>
      <item>JODO UGOSTITELJSTVO jednostavno društvo s ograničenom odgovornošću za usluge, OIB 21067899159</item>
    </izvorni_sadrzaj>
    <derivirana_varijabla naziv="DomainObject.Predmet.ProtuStrankaListFormatedOIB_1">
      <item>JODO UGOSTITELJSTVO jednostavno društvo s ograničenom odgovornošću za usluge, OIB 21067899159</item>
    </derivirana_varijabla>
  </DomainObject.Predmet.ProtuStrankaListFormatedOIB>
  <DomainObject.Predmet.ProtuStrankaListFormatedWithAdress>
    <izvorni_sadrzaj>
      <item>JODO UGOSTITELJSTVO jednostavno društvo s ograničenom odgovornošću za usluge, Drežnik III. Odvojak 3 A , 10257 Hudi Bitek</item>
    </izvorni_sadrzaj>
    <derivirana_varijabla naziv="DomainObject.Predmet.ProtuStrankaListFormatedWithAdress_1">
      <item>JODO UGOSTITELJSTVO jednostavno društvo s ograničenom odgovornošću za usluge, Drežnik III. Odvojak 3 A , 10257 Hudi Bitek</item>
    </derivirana_varijabla>
  </DomainObject.Predmet.ProtuStrankaListFormatedWithAdress>
  <DomainObject.Predmet.ProtuStrankaListFormatedWithAdressOIB>
    <izvorni_sadrzaj>
      <item>JODO UGOSTITELJSTVO jednostavno društvo s ograničenom odgovornošću za usluge, OIB 21067899159, Drežnik III. Odvojak 3 A , 10257 Hudi Bitek</item>
    </izvorni_sadrzaj>
    <derivirana_varijabla naziv="DomainObject.Predmet.ProtuStrankaListFormatedWithAdressOIB_1">
      <item>JODO UGOSTITELJSTVO jednostavno društvo s ograničenom odgovornošću za usluge, OIB 21067899159, Drežnik III. Odvojak 3 A , 10257 Hudi Bitek</item>
    </derivirana_varijabla>
  </DomainObject.Predmet.ProtuStrankaListFormatedWithAdressOIB>
  <DomainObject.Predmet.ProtuStrankaListNazivFormated>
    <izvorni_sadrzaj>
      <item>JODO UGOSTITELJSTVO jednostavno društvo s ograničenom odgovornošću za usluge</item>
    </izvorni_sadrzaj>
    <derivirana_varijabla naziv="DomainObject.Predmet.ProtuStrankaListNazivFormated_1">
      <item>JODO UGOSTITELJSTVO jednostavno društvo s ograničenom odgovornošću za usluge</item>
    </derivirana_varijabla>
  </DomainObject.Predmet.ProtuStrankaListNazivFormated>
  <DomainObject.Predmet.ProtuStrankaListNazivFormatedOIB>
    <izvorni_sadrzaj>
      <item>JODO UGOSTITELJSTVO jednostavno društvo s ograničenom odgovornošću za usluge, OIB 21067899159</item>
    </izvorni_sadrzaj>
    <derivirana_varijabla naziv="DomainObject.Predmet.ProtuStrankaListNazivFormatedOIB_1">
      <item>JODO UGOSTITELJSTVO jednostavno društvo s ograničenom odgovornošću za usluge, OIB 21067899159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St-1087/2017-5</izvorni_sadrzaj>
    <derivirana_varijabla naziv="DomainObject.PoslovniBrojDokumenta_1">St-1087/2017-5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JODO UGOSTITELJSTVO jednostavno društvo s ograničenom odgovornošću za usluge</izvorni_sadrzaj>
    <derivirana_varijabla naziv="DomainObject.Predmet.ProtustrankaIDrugi_1">JODO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JODO UGOSTITELJSTVO jednostavno društvo s ograničenom odgovornošću za usluge, OIB 21067899159, Drežnik III. Odvojak 3 A , 10257 Hudi Bitek</izvorni_sadrzaj>
    <derivirana_varijabla naziv="DomainObject.Predmet.ProtustrankaIDrugiAdressOIB_1">JODO UGOSTITELJSTVO jednostavno društvo s ograničenom odgovornošću za usluge, OIB 21067899159, Drežnik III. Odvojak 3 A , 10257 Hudi Bitek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JODO UGOSTITELJSTVO jednostavno društvo s ograničenom odgovornošću za usluge</item>
      <item>FINA Regionalni centar Zagreb</item>
    </izvorni_sadrzaj>
    <derivirana_varijabla naziv="DomainObject.Predmet.SudioniciListNaziv_1">
      <item>JODO UGOSTITELJSTVO jednostavno društvo s ograničenom odgovornošću za usluge</item>
      <item>FINA Regionalni centar Zagreb</item>
    </derivirana_varijabla>
  </DomainObject.Predmet.SudioniciListNaziv>
  <DomainObject.Predmet.SudioniciListAdressOIB>
    <izvorni_sadrzaj>
      <item>JODO UGOSTITELJSTVO jednostavno društvo s ograničenom odgovornošću za usluge, OIB 21067899159, Drežnik III. Odvojak 3 A ,10257 Hudi Bitek</item>
      <item>FINA Regionalni centar Zagreb, OIB 85821130368, Trg svibanjskih žrtava 1995. br. 1,10000 Zagreb</item>
    </izvorni_sadrzaj>
    <derivirana_varijabla naziv="DomainObject.Predmet.SudioniciListAdressOIB_1">
      <item>JODO UGOSTITELJSTVO jednostavno društvo s ograničenom odgovornošću za usluge, OIB 21067899159, Drežnik III. Odvojak 3 A ,10257 Hudi Bitek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21067899159</item>
      <item>, OIB 85821130368</item>
    </izvorni_sadrzaj>
    <derivirana_varijabla naziv="DomainObject.Predmet.SudioniciListNazivOIB_1">
      <item>, OIB 21067899159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3192</properties:Characters>
  <properties:Lines>98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2018-01-30T11:26:00Z</dcterms:created>
  <dc:creator>Snježana Andrijanić</dc:creator>
  <cp:lastModifiedBy>Snježana Andrijanić</cp:lastModifiedBy>
  <cp:lastPrinted>2018-01-31T13:16:00Z</cp:lastPrinted>
  <dcterms:modified xmlns:xsi="http://www.w3.org/2001/XMLSchema-instance" xsi:type="dcterms:W3CDTF">2018-01-31T13:17:00Z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