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cf75" w14:paraId="b28cf75" w:rsidRDefault="002C5834" w:rsidP="002C5834" w:rsidR="002C5834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834" w:rsidP="002C5834" w:rsidR="002C5834">
      <w:pPr>
        <w:spacing w:after="0"/>
      </w:pPr>
      <w:r>
        <w:t xml:space="preserve">         REPUBLIKA HRVATSKA</w:t>
      </w:r>
    </w:p>
    <w:p w:rsidRDefault="002C5834" w:rsidP="002C5834" w:rsidR="002C5834">
      <w:pPr>
        <w:spacing w:after="0"/>
      </w:pPr>
      <w:r>
        <w:t xml:space="preserve"> TRGOVAČKI SUD U VARAŽDINU</w:t>
      </w:r>
    </w:p>
    <w:p w:rsidRDefault="002C5834" w:rsidP="002C5834" w:rsidR="002C5834">
      <w:pPr>
        <w:spacing w:after="0"/>
        <w:ind w:firstLine="720"/>
      </w:pPr>
      <w:r>
        <w:t xml:space="preserve">         B. Radić 2</w:t>
      </w: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jc w:val="center"/>
      </w:pPr>
    </w:p>
    <w:p w:rsidRDefault="002C5834" w:rsidP="002C5834" w:rsidR="002C5834">
      <w:pPr>
        <w:spacing w:after="0"/>
        <w:jc w:val="center"/>
      </w:pPr>
    </w:p>
    <w:p w:rsidRDefault="002C5834" w:rsidP="002C5834" w:rsidR="002C5834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ALFA PROJEKTI d.o.o., OIB: 15579267458 sa sjedištem u Trg Eugena Kvaternika 13, 40000 Čakovec, dana 25. travnja 2017</w:t>
      </w:r>
      <w:r>
        <w:t>. godine temeljem čl. 430. Stečajnog zakona ("Narodne novine" 71/15, u daljnjem tekstu SZ) objavljuje slijedeći</w:t>
      </w: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34" w:rsidP="002C5834" w:rsidR="002C5834">
      <w:pPr>
        <w:spacing w:after="0"/>
        <w:jc w:val="center"/>
        <w:rPr>
          <w:sz w:val="28"/>
          <w:szCs w:val="28"/>
        </w:rPr>
      </w:pP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both"/>
      </w:pPr>
      <w:r>
        <w:tab/>
        <w:t>I/ Utvrđuje se da ukupni iznos evidentiranog duga dužnika ALFA PROJEKTI d.o.o., OIB: 15579267458 sa sjedištem u Trg Eugena Kvaternika 13, 40000 Čakovec</w:t>
      </w:r>
      <w:r>
        <w:t>, iznosi 67.071,75</w:t>
      </w:r>
      <w:r>
        <w:t xml:space="preserve"> kn.</w:t>
      </w: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both"/>
      </w:pPr>
      <w:r>
        <w:tab/>
        <w:t>II/ Poziva se direktor dužnika</w:t>
      </w:r>
      <w:r>
        <w:t xml:space="preserve"> Martina </w:t>
      </w:r>
      <w:proofErr w:type="spellStart"/>
      <w:r>
        <w:t>Kneklin</w:t>
      </w:r>
      <w:proofErr w:type="spellEnd"/>
      <w:r>
        <w:t xml:space="preserve"> iz </w:t>
      </w:r>
      <w:proofErr w:type="spellStart"/>
      <w:r>
        <w:t>Pribislavca</w:t>
      </w:r>
      <w:proofErr w:type="spellEnd"/>
      <w:r>
        <w:t>, Bana Josipa Jelačića 93, OIB: 14727625312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C5834" w:rsidP="002C5834" w:rsidR="002C5834">
      <w:pPr>
        <w:spacing w:after="0"/>
        <w:jc w:val="both"/>
      </w:pPr>
    </w:p>
    <w:p w:rsidRDefault="002C5834" w:rsidP="002C5834" w:rsidR="002C583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C5834" w:rsidP="002C5834" w:rsidR="002C5834">
      <w:pPr>
        <w:spacing w:after="0"/>
        <w:jc w:val="both"/>
      </w:pPr>
      <w:r>
        <w:tab/>
      </w:r>
    </w:p>
    <w:p w:rsidRDefault="002C5834" w:rsidP="002C5834" w:rsidR="002C583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jc w:val="center"/>
        <w:outlineLvl w:val="0"/>
      </w:pPr>
      <w:r>
        <w:t>Obrazloženje</w:t>
      </w: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jc w:val="both"/>
        <w:outlineLvl w:val="0"/>
      </w:pPr>
      <w:r>
        <w:tab/>
        <w:t xml:space="preserve">Dana </w:t>
      </w:r>
      <w:r>
        <w:t>24. travnja 2017</w:t>
      </w:r>
      <w:r>
        <w:t>. godine, predlagatelj Financijska agencija, Regionalni centar Zagreb, Podružnica Varaždin podnio je prijedlog  za otvaranje stečajnog postupka nad dužnikom, navodeći da dužnik ALFA PROJEKTI d.o.o., OIB: 15579267458 sa sjedištem u Trg Eugena Kvaternika 13, 40000 Čakovec</w:t>
      </w:r>
      <w:r>
        <w:t>, na dan 18. travnja 2017</w:t>
      </w:r>
      <w:r>
        <w:t>. u Očevidniku redoslijeda osnova za plaćanje ima evidentirane neizvršene osnove za pla</w:t>
      </w:r>
      <w:r>
        <w:t>ćanje u ukupnom iznosu 67.071,75</w:t>
      </w:r>
      <w:r>
        <w:t xml:space="preserve"> kn te da dužnik nema zaposlenih.</w:t>
      </w:r>
    </w:p>
    <w:p w:rsidRDefault="002C5834" w:rsidP="002C5834" w:rsidR="002C5834">
      <w:pPr>
        <w:spacing w:after="0"/>
        <w:jc w:val="both"/>
        <w:outlineLvl w:val="0"/>
      </w:pPr>
    </w:p>
    <w:p w:rsidRDefault="002C5834" w:rsidP="002C5834" w:rsidR="002C583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C5834" w:rsidP="002C5834" w:rsidR="002C5834">
      <w:pPr>
        <w:spacing w:after="0"/>
        <w:jc w:val="both"/>
        <w:outlineLvl w:val="0"/>
      </w:pPr>
    </w:p>
    <w:p w:rsidRDefault="002C5834" w:rsidP="002C5834" w:rsidR="002C5834">
      <w:pPr>
        <w:spacing w:after="0"/>
        <w:jc w:val="both"/>
        <w:outlineLvl w:val="0"/>
      </w:pPr>
    </w:p>
    <w:p w:rsidRDefault="002C5834" w:rsidP="002C5834" w:rsidR="002C5834">
      <w:pPr>
        <w:spacing w:after="0"/>
        <w:jc w:val="center"/>
        <w:outlineLvl w:val="0"/>
      </w:pPr>
    </w:p>
    <w:p w:rsidRDefault="002C5834" w:rsidP="002C5834" w:rsidR="002C5834">
      <w:pPr>
        <w:spacing w:after="0"/>
        <w:jc w:val="center"/>
        <w:outlineLvl w:val="0"/>
      </w:pPr>
      <w:r>
        <w:t>U Varaž</w:t>
      </w:r>
      <w:r>
        <w:t>dinu, 25. travnja 2017</w:t>
      </w:r>
      <w:r>
        <w:t xml:space="preserve">. </w:t>
      </w:r>
    </w:p>
    <w:p w:rsidRDefault="002C5834" w:rsidP="002C5834" w:rsidR="002C5834">
      <w:pPr>
        <w:spacing w:after="0"/>
        <w:jc w:val="center"/>
        <w:outlineLvl w:val="0"/>
      </w:pPr>
    </w:p>
    <w:p w:rsidRDefault="002C5834" w:rsidP="002C5834" w:rsidR="002C583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5834" w:rsidP="002C5834" w:rsidR="002C5834">
      <w:pPr>
        <w:spacing w:after="0"/>
        <w:jc w:val="center"/>
        <w:outlineLvl w:val="0"/>
      </w:pPr>
    </w:p>
    <w:p w:rsidRDefault="002C5834" w:rsidP="002C5834" w:rsidR="002C5834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2C5834" w:rsidP="002C5834" w:rsidR="002C5834">
      <w:pPr>
        <w:spacing w:after="0"/>
        <w:ind w:firstLine="720" w:left="3600"/>
        <w:outlineLvl w:val="0"/>
      </w:pPr>
    </w:p>
    <w:p w:rsidRDefault="002C5834" w:rsidP="002C5834" w:rsidR="002C5834">
      <w:pPr>
        <w:spacing w:after="0"/>
        <w:ind w:firstLine="720" w:left="3600"/>
        <w:jc w:val="center"/>
        <w:outlineLvl w:val="0"/>
      </w:pPr>
      <w:r>
        <w:t xml:space="preserve">           </w:t>
      </w:r>
      <w:r w:rsidR="00AB39D8">
        <w:t xml:space="preserve">   </w:t>
      </w:r>
      <w:bookmarkStart w:name="_GoBack" w:id="0"/>
      <w:bookmarkEnd w:id="0"/>
      <w:r>
        <w:t xml:space="preserve"> Jasna Lekić</w:t>
      </w:r>
      <w:r w:rsidR="00AB39D8">
        <w:t>, v.r.</w:t>
      </w:r>
    </w:p>
    <w:p w:rsidRDefault="002C5834" w:rsidP="002C5834" w:rsidR="002C5834">
      <w:pPr>
        <w:spacing w:after="0"/>
        <w:ind w:firstLine="720" w:left="3600"/>
        <w:outlineLvl w:val="0"/>
      </w:pP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outlineLvl w:val="0"/>
      </w:pPr>
    </w:p>
    <w:p w:rsidRDefault="002C5834" w:rsidP="002C5834" w:rsidR="002C5834">
      <w:pPr>
        <w:spacing w:after="0"/>
        <w:outlineLvl w:val="0"/>
      </w:pPr>
      <w:r>
        <w:t>DNA:</w:t>
      </w:r>
    </w:p>
    <w:p w:rsidRDefault="002C5834" w:rsidP="002C5834" w:rsidR="002C5834">
      <w:pPr>
        <w:spacing w:after="0"/>
        <w:outlineLvl w:val="0"/>
      </w:pPr>
      <w:r>
        <w:t>- e-Oglasna ploča suda</w:t>
      </w:r>
    </w:p>
    <w:p w:rsidRDefault="002C5834" w:rsidP="002C5834" w:rsidR="002C5834">
      <w:pPr>
        <w:spacing w:after="0"/>
      </w:pPr>
    </w:p>
    <w:p w:rsidRDefault="002C5834" w:rsidP="002C5834" w:rsidR="002C5834">
      <w:pPr>
        <w:spacing w:after="0"/>
      </w:pPr>
    </w:p>
    <w:p w:rsidRDefault="00AE649C" w:rsidP="002C5834" w:rsidR="00AE649C" w:rsidRPr="00B76F3C">
      <w:pPr>
        <w:pStyle w:val="NormaleSPIS"/>
        <w:spacing w:after="0"/>
      </w:pPr>
    </w:p>
    <w:p w:rsidRDefault="00AB4602" w:rsidP="002C583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C583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3D4" w:rsidP="00537B78" w:rsidR="00C603D4">
      <w:r>
        <w:separator/>
      </w:r>
    </w:p>
  </w:endnote>
  <w:endnote w:id="0" w:type="continuationSeparator">
    <w:p w:rsidRDefault="00C603D4" w:rsidP="00537B78" w:rsidR="00C60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3D4" w:rsidP="00537B78" w:rsidR="00C603D4">
      <w:r>
        <w:separator/>
      </w:r>
    </w:p>
  </w:footnote>
  <w:footnote w:id="0" w:type="continuationSeparator">
    <w:p w:rsidRDefault="00C603D4" w:rsidP="00537B78" w:rsidR="00C60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834" w:rsidR="008333A9">
    <w:pPr>
      <w:pStyle w:val="Zaglavlje"/>
    </w:pPr>
    <w:r>
      <w:rPr>
        <w:rStyle w:val="PozadinaSvijetloCrvena"/>
        <w:shd w:fill="auto" w:color="auto" w:val="clear"/>
      </w:rPr>
      <w:t>Poslovni broj: 3 St-216/17-3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83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9D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3D4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7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St-216/2017-3</izvorni_sadrzaj>
    <derivirana_varijabla naziv="DomainObject.Oznaka_1">St-216/2017-3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PROJEKTI društvo s ograničenom odgovornošću za financijsko-računovodstvene usluge i poslovni konzalting</izvorni_sadrzaj>
    <derivirana_varijabla naziv="DomainObject.Predmet.ProtustrankaFormated_1">  ALFA PROJEKTI društvo s ograničenom odgovornošću za financijsko-računovodstvene usluge i poslovni konzalting</derivirana_varijabla>
  </DomainObject.Predmet.ProtustrankaFormated>
  <DomainObject.Predmet.ProtustrankaFormatedOIB>
    <izvorni_sadrzaj>  ALFA PROJEKTI društvo s ograničenom odgovornošću za financijsko-računovodstvene usluge i poslovni konzalting, OIB 15579267458</izvorni_sadrzaj>
    <derivirana_varijabla naziv="DomainObject.Predmet.ProtustrankaFormatedOIB_1">  ALFA PROJEKTI društvo s ograničenom odgovornošću za financijsko-računovodstvene usluge i poslovni konzalting, OIB 15579267458</derivirana_varijabla>
  </DomainObject.Predmet.ProtustrankaFormatedOIB>
  <DomainObject.Predmet.ProtustrankaFormatedWithAdress>
    <izvorni_sadrzaj> ALFA PROJEKTI društvo s ograničenom odgovornošću za financijsko-računovodstvene usluge i poslovni konzalting, Trg Eugena Kvaternika 13, 40000 Čakovec</izvorni_sadrzaj>
    <derivirana_varijabla naziv="DomainObject.Predmet.ProtustrankaFormatedWithAdress_1"> ALFA PROJEKTI društvo s ograničenom odgovornošću za financijsko-računovodstvene usluge i poslovni konzalting, Trg Eugena Kvaternika 13, 40000 Čakovec</derivirana_varijabla>
  </DomainObject.Predmet.ProtustrankaFormatedWithAdress>
  <DomainObject.Predmet.ProtustrankaFormatedWithAdressOIB>
    <izvorni_sadrzaj> ALFA PROJEKTI društvo s ograničenom odgovornošću za financijsko-računovodstvene usluge i poslovni konzalting, OIB 15579267458, Trg Eugena Kvaternika 13, 40000 Čakovec</izvorni_sadrzaj>
    <derivirana_varijabla naziv="DomainObject.Predmet.ProtustrankaFormatedWithAdressOIB_1"> ALFA PROJEKTI društvo s ograničenom odgovornošću za financijsko-računovodstvene usluge i poslovni konzalting, OIB 15579267458, Trg Eugena Kvaternika 13, 40000 Čakovec</derivirana_varijabla>
  </DomainObject.Predmet.ProtustrankaFormatedWithAdressOIB>
  <DomainObject.Predmet.ProtustrankaWithAdress>
    <izvorni_sadrzaj>ALFA PROJEKTI društvo s ograničenom odgovornošću za financijsko-računovodstvene usluge i poslovni konzalting Trg Eugena Kvaternika 13, 40000 Čakovec</izvorni_sadrzaj>
    <derivirana_varijabla naziv="DomainObject.Predmet.ProtustrankaWithAdress_1">ALFA PROJEKTI društvo s ograničenom odgovornošću za financijsko-računovodstvene usluge i poslovni konzalting Trg Eugena Kvaternika 13, 40000 Čakovec</derivirana_varijabla>
  </DomainObject.Predmet.ProtustrankaWithAdress>
  <DomainObject.Predmet.ProtustrankaWithAdressOIB>
    <izvorni_sadrzaj>ALFA PROJEKTI društvo s ograničenom odgovornošću za financijsko-računovodstvene usluge i poslovni konzalting, OIB 15579267458, Trg Eugena Kvaternika 13, 40000 Čakovec</izvorni_sadrzaj>
    <derivirana_varijabla naziv="DomainObject.Predmet.ProtustrankaWithAdressOIB_1">ALFA PROJEKTI društvo s ograničenom odgovornošću za financijsko-računovodstvene usluge i poslovni konzalting, OIB 15579267458, Trg Eugena Kvaternika 13, 40000 Čakovec</derivirana_varijabla>
  </DomainObject.Predmet.ProtustrankaWithAdressOIB>
  <DomainObject.Predmet.ProtustrankaNazivFormated>
    <izvorni_sadrzaj>ALFA PROJEKTI društvo s ograničenom odgovornošću za financijsko-računovodstvene usluge i poslovni konzalting</izvorni_sadrzaj>
    <derivirana_varijabla naziv="DomainObject.Predmet.ProtustrankaNazivFormated_1">ALFA PROJEKTI društvo s ograničenom odgovornošću za financijsko-računovodstvene usluge i poslovni konzalting</derivirana_varijabla>
  </DomainObject.Predmet.ProtustrankaNazivFormated>
  <DomainObject.Predmet.ProtustrankaNazivFormatedOIB>
    <izvorni_sadrzaj>ALFA PROJEKTI društvo s ograničenom odgovornošću za financijsko-računovodstvene usluge i poslovni konzalting, OIB 15579267458</izvorni_sadrzaj>
    <derivirana_varijabla naziv="DomainObject.Predmet.ProtustrankaNazivFormatedOIB_1">ALFA PROJEKTI društvo s ograničenom odgovornošću za financijsko-računovodstvene usluge i poslovni konzalting, OIB 15579267458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67071.75</izvorni_sadrzaj>
    <derivirana_varijabla naziv="DomainObject.Predmet.TrenutnaVrijednost_1">67071.75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PROJEKTI društvo s ograničenom odgovornošću za financijsko-računovodstvene usluge i poslovni konzalting</item>
    </izvorni_sadrzaj>
    <derivirana_varijabla naziv="DomainObject.Predmet.ProtuStrankaListFormated_1">
      <item>ALFA PROJEKTI društvo s ograničenom odgovornošću za financijsko-računovodstvene usluge i poslovni konzalting</item>
    </derivirana_varijabla>
  </DomainObject.Predmet.ProtuStrankaListFormated>
  <DomainObject.Predmet.ProtuStrankaListFormatedOIB>
    <izvorni_sadrzaj>
      <item>ALFA PROJEKTI društvo s ograničenom odgovornošću za financijsko-računovodstvene usluge i poslovni konzalting, OIB 15579267458</item>
    </izvorni_sadrzaj>
    <derivirana_varijabla naziv="DomainObject.Predmet.ProtuStrankaListFormatedOIB_1">
      <item>ALFA PROJEKTI društvo s ograničenom odgovornošću za financijsko-računovodstvene usluge i poslovni konzalting, OIB 15579267458</item>
    </derivirana_varijabla>
  </DomainObject.Predmet.ProtuStrankaListFormatedOIB>
  <DomainObject.Predmet.ProtuStrankaListFormatedWithAdress>
    <izvorni_sadrzaj>
      <item>ALFA PROJEKTI društvo s ograničenom odgovornošću za financijsko-računovodstvene usluge i poslovni konzalting, Trg Eugena Kvaternika 13, 40000 Čakovec</item>
    </izvorni_sadrzaj>
    <derivirana_varijabla naziv="DomainObject.Predmet.ProtuStrankaListFormatedWithAdress_1">
      <item>ALFA PROJEKTI društvo s ograničenom odgovornošću za financijsko-računovodstvene usluge i poslovni konzalting, Trg Eugena Kvaternika 13, 40000 Čakovec</item>
    </derivirana_varijabla>
  </DomainObject.Predmet.ProtuStrankaListFormatedWithAdress>
  <DomainObject.Predmet.ProtuStrankaListFormatedWithAdressOIB>
    <izvorni_sadrzaj>
      <item>ALFA PROJEKTI društvo s ograničenom odgovornošću za financijsko-računovodstvene usluge i poslovni konzalting, OIB 15579267458, Trg Eugena Kvaternika 13, 40000 Čakovec</item>
    </izvorni_sadrzaj>
    <derivirana_varijabla naziv="DomainObject.Predmet.ProtuStrankaListFormatedWithAdressOIB_1">
      <item>ALFA PROJEKTI društvo s ograničenom odgovornošću za financijsko-računovodstvene usluge i poslovni konzalting, OIB 15579267458, Trg Eugena Kvaternika 13, 40000 Čakovec</item>
    </derivirana_varijabla>
  </DomainObject.Predmet.ProtuStrankaListFormatedWithAdressOIB>
  <DomainObject.Predmet.ProtuStrankaListNazivFormated>
    <izvorni_sadrzaj>
      <item>ALFA PROJEKTI društvo s ograničenom odgovornošću za financijsko-računovodstvene usluge i poslovni konzalting</item>
    </izvorni_sadrzaj>
    <derivirana_varijabla naziv="DomainObject.Predmet.ProtuStrankaListNazivFormated_1">
      <item>ALFA PROJEKTI društvo s ograničenom odgovornošću za financijsko-računovodstvene usluge i poslovni konzalting</item>
    </derivirana_varijabla>
  </DomainObject.Predmet.ProtuStrankaListNazivFormated>
  <DomainObject.Predmet.ProtuStrankaListNazivFormatedOIB>
    <izvorni_sadrzaj>
      <item>ALFA PROJEKTI društvo s ograničenom odgovornošću za financijsko-računovodstvene usluge i poslovni konzalting, OIB 15579267458</item>
    </izvorni_sadrzaj>
    <derivirana_varijabla naziv="DomainObject.Predmet.ProtuStrankaListNazivFormatedOIB_1">
      <item>ALFA PROJEKTI društvo s ograničenom odgovornošću za financijsko-računovodstvene usluge i poslovni konzalting, OIB 15579267458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St-216/2017-3</izvorni_sadrzaj>
    <derivirana_varijabla naziv="DomainObject.PoslovniBrojDokumenta_1">St-216/2017-3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PROJEKTI društvo s ograničenom odgovornošću za financijsko-računovodstvene usluge i poslovni konzalting</izvorni_sadrzaj>
    <derivirana_varijabla naziv="DomainObject.Predmet.ProtustrankaIDrugi_1">ALFA PROJEKTI društvo s ograničenom odgovornošću za financijsko-računovodstvene usluge i poslovni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ALFA PROJEKTI društvo s ograničenom odgovornošću za financijsko-računovodstvene usluge i poslovni konzalting, OIB 15579267458, Trg Eugena Kvaternika 13, 40000 Čakovec</izvorni_sadrzaj>
    <derivirana_varijabla naziv="DomainObject.Predmet.ProtustrankaIDrugiAdressOIB_1">ALFA PROJEKTI društvo s ograničenom odgovornošću za financijsko-računovodstvene usluge i poslovni konzalting, OIB 15579267458,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PROJEKTI društvo s ograničenom odgovornošću za financijsko-računovodstvene usluge i poslovni konzalting</item>
      <item>Sudski registar</item>
      <item>e-oglasna ploča</item>
    </izvorni_sadrzaj>
    <derivirana_varijabla naziv="DomainObject.Predmet.SudioniciListNaziv_1">
      <item>Financijska agencija</item>
      <item>ALFA PROJEKTI društvo s ograničenom odgovornošću za financijsko-računovodstvene usluge i poslovni konzalting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ALFA PROJEKTI društvo s ograničenom odgovornošću za financijsko-računovodstvene usluge i poslovni konzalting, OIB 15579267458, Trg Eugena Kvaternika 13,40000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ALFA PROJEKTI društvo s ograničenom odgovornošću za financijsko-računovodstvene usluge i poslovni konzalting, OIB 15579267458, Trg Eugena Kvaternika 13,40000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33784-4552-4F3A-A791-00969B274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2501</properties:Characters>
  <properties:Lines>76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2017-04-25T09:57:00Z</cp:lastPrinted>
  <dcterms:modified xmlns:xsi="http://www.w3.org/2001/XMLSchema-instance" xsi:type="dcterms:W3CDTF">2017-04-25T09:57:00Z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