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7ac3" w14:paraId="51e7ac3"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56751E" w:rsidP="0056751E" w:rsidR="0056751E"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proofErr w:type="spellStart"/>
      <w:r w:rsidRPr="002669E3">
        <w:t>Sudarius</w:t>
      </w:r>
      <w:proofErr w:type="spellEnd"/>
      <w:r w:rsidRPr="002669E3">
        <w:t xml:space="preserve"> j.d.o.o.</w:t>
      </w:r>
      <w:r>
        <w:t xml:space="preserve">, </w:t>
      </w:r>
      <w:proofErr w:type="spellStart"/>
      <w:r w:rsidRPr="002669E3">
        <w:t>Bizovac</w:t>
      </w:r>
      <w:proofErr w:type="spellEnd"/>
      <w:r>
        <w:t xml:space="preserve">, </w:t>
      </w:r>
      <w:r w:rsidRPr="002669E3">
        <w:t>Ulica Kralja Tomislava 175</w:t>
      </w:r>
      <w:r>
        <w:t xml:space="preserve">, MBS: </w:t>
      </w:r>
      <w:r w:rsidRPr="002669E3">
        <w:t>030171835</w:t>
      </w:r>
      <w:r>
        <w:t xml:space="preserve">, OIB: </w:t>
      </w:r>
      <w:r w:rsidRPr="002669E3">
        <w:t>59850175988</w:t>
      </w:r>
      <w:r w:rsidRPr="00B37760">
        <w:rPr>
          <w:color w:val="000000"/>
        </w:rPr>
        <w:t xml:space="preserve">, dana </w:t>
      </w:r>
      <w:r>
        <w:rPr>
          <w:color w:val="000000"/>
        </w:rPr>
        <w:t>23. siječnja 2018</w:t>
      </w:r>
      <w:r w:rsidRPr="00B37760">
        <w:rPr>
          <w:color w:val="000000"/>
        </w:rPr>
        <w:t>. godine</w:t>
      </w:r>
      <w:r>
        <w:rPr>
          <w:color w:val="000000"/>
        </w:rPr>
        <w:t xml:space="preserve"> </w:t>
      </w:r>
    </w:p>
    <w:p w:rsidRDefault="00C3558B" w:rsidP="000E16C6" w:rsidR="00C3558B">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DE1274">
        <w:t xml:space="preserve">Berislavu Sudar, OIB: 83676642067, </w:t>
      </w:r>
      <w:proofErr w:type="spellStart"/>
      <w:r w:rsidR="00DE1274">
        <w:t>Bizovac</w:t>
      </w:r>
      <w:proofErr w:type="spellEnd"/>
      <w:r w:rsidR="00DE1274">
        <w:t>, Kralja Tomislava 175</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proofErr w:type="spellStart"/>
      <w:r w:rsidR="00120EAF">
        <w:t>Sudarius</w:t>
      </w:r>
      <w:proofErr w:type="spellEnd"/>
      <w:r w:rsidR="00120EAF">
        <w:t xml:space="preserve"> j.d.o.o., </w:t>
      </w:r>
      <w:proofErr w:type="spellStart"/>
      <w:r w:rsidR="00120EAF">
        <w:t>Bizovac</w:t>
      </w:r>
      <w:proofErr w:type="spellEnd"/>
      <w:r w:rsidR="00120EAF">
        <w:t>, Ulica Kralja Tomislava 175, MBS: 030171835, OIB: 59850175988</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AF340D" w:rsidP="00AF340D" w:rsidR="00AF340D">
      <w:pPr>
        <w:ind w:firstLine="708"/>
        <w:jc w:val="both"/>
      </w:pPr>
      <w:r w:rsidRPr="00311641">
        <w:t xml:space="preserve">Dana </w:t>
      </w:r>
      <w:r>
        <w:t>17. studenog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04-06-16-12844 od 16. studenog 2016. godine, za otvaranje stečajnog postupka nad dužnikom </w:t>
      </w:r>
      <w:proofErr w:type="spellStart"/>
      <w:r>
        <w:t>Sudarius</w:t>
      </w:r>
      <w:proofErr w:type="spellEnd"/>
      <w:r>
        <w:t xml:space="preserve"> j.d.o.o., </w:t>
      </w:r>
      <w:proofErr w:type="spellStart"/>
      <w:r>
        <w:t>Bizovac</w:t>
      </w:r>
      <w:proofErr w:type="spellEnd"/>
      <w:r>
        <w:t xml:space="preserve">, Ulica Kralja Tomislava 175, MBS: 030171835, OIB: 59850175988.  </w:t>
      </w:r>
    </w:p>
    <w:p w:rsidRDefault="00AF340D" w:rsidP="00AF340D" w:rsidR="00AF340D">
      <w:pPr>
        <w:ind w:firstLine="708"/>
        <w:jc w:val="both"/>
      </w:pPr>
    </w:p>
    <w:p w:rsidRDefault="00AF340D" w:rsidP="00AF340D" w:rsidR="00AF340D">
      <w:pPr>
        <w:ind w:firstLine="708"/>
        <w:jc w:val="both"/>
      </w:pPr>
      <w:r>
        <w:t>U zahtjevu je navela da na dan 15. studenog 2016. godine dužnik u Očevidniku redoslijeda osnova za plaćanje ima evidentirane neizvršene osnove za plaćanje u neprekinutom razdoblju od 120 dana, u ukupnom iznosu od 50.902,27 kn, u koji iznos je uračunata kamata i naknada FINE za provedbu ovrhe na novčanim sredstvima dužnika. Navodi da dužnik ima 3 zaposlena radnika.</w:t>
      </w:r>
    </w:p>
    <w:p w:rsidRDefault="00AF340D" w:rsidP="00AF340D" w:rsidR="00AF340D">
      <w:pPr>
        <w:ind w:firstLine="708"/>
        <w:jc w:val="both"/>
      </w:pPr>
    </w:p>
    <w:p w:rsidRDefault="00AF340D" w:rsidP="00AF340D" w:rsidR="00AF340D">
      <w:pPr>
        <w:ind w:firstLine="708"/>
        <w:jc w:val="both"/>
      </w:pPr>
      <w:r>
        <w:t>FINA je dostavila popis računa i oročenih novčanih sredstava dužnika na dan 15. studenog 2016. godine te u svom podnesku od 16. studenog 2016. godine navodi da dužnik na dan 15. studenog 2016. godine u Jedinstvenom registru računa ima otvorene sljedeće račune i  oročena novčana sredstva: HR9824070001100443404 OTP banka Hrvatska d.d.</w:t>
      </w:r>
      <w:r>
        <w:rPr>
          <w:color w:val="000000"/>
        </w:rPr>
        <w:t xml:space="preserve">, </w:t>
      </w:r>
      <w:r>
        <w:t xml:space="preserve">te da na temelju čl. 112. st. 5. Stečajnog zakona dužnik na dan 15. studenog </w:t>
      </w:r>
      <w:r w:rsidRPr="00B34666">
        <w:t>2016. godine</w:t>
      </w:r>
      <w:r>
        <w:t xml:space="preserve"> na ime predujma za namirenje troškova stečajnog postupka nema zaplijenjena novčana sredstva.</w:t>
      </w:r>
    </w:p>
    <w:p w:rsidRDefault="00AF340D" w:rsidP="00AF340D" w:rsidR="00AF340D">
      <w:pPr>
        <w:ind w:firstLine="708"/>
        <w:jc w:val="both"/>
      </w:pPr>
    </w:p>
    <w:p w:rsidRDefault="00AF340D" w:rsidP="00AF340D" w:rsidR="003F0BF2">
      <w:pPr>
        <w:ind w:firstLine="708"/>
        <w:jc w:val="both"/>
      </w:pPr>
      <w:r w:rsidRPr="004A52D1">
        <w:t xml:space="preserve">Zaključkom </w:t>
      </w:r>
      <w:proofErr w:type="spellStart"/>
      <w:r w:rsidRPr="004A52D1">
        <w:t>posl</w:t>
      </w:r>
      <w:proofErr w:type="spellEnd"/>
      <w:r w:rsidRPr="004A52D1">
        <w:t>. br. 13 St-</w:t>
      </w:r>
      <w:r>
        <w:t>2855</w:t>
      </w:r>
      <w:r w:rsidRPr="004A52D1">
        <w:t>/16-</w:t>
      </w:r>
      <w:r>
        <w:t>3</w:t>
      </w:r>
      <w:r w:rsidRPr="004A52D1">
        <w:t xml:space="preserve"> od </w:t>
      </w:r>
      <w:r>
        <w:t>2. siječnja</w:t>
      </w:r>
      <w:r w:rsidRPr="004A52D1">
        <w:t xml:space="preserve"> 201</w:t>
      </w:r>
      <w:r>
        <w:t>7</w:t>
      </w:r>
      <w:r w:rsidRPr="004A52D1">
        <w:t xml:space="preserve">. godine pozvana je osoba ovlaštena za zastupanje dužnika </w:t>
      </w:r>
      <w:r w:rsidRPr="00EE1777">
        <w:t>Berislav Sudar, OIB: 83676642067</w:t>
      </w:r>
      <w:r w:rsidRPr="004A52D1">
        <w:t xml:space="preserve">, </w:t>
      </w:r>
      <w:proofErr w:type="spellStart"/>
      <w:r w:rsidRPr="00EE1777">
        <w:t>Bizovac</w:t>
      </w:r>
      <w:proofErr w:type="spellEnd"/>
      <w:r w:rsidRPr="00EE1777">
        <w:t>, Kralja Tomislava 175</w:t>
      </w:r>
      <w:r>
        <w:t xml:space="preserve"> </w:t>
      </w:r>
      <w:r w:rsidRPr="004A52D1">
        <w:t xml:space="preserve">na uplatu predujma u iznosu od 1.000,00 kn u Fond za namirenje troškova </w:t>
      </w:r>
      <w:r w:rsidRPr="004A52D1">
        <w:lastRenderedPageBreak/>
        <w:t>stečajnog postupka kao i dodatnog iznosa predujma u iznosu od 3.500,00 kn a po kojem zaključku osoba ovlaštena za zastupanje dužnika</w:t>
      </w:r>
      <w:r>
        <w:t xml:space="preserve"> nije postupila te je sud svojim rješenjem poslovni broj 13 St-2855/16-4 od 22. veljače 2017.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AF340D">
        <w:t>3</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5D5F2E">
        <w:t xml:space="preserve">Berislav Sudar, </w:t>
      </w:r>
      <w:proofErr w:type="spellStart"/>
      <w:r w:rsidR="005D5F2E">
        <w:t>Bizovac</w:t>
      </w:r>
      <w:proofErr w:type="spellEnd"/>
      <w:r w:rsidR="005D5F2E">
        <w:t>, Kralja Tomislava 175</w:t>
      </w:r>
    </w:p>
    <w:p w:rsidRDefault="00BD59EA" w:rsidP="00BD59EA" w:rsidR="007F390F">
      <w:pPr>
        <w:jc w:val="both"/>
      </w:pPr>
      <w:r w:rsidRPr="00047B69">
        <w:t xml:space="preserve">2. dužnik </w:t>
      </w:r>
      <w:proofErr w:type="spellStart"/>
      <w:r w:rsidR="005D5F2E">
        <w:t>Sudarius</w:t>
      </w:r>
      <w:proofErr w:type="spellEnd"/>
      <w:r w:rsidR="005D5F2E">
        <w:t xml:space="preserve"> j.d.o.o., </w:t>
      </w:r>
      <w:proofErr w:type="spellStart"/>
      <w:r w:rsidR="005D5F2E">
        <w:t>Bizovac</w:t>
      </w:r>
      <w:proofErr w:type="spellEnd"/>
      <w:r w:rsidR="005D5F2E">
        <w:t>, Ulica Kralja Tomislava 175</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Pr>
          <w:color w:val="000000"/>
        </w:rPr>
        <w:t>8</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18DF" w:rsidR="00B718DF">
      <w:r>
        <w:separator/>
      </w:r>
    </w:p>
  </w:endnote>
  <w:endnote w:id="0" w:type="continuationSeparator">
    <w:p w:rsidRDefault="00B718DF" w:rsidR="00B71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18DF" w:rsidR="00B718DF">
      <w:r>
        <w:separator/>
      </w:r>
    </w:p>
  </w:footnote>
  <w:footnote w:id="0" w:type="continuationSeparator">
    <w:p w:rsidRDefault="00B718DF" w:rsidR="00B71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18F">
      <w:rPr>
        <w:rStyle w:val="Brojstranice"/>
        <w:noProof/>
      </w:rPr>
      <w:t>3</w:t>
    </w:r>
    <w:r>
      <w:rPr>
        <w:rStyle w:val="Brojstranice"/>
      </w:rPr>
      <w:fldChar w:fldCharType="end"/>
    </w:r>
  </w:p>
  <w:p w:rsidRDefault="001B58F9" w:rsidP="001B58F9" w:rsidR="001B58F9">
    <w:pPr>
      <w:jc w:val="right"/>
    </w:pPr>
    <w:r>
      <w:t>7 St-2855/16-15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8F9" w:rsidP="001B58F9" w:rsidR="001B58F9">
    <w:pPr>
      <w:jc w:val="right"/>
    </w:pPr>
    <w:r>
      <w:t>7 St-2855/16-15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18F"/>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8DF"/>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58F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0718F"/>
    <w:rPr>
      <w:color w:val="808080"/>
      <w:bdr w:space="0" w:sz="0" w:color="auto" w:val="none"/>
      <w:shd w:fill="CCFFFF" w:color="auto" w:val="clear"/>
    </w:rPr>
  </w:style>
  <w:style w:customStyle="true" w:styleId="eSPISCCParagraphDefaultFont" w:type="character">
    <w:name w:val="eSPIS_CC_Paragraph Default Font"/>
    <w:basedOn w:val="Naglaeno"/>
    <w:rsid w:val="0030718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0718F"/>
    <w:rPr>
      <w:b/>
      <w:bCs/>
      <w:bdr w:space="0" w:sz="0" w:color="auto" w:val="none"/>
      <w:shd w:fill="FFFFCC" w:color="auto" w:val="clear"/>
      <w:lang w:val="hr-HR"/>
    </w:rPr>
  </w:style>
  <w:style w:customStyle="true" w:styleId="PozadinaSvijetloCrvena" w:type="character">
    <w:name w:val="Pozadina_SvijetloCrvena"/>
    <w:basedOn w:val="eSPISCCParagraphDefaultFont"/>
    <w:rsid w:val="0030718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0718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58F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30718F"/>
    <w:rPr>
      <w:color w:val="808080"/>
      <w:bdr w:color="auto" w:space="0" w:sz="0" w:val="none"/>
      <w:shd w:color="auto" w:fill="CCFFFF" w:val="clear"/>
    </w:rPr>
  </w:style>
  <w:style w:customStyle="1" w:styleId="eSPISCCParagraphDefaultFont" w:type="character">
    <w:name w:val="eSPIS_CC_Paragraph Default Font"/>
    <w:basedOn w:val="Naglaeno"/>
    <w:rsid w:val="0030718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0718F"/>
    <w:rPr>
      <w:b/>
      <w:bCs/>
      <w:bdr w:color="auto" w:space="0" w:sz="0" w:val="none"/>
      <w:shd w:color="auto" w:fill="FFFFCC" w:val="clear"/>
      <w:lang w:val="hr-HR"/>
    </w:rPr>
  </w:style>
  <w:style w:customStyle="1" w:styleId="PozadinaSvijetloCrvena" w:type="character">
    <w:name w:val="Pozadina_SvijetloCrvena"/>
    <w:basedOn w:val="eSPISCCParagraphDefaultFont"/>
    <w:rsid w:val="0030718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0718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2855</izvorni_sadrzaj>
    <derivirana_varijabla naziv="DomainObject.Predmet.Broj_1">2855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St-2855/2016</izvorni_sadrzaj>
    <derivirana_varijabla naziv="DomainObject.Predmet.OznakaBroj_1">St-2855/2016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Sudarius j.d.o.o. za ugostiteljstvo</izvorni_sadrzaj>
    <derivirana_varijabla naziv="DomainObject.Predmet.ProtustrankaFormated_1">  Sudarius j.d.o.o. za ugostiteljstvo</derivirana_varijabla>
  </DomainObject.Predmet.ProtustrankaFormated>
  <DomainObject.Predmet.ProtustrankaFormatedOIB>
    <izvorni_sadrzaj>  Sudarius j.d.o.o. za ugostiteljstvo, OIB 59850175988</izvorni_sadrzaj>
    <derivirana_varijabla naziv="DomainObject.Predmet.ProtustrankaFormatedOIB_1">  Sudarius j.d.o.o. za ugostiteljstvo, OIB 59850175988</derivirana_varijabla>
  </DomainObject.Predmet.ProtustrankaFormatedOIB>
  <DomainObject.Predmet.ProtustrankaFormatedWithAdress>
    <izvorni_sadrzaj> Sudarius j.d.o.o. za ugostiteljstvo, Ulica Kralja Tomislava 175, 31222 Bizovac</izvorni_sadrzaj>
    <derivirana_varijabla naziv="DomainObject.Predmet.ProtustrankaFormatedWithAdress_1"> Sudarius j.d.o.o. za ugostiteljstvo, Ulica Kralja Tomislava 175, 31222 Bizovac</derivirana_varijabla>
  </DomainObject.Predmet.ProtustrankaFormatedWithAdress>
  <DomainObject.Predmet.ProtustrankaFormatedWithAdressOIB>
    <izvorni_sadrzaj> Sudarius j.d.o.o. za ugostiteljstvo, OIB 59850175988, Ulica Kralja Tomislava 175, 31222 Bizovac</izvorni_sadrzaj>
    <derivirana_varijabla naziv="DomainObject.Predmet.ProtustrankaFormatedWithAdressOIB_1"> Sudarius j.d.o.o. za ugostiteljstvo, OIB 59850175988, Ulica Kralja Tomislava 175, 31222 Bizovac</derivirana_varijabla>
  </DomainObject.Predmet.ProtustrankaFormatedWithAdressOIB>
  <DomainObject.Predmet.ProtustrankaWithAdress>
    <izvorni_sadrzaj>Sudarius j.d.o.o. za ugostiteljstvo Ulica Kralja Tomislava 175, 31222 Bizovac</izvorni_sadrzaj>
    <derivirana_varijabla naziv="DomainObject.Predmet.ProtustrankaWithAdress_1">Sudarius j.d.o.o. za ugostiteljstvo Ulica Kralja Tomislava 175, 31222 Bizovac</derivirana_varijabla>
  </DomainObject.Predmet.ProtustrankaWithAdress>
  <DomainObject.Predmet.ProtustrankaWithAdressOIB>
    <izvorni_sadrzaj>Sudarius j.d.o.o. za ugostiteljstvo, OIB 59850175988, Ulica Kralja Tomislava 175, 31222 Bizovac</izvorni_sadrzaj>
    <derivirana_varijabla naziv="DomainObject.Predmet.ProtustrankaWithAdressOIB_1">Sudarius j.d.o.o. za ugostiteljstvo, OIB 59850175988, Ulica Kralja Tomislava 175, 31222 Bizovac</derivirana_varijabla>
  </DomainObject.Predmet.ProtustrankaWithAdressOIB>
  <DomainObject.Predmet.ProtustrankaNazivFormated>
    <izvorni_sadrzaj>Sudarius j.d.o.o. za ugostiteljstvo</izvorni_sadrzaj>
    <derivirana_varijabla naziv="DomainObject.Predmet.ProtustrankaNazivFormated_1">Sudarius j.d.o.o. za ugostiteljstvo</derivirana_varijabla>
  </DomainObject.Predmet.ProtustrankaNazivFormated>
  <DomainObject.Predmet.ProtustrankaNazivFormatedOIB>
    <izvorni_sadrzaj>Sudarius j.d.o.o. za ugostiteljstvo, OIB 59850175988</izvorni_sadrzaj>
    <derivirana_varijabla naziv="DomainObject.Predmet.ProtustrankaNazivFormatedOIB_1">Sudarius j.d.o.o. za ugostiteljstvo, OIB 59850175988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Sudarius j.d.o.o. za ugostiteljstvo</item>
    </izvorni_sadrzaj>
    <derivirana_varijabla naziv="DomainObject.Predmet.ProtuStrankaListFormated_1">
      <item>Sudarius j.d.o.o. za ugostiteljstvo</item>
    </derivirana_varijabla>
  </DomainObject.Predmet.ProtuStrankaListFormated>
  <DomainObject.Predmet.ProtuStrankaListFormatedOIB>
    <izvorni_sadrzaj>
      <item>Sudarius j.d.o.o. za ugostiteljstvo, OIB 59850175988</item>
    </izvorni_sadrzaj>
    <derivirana_varijabla naziv="DomainObject.Predmet.ProtuStrankaListFormatedOIB_1">
      <item>Sudarius j.d.o.o. za ugostiteljstvo, OIB 59850175988</item>
    </derivirana_varijabla>
  </DomainObject.Predmet.ProtuStrankaListFormatedOIB>
  <DomainObject.Predmet.ProtuStrankaListFormatedWithAdress>
    <izvorni_sadrzaj>
      <item>Sudarius j.d.o.o. za ugostiteljstvo, Ulica Kralja Tomislava 175, 31222 Bizovac</item>
    </izvorni_sadrzaj>
    <derivirana_varijabla naziv="DomainObject.Predmet.ProtuStrankaListFormatedWithAdress_1">
      <item>Sudarius j.d.o.o. za ugostiteljstvo, Ulica Kralja Tomislava 175, 31222 Bizovac</item>
    </derivirana_varijabla>
  </DomainObject.Predmet.ProtuStrankaListFormatedWithAdress>
  <DomainObject.Predmet.ProtuStrankaListFormatedWithAdressOIB>
    <izvorni_sadrzaj>
      <item>Sudarius j.d.o.o. za ugostiteljstvo, OIB 59850175988, Ulica Kralja Tomislava 175, 31222 Bizovac</item>
    </izvorni_sadrzaj>
    <derivirana_varijabla naziv="DomainObject.Predmet.ProtuStrankaListFormatedWithAdressOIB_1">
      <item>Sudarius j.d.o.o. za ugostiteljstvo, OIB 59850175988, Ulica Kralja Tomislava 175, 31222 Bizovac</item>
    </derivirana_varijabla>
  </DomainObject.Predmet.ProtuStrankaListFormatedWithAdressOIB>
  <DomainObject.Predmet.ProtuStrankaListNazivFormated>
    <izvorni_sadrzaj>
      <item>Sudarius j.d.o.o. za ugostiteljstvo</item>
    </izvorni_sadrzaj>
    <derivirana_varijabla naziv="DomainObject.Predmet.ProtuStrankaListNazivFormated_1">
      <item>Sudarius j.d.o.o. za ugostiteljstvo</item>
    </derivirana_varijabla>
  </DomainObject.Predmet.ProtuStrankaListNazivFormated>
  <DomainObject.Predmet.ProtuStrankaListNazivFormatedOIB>
    <izvorni_sadrzaj>
      <item>Sudarius j.d.o.o. za ugostiteljstvo, OIB 59850175988</item>
    </izvorni_sadrzaj>
    <derivirana_varijabla naziv="DomainObject.Predmet.ProtuStrankaListNazivFormatedOIB_1">
      <item>Sudarius j.d.o.o. za ugostiteljstvo, OIB 59850175988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Sudarius j.d.o.o. za ugostiteljstvo</izvorni_sadrzaj>
    <derivirana_varijabla naziv="DomainObject.Predmet.ProtustrankaIDrugi_1">Sudarius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Sudarius j.d.o.o. za ugostiteljstvo, OIB 59850175988, Ulica Kralja Tomislava 175, 31222 Bizovac</izvorni_sadrzaj>
    <derivirana_varijabla naziv="DomainObject.Predmet.ProtustrankaIDrugiAdressOIB_1">Sudarius j.d.o.o. za ugostiteljstvo, OIB 59850175988, Ulica Kralja Tomislava 175,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Sudarius j.d.o.o. za ugostiteljstvo</item>
    </izvorni_sadrzaj>
    <derivirana_varijabla naziv="DomainObject.Predmet.SudioniciListNaziv_1">
      <item>FINA RC OSIJEK</item>
      <item>Sudarius j.d.o.o. za ugostiteljstvo</item>
    </derivirana_varijabla>
  </DomainObject.Predmet.SudioniciListNaziv>
  <DomainObject.Predmet.SudioniciListAdressOIB>
    <izvorni_sadrzaj>
      <item>FINA RC OSIJEK, OIB 85821130368</item>
      <item>Sudarius j.d.o.o. za ugostiteljstvo, OIB 59850175988, Ulica Kralja Tomislava 175,31222 Bizovac</item>
    </izvorni_sadrzaj>
    <derivirana_varijabla naziv="DomainObject.Predmet.SudioniciListAdressOIB_1">
      <item>FINA RC OSIJEK, OIB 85821130368</item>
      <item>Sudarius j.d.o.o. za ugostiteljstvo, OIB 59850175988, Ulica Kralja Tomislava 175,31222 Bizovac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59850175988</item>
    </izvorni_sadrzaj>
    <derivirana_varijabla naziv="DomainObject.Predmet.SudioniciListNazivOIB_1">
      <item>, OIB 85821130368</item>
      <item>, OIB 59850175988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79162-5ED7-4202-AD88-62A0C77DB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954</properties:Words>
  <properties:Characters>5195</properties:Characters>
  <properties:Lines>194</properties:Lines>
  <properties:Paragraphs>42</properties:Paragraphs>
  <properties:TotalTime>423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2018-01-23T09:56:00Z</dcterms:modified>
  <cp:revision>603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