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0d66" w14:paraId="0440d66" w:rsidRDefault="00F93425" w:rsidP="00F93425" w:rsidR="00F93425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F93425" w:rsidP="00F93425" w:rsidR="00F9342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93425" w:rsidP="00F93425" w:rsidR="00F93425">
      <w:r w:rsidRPr="0047448E">
        <w:t xml:space="preserve"> TRGOVAČKI SUD U </w:t>
      </w:r>
      <w:r>
        <w:t>PAZINU</w:t>
      </w:r>
    </w:p>
    <w:p w:rsidRDefault="00F93425" w:rsidP="00F93425" w:rsidR="00F93425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St-210/</w:t>
      </w:r>
      <w:r w:rsidRPr="0042050C">
        <w:t>1</w:t>
      </w:r>
      <w:r>
        <w:t>7</w:t>
      </w:r>
      <w:r w:rsidRPr="0042050C">
        <w:t>-</w:t>
      </w:r>
      <w:r>
        <w:t>28</w:t>
      </w:r>
    </w:p>
    <w:p w:rsidRDefault="00F93425" w:rsidP="00F93425" w:rsidR="00F93425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93425" w:rsidP="00F93425" w:rsidR="00F93425" w:rsidRPr="00C73B3C"/>
    <w:p w:rsidRDefault="00F93425" w:rsidP="00F93425" w:rsidR="00F93425" w:rsidRPr="00C73B3C">
      <w:pPr>
        <w:jc w:val="center"/>
      </w:pPr>
    </w:p>
    <w:p w:rsidRDefault="00F93425" w:rsidP="00F93425" w:rsidR="00F93425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Pr="00A5133F">
        <w:t xml:space="preserve">Stečajnom masom iza CVIJET d.o.o. u stečaju, Pula, </w:t>
      </w:r>
      <w:proofErr w:type="spellStart"/>
      <w:r w:rsidRPr="00A5133F">
        <w:t>Laginjina</w:t>
      </w:r>
      <w:proofErr w:type="spellEnd"/>
      <w:r w:rsidRPr="00A5133F">
        <w:t xml:space="preserve"> 6, OIB: 26561459854</w:t>
      </w:r>
      <w:r w:rsidRPr="00874F1F">
        <w:t>, da</w:t>
      </w:r>
      <w:r w:rsidRPr="0042050C">
        <w:t xml:space="preserve">na </w:t>
      </w:r>
      <w:r>
        <w:t>14. srpnja</w:t>
      </w:r>
      <w:r w:rsidRPr="0042050C">
        <w:t xml:space="preserve"> 2017. donio je sljede</w:t>
      </w:r>
      <w:r w:rsidRPr="00874F1F">
        <w:t>ći</w:t>
      </w:r>
    </w:p>
    <w:p w:rsidRDefault="00F93425" w:rsidP="00F93425" w:rsidR="00F93425">
      <w:pPr>
        <w:jc w:val="both"/>
      </w:pPr>
    </w:p>
    <w:p w:rsidRDefault="00F93425" w:rsidP="00F93425" w:rsidR="00F93425" w:rsidRPr="00874F1F">
      <w:pPr>
        <w:jc w:val="both"/>
      </w:pPr>
    </w:p>
    <w:p w:rsidRDefault="00F93425" w:rsidP="00F93425" w:rsidR="00F93425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F93425" w:rsidP="00F93425" w:rsidR="00F93425">
      <w:pPr>
        <w:jc w:val="center"/>
      </w:pPr>
    </w:p>
    <w:p w:rsidRDefault="00F93425" w:rsidP="00F93425" w:rsidR="00F93425" w:rsidRPr="00874F1F">
      <w:pPr>
        <w:jc w:val="center"/>
      </w:pPr>
    </w:p>
    <w:p w:rsidRDefault="00F93425" w:rsidP="00F93425" w:rsidR="00F93425" w:rsidRPr="00874F1F">
      <w:pPr>
        <w:ind w:firstLine="708"/>
        <w:jc w:val="both"/>
      </w:pPr>
      <w:r w:rsidRPr="00874F1F">
        <w:t xml:space="preserve">Skupština vjerovnika u stečajnom postupku nad </w:t>
      </w:r>
      <w:r w:rsidRPr="00A5133F">
        <w:t xml:space="preserve">Stečajnom masom iza CVIJET d.o.o. u stečaju, Pula, </w:t>
      </w:r>
      <w:proofErr w:type="spellStart"/>
      <w:r w:rsidRPr="00A5133F">
        <w:t>Laginjina</w:t>
      </w:r>
      <w:proofErr w:type="spellEnd"/>
      <w:r w:rsidRPr="00A5133F">
        <w:t xml:space="preserve"> 6, OIB: 26561459854</w:t>
      </w:r>
      <w:r w:rsidRPr="00874F1F">
        <w:t xml:space="preserve">, održat će se dana </w:t>
      </w:r>
    </w:p>
    <w:p w:rsidRDefault="00F93425" w:rsidP="00F93425" w:rsidR="00F93425">
      <w:pPr>
        <w:jc w:val="both"/>
      </w:pPr>
    </w:p>
    <w:p w:rsidRDefault="00F93425" w:rsidP="00F93425" w:rsidR="00F93425" w:rsidRPr="00874F1F">
      <w:pPr>
        <w:jc w:val="both"/>
      </w:pPr>
    </w:p>
    <w:p w:rsidRDefault="00F93425" w:rsidP="00F93425" w:rsidR="00F93425" w:rsidRPr="0042050C">
      <w:pPr>
        <w:jc w:val="center"/>
      </w:pPr>
      <w:r>
        <w:t>14. rujna</w:t>
      </w:r>
      <w:r w:rsidRPr="0042050C">
        <w:t xml:space="preserve"> 2017. u </w:t>
      </w:r>
      <w:r>
        <w:t>12</w:t>
      </w:r>
      <w:r w:rsidRPr="0042050C">
        <w:t>:</w:t>
      </w:r>
      <w:r>
        <w:t>15</w:t>
      </w:r>
      <w:r w:rsidRPr="0042050C">
        <w:t xml:space="preserve"> sati, </w:t>
      </w:r>
    </w:p>
    <w:p w:rsidRDefault="00F93425" w:rsidP="00F93425" w:rsidR="00F93425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F93425" w:rsidP="00F93425" w:rsidR="00F93425" w:rsidRPr="00874F1F">
      <w:pPr>
        <w:jc w:val="center"/>
      </w:pPr>
    </w:p>
    <w:p w:rsidRDefault="00F93425" w:rsidP="00F93425" w:rsidR="00F93425" w:rsidRPr="00874F1F">
      <w:pPr>
        <w:jc w:val="both"/>
      </w:pPr>
    </w:p>
    <w:p w:rsidRDefault="00F93425" w:rsidP="00F93425" w:rsidR="00F93425" w:rsidRPr="00874F1F">
      <w:pPr>
        <w:ind w:firstLine="708"/>
        <w:jc w:val="both"/>
      </w:pPr>
      <w:r w:rsidRPr="00874F1F">
        <w:t>Dnevni red Skupštine:</w:t>
      </w:r>
    </w:p>
    <w:p w:rsidRDefault="00F93425" w:rsidP="00F93425" w:rsidR="00F93425">
      <w:pPr>
        <w:ind w:firstLine="708"/>
        <w:jc w:val="both"/>
      </w:pPr>
      <w:r>
        <w:t>Donošenje odluke o načinu i uvjetima unovčenja stečajne mase.</w:t>
      </w:r>
    </w:p>
    <w:p w:rsidRDefault="00F93425" w:rsidP="00F93425" w:rsidR="00F93425" w:rsidRPr="00C73B3C"/>
    <w:p w:rsidRDefault="00F93425" w:rsidP="00F93425" w:rsidR="00F93425" w:rsidRPr="00C73B3C">
      <w:pPr>
        <w:jc w:val="center"/>
      </w:pPr>
      <w:r w:rsidRPr="00C73B3C">
        <w:t>Obrazloženje</w:t>
      </w:r>
    </w:p>
    <w:p w:rsidRDefault="00F93425" w:rsidP="00F93425" w:rsidR="00F93425" w:rsidRPr="00C73B3C">
      <w:pPr>
        <w:jc w:val="both"/>
      </w:pPr>
    </w:p>
    <w:p w:rsidRDefault="00F93425" w:rsidP="00F93425" w:rsidR="00F93425" w:rsidRPr="00C73B3C">
      <w:pPr>
        <w:ind w:firstLine="708"/>
        <w:jc w:val="both"/>
      </w:pPr>
      <w:r>
        <w:t>Temeljem odredbe čl. 103</w:t>
      </w:r>
      <w:r w:rsidRPr="00C73B3C">
        <w:t>. st. 1.</w:t>
      </w:r>
      <w:r>
        <w:t xml:space="preserve">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F93425" w:rsidP="00F93425" w:rsidR="00F93425">
      <w:pPr>
        <w:jc w:val="center"/>
      </w:pPr>
    </w:p>
    <w:p w:rsidRDefault="00F93425" w:rsidP="00F93425" w:rsidR="00F93425" w:rsidRPr="00C73B3C">
      <w:pPr>
        <w:jc w:val="center"/>
      </w:pPr>
    </w:p>
    <w:p w:rsidRDefault="00F93425" w:rsidP="00F93425" w:rsidR="00F93425" w:rsidRPr="00C73B3C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>
        <w:t>14. srpnja</w:t>
      </w:r>
      <w:r w:rsidRPr="0042050C">
        <w:t xml:space="preserve"> 2017</w:t>
      </w:r>
      <w:r>
        <w:t>.</w:t>
      </w:r>
    </w:p>
    <w:p w:rsidRDefault="00F93425" w:rsidP="00F93425" w:rsidR="00F93425">
      <w:pPr>
        <w:jc w:val="center"/>
      </w:pPr>
    </w:p>
    <w:p w:rsidRDefault="00F93425" w:rsidP="00F93425" w:rsidR="00F93425" w:rsidRPr="00C73B3C">
      <w:pPr>
        <w:jc w:val="center"/>
      </w:pPr>
    </w:p>
    <w:p w:rsidRDefault="00F93425" w:rsidP="00F93425" w:rsidR="00F9342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F93425" w:rsidP="00F93425" w:rsidR="00F9342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F93425" w:rsidP="00F93425" w:rsidR="00F93425">
      <w:pPr>
        <w:jc w:val="both"/>
      </w:pPr>
    </w:p>
    <w:p w:rsidRDefault="00F93425" w:rsidP="00F93425" w:rsidR="00F93425" w:rsidRPr="00C73B3C">
      <w:pPr>
        <w:jc w:val="both"/>
      </w:pPr>
    </w:p>
    <w:p w:rsidRDefault="00F93425" w:rsidP="00F93425" w:rsidR="00F93425">
      <w:pPr>
        <w:ind w:firstLine="708"/>
        <w:jc w:val="both"/>
      </w:pPr>
    </w:p>
    <w:p w:rsidRDefault="00F93425" w:rsidP="00F93425" w:rsidR="00F93425" w:rsidRPr="00C73B3C">
      <w:pPr>
        <w:jc w:val="both"/>
      </w:pPr>
      <w:r w:rsidRPr="00C73B3C">
        <w:t>UPUTA O PRAVNOM LIJEKU</w:t>
      </w:r>
      <w:r>
        <w:t>:</w:t>
      </w:r>
    </w:p>
    <w:p w:rsidRDefault="00F93425" w:rsidP="00F93425" w:rsidR="00F93425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F93425" w:rsidP="00F93425" w:rsidR="00F93425" w:rsidRPr="00C73B3C">
      <w:pPr>
        <w:jc w:val="both"/>
      </w:pPr>
    </w:p>
    <w:p w:rsidRDefault="00F93425" w:rsidP="00F93425" w:rsidR="00F93425" w:rsidRPr="008D5755">
      <w:pPr>
        <w:jc w:val="both"/>
      </w:pPr>
      <w:r w:rsidRPr="008D5755">
        <w:t>DNA:</w:t>
      </w:r>
    </w:p>
    <w:p w:rsidRDefault="00F93425" w:rsidP="00F93425" w:rsidR="00F93425">
      <w:r w:rsidRPr="008D5755">
        <w:t>- e-oglasna ploča suda</w:t>
      </w:r>
      <w:r>
        <w:t xml:space="preserve"> 8 dana</w:t>
      </w:r>
    </w:p>
    <w:p w:rsidRDefault="00F93425" w:rsidP="00F93425" w:rsidR="00F93425">
      <w:r w:rsidRPr="00412AB1">
        <w:t>- stečajni u</w:t>
      </w:r>
      <w:r>
        <w:t xml:space="preserve">pravitelj </w:t>
      </w:r>
      <w:r w:rsidRPr="007A7737">
        <w:t xml:space="preserve">Kristijan </w:t>
      </w:r>
      <w:proofErr w:type="spellStart"/>
      <w:r w:rsidRPr="007A7737">
        <w:t>Mijandrušić</w:t>
      </w:r>
      <w:proofErr w:type="spellEnd"/>
      <w:r w:rsidRPr="007A7737">
        <w:t>, Pazin, Stari trg 7</w:t>
      </w:r>
    </w:p>
    <w:p w:rsidRDefault="00877210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210" w:rsidR="00000000">
      <w:r>
        <w:separator/>
      </w:r>
    </w:p>
  </w:endnote>
  <w:endnote w:id="0" w:type="continuationSeparator">
    <w:p w:rsidRDefault="0087721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425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7210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210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877210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210" w:rsidR="00000000">
      <w:r>
        <w:separator/>
      </w:r>
    </w:p>
  </w:footnote>
  <w:footnote w:id="0" w:type="continuationSeparator">
    <w:p w:rsidRDefault="0087721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425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7210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210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425"/>
    <w:rsid w:val="00554328"/>
    <w:rsid w:val="00877210"/>
    <w:rsid w:val="00985388"/>
    <w:rsid w:val="00F9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4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934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342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3425"/>
  </w:style>
  <w:style w:styleId="Zaglavlje" w:type="paragraph">
    <w:name w:val="header"/>
    <w:basedOn w:val="Normal"/>
    <w:link w:val="ZaglavljeChar"/>
    <w:rsid w:val="00F934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342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42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21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21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21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21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4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934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342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3425"/>
  </w:style>
  <w:style w:styleId="Zaglavlje" w:type="paragraph">
    <w:name w:val="header"/>
    <w:basedOn w:val="Normal"/>
    <w:link w:val="ZaglavljeChar"/>
    <w:rsid w:val="00F934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342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42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21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21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2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2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854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2017-07-14T11:13:00Z</dcterms:created>
  <dc:creator>Jasmina Matika</dc:creator>
  <cp:lastModifiedBy>Jasmina Matika</cp:lastModifiedBy>
  <dcterms:modified xmlns:xsi="http://www.w3.org/2001/XMLSchema-instance" xsi:type="dcterms:W3CDTF">2017-07-14T11:19:00Z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