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52dcaec" w14:paraId="52dcaec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531E28">
        <w:rPr>
          <w:lang w:val="pt-BR"/>
        </w:rPr>
        <w:t>914</w:t>
      </w:r>
      <w:r w:rsidR="009868BF">
        <w:rPr>
          <w:lang w:val="pt-BR"/>
        </w:rPr>
        <w:t>/1</w:t>
      </w:r>
      <w:r w:rsidR="00452790">
        <w:rPr>
          <w:lang w:val="pt-BR"/>
        </w:rPr>
        <w:t>7</w:t>
      </w:r>
      <w:r w:rsidR="00273922">
        <w:rPr>
          <w:lang w:val="pt-BR"/>
        </w:rPr>
        <w:t>-</w:t>
      </w:r>
      <w:r w:rsidR="00BC56DA">
        <w:rPr>
          <w:lang w:val="pt-BR"/>
        </w:rPr>
        <w:t>63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A13AC2" w:rsidP="00A13AC2" w:rsidR="00A13AC2">
      <w:pPr>
        <w:ind w:firstLine="680"/>
        <w:jc w:val="both"/>
      </w:pPr>
      <w:r w:rsidRPr="000464B0">
        <w:t xml:space="preserve">Trgovački sud u Zagrebu, po sucu Nikolini Dorić Hadžisejdić, u stečajnom postupku nad dužnikom </w:t>
      </w:r>
      <w:r w:rsidRPr="000464B0">
        <w:rPr>
          <w:bCs/>
        </w:rPr>
        <w:t>MOTOTEHNA d.o.o. u stečaju,</w:t>
      </w:r>
      <w:r>
        <w:rPr>
          <w:bCs/>
        </w:rPr>
        <w:t xml:space="preserve"> </w:t>
      </w:r>
      <w:r w:rsidRPr="000464B0">
        <w:rPr>
          <w:bCs/>
        </w:rPr>
        <w:t>OIB: 07780439053, Sisak, Zagrebačka 19</w:t>
      </w:r>
      <w:r w:rsidRPr="00A00206">
        <w:t>,</w:t>
      </w:r>
      <w:r>
        <w:t xml:space="preserve"> 13</w:t>
      </w:r>
      <w:r w:rsidRPr="003B2EE0">
        <w:t xml:space="preserve">. </w:t>
      </w:r>
      <w:r>
        <w:t>studenog 2018</w:t>
      </w:r>
      <w:r w:rsidRPr="003B2EE0">
        <w:t>.</w:t>
      </w:r>
      <w:r>
        <w:t>,</w:t>
      </w: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13AC2" w:rsidR="00A13AC2">
      <w:pPr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A13AC2" w:rsidRPr="000464B0">
        <w:rPr>
          <w:bCs/>
        </w:rPr>
        <w:t>MOTOTEHNA d.o.o. u stečaju,</w:t>
      </w:r>
      <w:r w:rsidR="00A13AC2">
        <w:rPr>
          <w:bCs/>
        </w:rPr>
        <w:t xml:space="preserve"> </w:t>
      </w:r>
      <w:r w:rsidR="00A13AC2" w:rsidRPr="000464B0">
        <w:rPr>
          <w:bCs/>
        </w:rPr>
        <w:t>OIB: 07780439053, Sisak, Zagrebačka 19</w:t>
      </w:r>
      <w:r w:rsidR="004C4841" w:rsidRPr="004C4841">
        <w:t xml:space="preserve">, </w:t>
      </w:r>
      <w:r w:rsidR="00310C89">
        <w:t>upisana</w:t>
      </w:r>
      <w:r w:rsidR="004C4841" w:rsidRPr="004C4841">
        <w:t xml:space="preserve"> u zemljišnim knjigama </w:t>
      </w:r>
      <w:r w:rsidR="00A13AC2">
        <w:t>Općinskog suda</w:t>
      </w:r>
      <w:r w:rsidR="00A13AC2" w:rsidRPr="00E5544F">
        <w:t xml:space="preserve"> u </w:t>
      </w:r>
      <w:r w:rsidR="00A13AC2">
        <w:t>Sisku</w:t>
      </w:r>
      <w:r w:rsidR="00A13AC2" w:rsidRPr="00E5544F">
        <w:t xml:space="preserve">, Zemljišnoknjižni odjel </w:t>
      </w:r>
      <w:r w:rsidR="00A13AC2">
        <w:t>Sisak</w:t>
      </w:r>
      <w:r w:rsidR="00A13AC2" w:rsidRPr="007809D5">
        <w:t xml:space="preserve"> </w:t>
      </w:r>
      <w:r w:rsidR="00A13AC2">
        <w:t>i to u</w:t>
      </w:r>
      <w:r w:rsidR="00A13AC2" w:rsidRPr="007809D5">
        <w:t xml:space="preserve"> </w:t>
      </w:r>
      <w:r w:rsidR="00A13AC2" w:rsidRPr="00466419">
        <w:t>zk. ul. br. 3930 k</w:t>
      </w:r>
      <w:r w:rsidR="00BC56DA">
        <w:t>.</w:t>
      </w:r>
      <w:r w:rsidR="00A13AC2" w:rsidRPr="00466419">
        <w:t>č</w:t>
      </w:r>
      <w:r w:rsidR="00BC56DA">
        <w:t>.</w:t>
      </w:r>
      <w:r w:rsidR="00A13AC2" w:rsidRPr="00466419">
        <w:t>br. 698/18 u naravi Zagrebačka cesta ukupne površine 3746 m2 koju čini gospodarska zgrada površine 285 m2 i park po</w:t>
      </w:r>
      <w:r w:rsidR="00A13AC2">
        <w:t>vršine 3461 m2 te na k</w:t>
      </w:r>
      <w:r w:rsidR="00BC56DA">
        <w:t>.</w:t>
      </w:r>
      <w:r w:rsidR="00A13AC2">
        <w:t>č</w:t>
      </w:r>
      <w:r w:rsidR="00BC56DA">
        <w:t>.</w:t>
      </w:r>
      <w:r w:rsidR="00A13AC2">
        <w:t>br</w:t>
      </w:r>
      <w:r w:rsidR="00BC56DA">
        <w:t>.</w:t>
      </w:r>
      <w:r w:rsidR="00A13AC2">
        <w:t xml:space="preserve"> 698/19</w:t>
      </w:r>
      <w:r w:rsidR="0019134F">
        <w:t xml:space="preserve"> u naravi Z</w:t>
      </w:r>
      <w:r w:rsidR="00A13AC2" w:rsidRPr="00466419">
        <w:t>agrebačka cesta koju čini park površine 608 m2, ukupne površine 608 m2, sveukupne</w:t>
      </w:r>
      <w:r w:rsidR="00A13AC2">
        <w:t xml:space="preserve"> površine 4354 m2,  k.o. </w:t>
      </w:r>
      <w:r w:rsidR="00A13AC2" w:rsidRPr="00466419">
        <w:t>Sisak Stari</w:t>
      </w:r>
      <w:r w:rsidR="00A13AC2">
        <w:t>.</w:t>
      </w:r>
    </w:p>
    <w:p w:rsidRDefault="00A13AC2" w:rsidP="008400B8" w:rsidR="00A13AC2">
      <w:pPr>
        <w:ind w:firstLine="680"/>
        <w:jc w:val="both"/>
      </w:pP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Tomislava Pavkovića, </w:t>
      </w:r>
      <w:r w:rsidR="00A13AC2" w:rsidRPr="004C565D">
        <w:rPr>
          <w:rFonts w:eastAsia="Arial Unicode MS"/>
          <w:bCs/>
        </w:rPr>
        <w:t>OIB: 73362798067</w:t>
      </w:r>
      <w:r w:rsidR="00A13AC2">
        <w:rPr>
          <w:rFonts w:eastAsia="Arial Unicode MS"/>
          <w:bCs/>
        </w:rPr>
        <w:t>,</w:t>
      </w:r>
      <w:r w:rsidR="00A13AC2">
        <w:t xml:space="preserve"> Zagreb, Rudeška cesta 171, Auto Promet Sisak d.o.o., </w:t>
      </w:r>
      <w:r w:rsidR="00A13AC2" w:rsidRPr="004C565D">
        <w:rPr>
          <w:bCs/>
        </w:rPr>
        <w:t>OIB: 71445870691</w:t>
      </w:r>
      <w:r w:rsidR="00A13AC2">
        <w:rPr>
          <w:bCs/>
        </w:rPr>
        <w:t>,</w:t>
      </w:r>
      <w:r w:rsidR="00A13AC2">
        <w:t xml:space="preserve"> Sisak, Zagrebačka 19, Republika Hrvatska, </w:t>
      </w:r>
      <w:r w:rsidR="00A13AC2" w:rsidRPr="004C565D">
        <w:rPr>
          <w:bCs/>
        </w:rPr>
        <w:t>Ministarstvo financija, Porezna uprava, Područni ured Sisak, OIB: 18683136487, Sisak, Stjepana i Antuna Radića 30</w:t>
      </w:r>
      <w:r w:rsidR="00A13AC2">
        <w:rPr>
          <w:bCs/>
        </w:rPr>
        <w:t xml:space="preserve">, </w:t>
      </w:r>
      <w:r w:rsidR="00A13AC2">
        <w:t xml:space="preserve"> B2 Kapital d.o.o.,  </w:t>
      </w:r>
      <w:r w:rsidR="00A13AC2" w:rsidRPr="004C565D">
        <w:rPr>
          <w:bCs/>
        </w:rPr>
        <w:t xml:space="preserve">OIB: 57509775367, </w:t>
      </w:r>
      <w:r w:rsidR="00A13AC2">
        <w:t xml:space="preserve">Zagreb, Radnička cesta 41.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A13AC2">
        <w:t>1.</w:t>
      </w:r>
      <w:r w:rsidR="00876EE4">
        <w:t>931</w:t>
      </w:r>
      <w:r w:rsidR="00A13AC2">
        <w:t>.000,00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5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lastRenderedPageBreak/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St-914/17-43 od</w:t>
      </w:r>
      <w:r w:rsidR="00F62EB2">
        <w:t xml:space="preserve"> </w:t>
      </w:r>
      <w:r w:rsidR="00531E28">
        <w:t>6</w:t>
      </w:r>
      <w:r w:rsidR="00F62EB2">
        <w:t xml:space="preserve">. </w:t>
      </w:r>
      <w:r w:rsidR="00531E28">
        <w:t>travnja</w:t>
      </w:r>
      <w:r w:rsidR="00EE24DF">
        <w:t xml:space="preserve"> 2018</w:t>
      </w:r>
      <w:r>
        <w:t>.</w:t>
      </w:r>
      <w:r w:rsidR="00531E28">
        <w:t xml:space="preserve"> te pravomoćnim ispravkom rješenja od 16. travnja 2018.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Tomislava Radmana od siječnja 2018. (list 796-843 spisa) te prema </w:t>
      </w:r>
      <w:r>
        <w:t xml:space="preserve">Očitovanju na reviziju procjene vrijednosti nekretnine od 2. svibnja 2018. </w:t>
      </w:r>
      <w:r w:rsidRPr="00ED15B0">
        <w:t>(list 240-263 spisa)</w:t>
      </w:r>
      <w:r>
        <w:t xml:space="preserve">, a s kojim su se suglasili i razlučni vjerovnici (list 884-886 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ED15B0">
        <w:t>1</w:t>
      </w:r>
      <w:r w:rsidR="00F814BB">
        <w:t>3</w:t>
      </w:r>
      <w:r>
        <w:t>.</w:t>
      </w:r>
      <w:r w:rsidR="001F2EEE">
        <w:t xml:space="preserve"> </w:t>
      </w:r>
      <w:r w:rsidR="00F814BB">
        <w:t>studenog</w:t>
      </w:r>
      <w:r>
        <w:t xml:space="preserve"> </w:t>
      </w:r>
      <w:r w:rsidR="00DC7D12">
        <w:t>201</w:t>
      </w:r>
      <w:r w:rsidR="00EE24DF">
        <w:t>8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F8134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F81346" w:rsidP="007B64C7" w:rsidR="00F81346">
      <w:pPr>
        <w:ind w:firstLine="708" w:left="3540"/>
        <w:jc w:val="right"/>
      </w:pPr>
      <w:r>
        <w:t>Za točnost otpravka-ovlašteni službenik:</w:t>
      </w:r>
    </w:p>
    <w:p w:rsidRDefault="00F81346" w:rsidP="007B64C7" w:rsidR="00F81346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13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531E28">
      <w:rPr>
        <w:lang w:val="pt-BR"/>
      </w:rPr>
      <w:t>914</w:t>
    </w:r>
    <w:r w:rsidR="00452790">
      <w:rPr>
        <w:lang w:val="pt-BR"/>
      </w:rPr>
      <w:t>/17</w:t>
    </w:r>
    <w:r w:rsidR="00273922">
      <w:rPr>
        <w:lang w:val="pt-BR"/>
      </w:rPr>
      <w:t>-</w:t>
    </w:r>
    <w:r w:rsidR="00BC56DA">
      <w:rPr>
        <w:lang w:val="pt-BR"/>
      </w:rPr>
      <w:t>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346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St-914/2017</izvorni_sadrzaj>
    <derivirana_varijabla naziv="DomainObject.Predmet.OznakaBroj_1">St-914/2017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MOTOTEHNA d.o.o. zastupanog po punomoćniku Dinko Jagić</izvorni_sadrzaj>
    <derivirana_varijabla naziv="DomainObject.Predmet.ProtustrankaFormated_1">  MOTOTEHNA d.o.o. zastupanog po punomoćniku Dinko Jagić</derivirana_varijabla>
  </DomainObject.Predmet.ProtustrankaFormated>
  <DomainObject.Predmet.ProtustrankaFormatedOIB>
    <izvorni_sadrzaj>  MOTOTEHNA d.o.o., OIB 07780439053 zastupanog po punomoćniku Dinko Jagić</izvorni_sadrzaj>
    <derivirana_varijabla naziv="DomainObject.Predmet.ProtustrankaFormatedOIB_1">  MOTOTEHNA d.o.o., OIB 07780439053 zastupanog po punomoćniku Dinko Jagić</derivirana_varijabla>
  </DomainObject.Predmet.ProtustrankaFormatedOIB>
  <DomainObject.Predmet.ProtustrankaFormatedWithAdress>
    <izvorni_sadrzaj> MOTOTEHNA d.o.o., Zagrebačka 19, 44000 Sisak zastupanog po punomoćniku Dinko Jagić</izvorni_sadrzaj>
    <derivirana_varijabla naziv="DomainObject.Predmet.ProtustrankaFormatedWithAdress_1"> MOTOTEHNA d.o.o., Zagrebačka 19, 44000 Sisak zastupanog po punomoćniku Dinko Jagić</derivirana_varijabla>
  </DomainObject.Predmet.ProtustrankaFormatedWithAdress>
  <DomainObject.Predmet.ProtustrankaFormatedWithAdressOIB>
    <izvorni_sadrzaj> MOTOTEHNA d.o.o., OIB 07780439053, Zagrebačka 19, 44000 Sisak zastupanog po punomoćniku Dinko Jagić</izvorni_sadrzaj>
    <derivirana_varijabla naziv="DomainObject.Predmet.ProtustrankaFormatedWithAdressOIB_1"> MOTOTEHNA d.o.o., OIB 07780439053, Zagrebačka 19, 44000 Sisak zastupanog po punomoćniku Dinko Jagić</derivirana_varijabla>
  </DomainObject.Predmet.ProtustrankaFormatedWithAdressOIB>
  <DomainObject.Predmet.ProtustrankaWithAdress>
    <izvorni_sadrzaj>MOTOTEHNA d.o.o. Zagrebačka 19, 44000 Sisak</izvorni_sadrzaj>
    <derivirana_varijabla naziv="DomainObject.Predmet.ProtustrankaWithAdress_1">MOTOTEHNA d.o.o. Zagrebačka 19, 44000 Sisak</derivirana_varijabla>
  </DomainObject.Predmet.ProtustrankaWithAdress>
  <DomainObject.Predmet.ProtustrankaWithAdressOIB>
    <izvorni_sadrzaj>MOTOTEHNA d.o.o., OIB 07780439053, Zagrebačka 19, 44000 Sisak</izvorni_sadrzaj>
    <derivirana_varijabla naziv="DomainObject.Predmet.ProtustrankaWithAdressOIB_1">MOTOTEHNA d.o.o., OIB 07780439053, Zagrebačka 19, 44000 Sisak</derivirana_varijabla>
  </DomainObject.Predmet.ProtustrankaWithAdressOIB>
  <DomainObject.Predmet.ProtustrankaNazivFormated>
    <izvorni_sadrzaj>MOTOTEHNA d.o.o.</izvorni_sadrzaj>
    <derivirana_varijabla naziv="DomainObject.Predmet.ProtustrankaNazivFormated_1">MOTOTEHNA d.o.o.</derivirana_varijabla>
  </DomainObject.Predmet.ProtustrankaNazivFormated>
  <DomainObject.Predmet.ProtustrankaNazivFormatedOIB>
    <izvorni_sadrzaj>MOTOTEHNA d.o.o., OIB 07780439053</izvorni_sadrzaj>
    <derivirana_varijabla naziv="DomainObject.Predmet.ProtustrankaNazivFormatedOIB_1">MOTOTEHNA d.o.o., OIB 07780439053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d.o.o. zastupanog po punomoćniku Danko Kovač; SINIŠA BABIĆ, odvj.; RH MF Porezna uprava zastupanog po punomoćniku ŽDO u Sisku</izvorni_sadrzaj>
    <derivirana_varijabla naziv="DomainObject.Predmet.StrankaFormated_1">  FINA Regionalni centar Zagreb; AUTO PROMET SISAK d.o.o. zastupanog po punomoćniku Danko Kovač; SINIŠA BABIĆ, odvj.; RH MF Porezna uprava zastupanog po punomoćniku ŽDO u Sisku</derivirana_varijabla>
  </DomainObject.Predmet.StrankaFormated>
  <DomainObject.Predmet.StrankaFormatedOIB>
    <izvorni_sadrzaj>  FINA Regionalni centar Zagreb, OIB 85821130368; AUTO PROMET SISAK d.o.o., OIB 71445870691 zastupanog po punomoćniku Danko Kovač; SINIŠA BABIĆ, odvj.; RH MF Porezna uprava, OIB 18683136487 zastupanog po punomoćniku ŽDO u Sisku</izvorni_sadrzaj>
    <derivirana_varijabla naziv="DomainObject.Predmet.StrankaFormatedOIB_1">  FINA Regionalni centar Zagreb, OIB 85821130368; AUTO PROMET SISAK d.o.o., OIB 71445870691 zastupanog po punomoćniku Danko Kovač; SINIŠA BABIĆ, odvj.;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AUTO PROMET SISAK d.o.o., Zagrebačka 19, 44000 Sisak zastupanog po punomoćniku Danko Kovač; SINIŠA BABIĆ, odvj.; RH MF Porezna uprava zastupanog po punomoćniku ŽDO u Sisku</izvorni_sadrzaj>
    <derivirana_varijabla naziv="DomainObject.Predmet.StrankaFormatedWithAdress_1"> FINA Regionalni centar Zagreb, Trg svibanjskih žrtava 1995. 1, 10000 Zagreb; AUTO PROMET SISAK d.o.o., Zagrebačka 19, 44000 Sisak zastupanog po punomoćniku Danko Kovač; SINIŠA BABIĆ, odvj.;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Zagreb,AUTO PROMET SISAK d.o.o. Zagrebačka 19,44000 Sisak,RH MF Porezna uprava </izvorni_sadrzaj>
    <derivirana_varijabla naziv="DomainObject.Predmet.StrankaWithAdress_1">FINA Regionalni centar Zagreb Trg svibanjskih žrtava 1995. 1,10000 Zagreb,AUTO PROMET SISAK d.o.o. Zagrebačka 19,44000 Sisak,RH MF Porezna uprava </derivirana_varijabla>
  </DomainObject.Predmet.StrankaWithAdress>
  <DomainObject.Predmet.StrankaWithAdressOIB>
    <izvorni_sadrzaj>FINA Regionalni centar Zagreb, OIB 85821130368, Trg svibanjskih žrtava 1995. 1,10000 Zagreb,AUTO PROMET SISAK d.o.o., OIB 71445870691, Zagrebačka 19,44000 Sisak,RH MF Porezna uprava, OIB 18683136487</izvorni_sadrzaj>
    <derivirana_varijabla naziv="DomainObject.Predmet.StrankaWithAdressOIB_1">FINA Regionalni centar Zagreb, OIB 85821130368, Trg svibanjskih žrtava 1995. 1,10000 Zagreb,AUTO PROMET SISAK d.o.o., OIB 71445870691, Zagrebačka 19,44000 Sisak,RH MF Porezna uprava, OIB 18683136487</derivirana_varijabla>
  </DomainObject.Predmet.StrankaWithAdressOIB>
  <DomainObject.Predmet.StrankaNazivFormated>
    <izvorni_sadrzaj>FINA Regionalni centar Zagreb,AUTO PROMET SISAK d.o.o.,RH MF Porezna uprava</izvorni_sadrzaj>
    <derivirana_varijabla naziv="DomainObject.Predmet.StrankaNazivFormated_1">FINA Regionalni centar Zagreb,AUTO PROMET SISAK d.o.o.,RH MF Porezna uprava</derivirana_varijabla>
  </DomainObject.Predmet.StrankaNazivFormated>
  <DomainObject.Predmet.StrankaNazivFormatedOIB>
    <izvorni_sadrzaj>FINA Regionalni centar Zagreb, OIB 85821130368,AUTO PROMET SISAK d.o.o., OIB 71445870691,RH MF Porezna uprava, OIB 18683136487</izvorni_sadrzaj>
    <derivirana_varijabla naziv="DomainObject.Predmet.StrankaNazivFormatedOIB_1">FINA Regionalni centar Zagreb, OIB 85821130368,AUTO PROMET SISAK d.o.o., OIB 71445870691,RH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AUTO PROMET SISAK d.o.o. zastupanog po punomoćniku Danko Kovač; SINIŠA BABIĆ, odvj.</item>
      <item>RH MF Porezna uprava zastupanog po punomoćniku ŽDO u Sisku</item>
    </izvorni_sadrzaj>
    <derivirana_varijabla naziv="DomainObject.Predmet.StrankaListFormated_1">
      <item>FINA Regionalni centar Zagreb</item>
      <item>AUTO PROMET SISAK d.o.o. zastupanog po punomoćniku Danko Kovač; SINIŠA BABIĆ, odvj.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AUTO PROMET SISAK d.o.o.</item>
      <item>RH MF Porezna uprava</item>
    </izvorni_sadrzaj>
    <derivirana_varijabla naziv="DomainObject.Predmet.StrankaListNazivFormated_1">
      <item>FINA Regionalni centar Zagreb</item>
      <item>AUTO PROMET SISAK d.o.o.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AUTO PROMET SISAK d.o.o., OIB 71445870691</item>
      <item>RH MF Porezna uprava, OIB 18683136487</item>
    </izvorni_sadrzaj>
    <derivirana_varijabla naziv="DomainObject.Predmet.StrankaListNazivFormatedOIB_1">
      <item>FINA Regionalni centar Zagreb, OIB 85821130368</item>
      <item>AUTO PROMET SISAK d.o.o., OIB 71445870691</item>
      <item>RH MF Porezna uprava, OIB 18683136487</item>
    </derivirana_varijabla>
  </DomainObject.Predmet.StrankaListNazivFormatedOIB>
  <DomainObject.Predmet.ProtuStrankaListFormated>
    <izvorni_sadrzaj>
      <item>MOTOTEHNA d.o.o. zastupanog po punomoćniku Dinko Jagić</item>
    </izvorni_sadrzaj>
    <derivirana_varijabla naziv="DomainObject.Predmet.ProtuStrankaListFormated_1">
      <item>MOTOTEHNA d.o.o. zastupanog po punomoćniku Dinko Jagić</item>
    </derivirana_varijabla>
  </DomainObject.Predmet.ProtuStrankaListFormated>
  <DomainObject.Predmet.ProtuStrankaListFormatedOIB>
    <izvorni_sadrzaj>
      <item>MOTOTEHNA d.o.o., OIB 07780439053 zastupanog po punomoćniku Dinko Jagić</item>
    </izvorni_sadrzaj>
    <derivirana_varijabla naziv="DomainObject.Predmet.ProtuStrankaListFormatedOIB_1">
      <item>MOTOTEHNA d.o.o., OIB 07780439053 zastupanog po punomoćniku Dinko Jagić</item>
    </derivirana_varijabla>
  </DomainObject.Predmet.ProtuStrankaListFormatedOIB>
  <DomainObject.Predmet.ProtuStrankaListFormatedWithAdress>
    <izvorni_sadrzaj>
      <item>MOTOTEHNA d.o.o., Zagrebačka 19, 44000 Sisak zastupanog po punomoćniku Dinko Jagić</item>
    </izvorni_sadrzaj>
    <derivirana_varijabla naziv="DomainObject.Predmet.ProtuStrankaListFormatedWithAdress_1">
      <item>MOTOTEHNA d.o.o., Zagrebačka 19, 44000 Sisak zastupanog po punomoćniku Dinko Jagić</item>
    </derivirana_varijabla>
  </DomainObject.Predmet.ProtuStrankaListFormatedWithAdress>
  <DomainObject.Predmet.ProtuStrankaListFormatedWithAdressOIB>
    <izvorni_sadrzaj>
      <item>MOTOTEHNA d.o.o., OIB 07780439053, Zagrebačka 19, 44000 Sisak zastupanog po punomoćniku Dinko Jagić</item>
    </izvorni_sadrzaj>
    <derivirana_varijabla naziv="DomainObject.Predmet.ProtuStrankaListFormatedWithAdressOIB_1">
      <item>MOTOTEHNA d.o.o., OIB 07780439053, Zagrebačka 19, 44000 Sisak zastupanog po punomoćniku Dinko Jagić</item>
    </derivirana_varijabla>
  </DomainObject.Predmet.ProtuStrankaListFormatedWithAdressOIB>
  <DomainObject.Predmet.ProtuStrankaListNazivFormated>
    <izvorni_sadrzaj>
      <item>MOTOTEHNA d.o.o.</item>
    </izvorni_sadrzaj>
    <derivirana_varijabla naziv="DomainObject.Predmet.ProtuStrankaListNazivFormated_1">
      <item>MOTOTEHNA d.o.o.</item>
    </derivirana_varijabla>
  </DomainObject.Predmet.ProtuStrankaListNazivFormated>
  <DomainObject.Predmet.ProtuStrankaListNazivFormatedOIB>
    <izvorni_sadrzaj>
      <item>MOTOTEHNA d.o.o., OIB 07780439053</item>
    </izvorni_sadrzaj>
    <derivirana_varijabla naziv="DomainObject.Predmet.ProtuStrankaListNazivFormatedOIB_1">
      <item>MOTOTEHNA d.o.o., OIB 07780439053</item>
    </derivirana_varijabla>
  </DomainObject.Predmet.ProtuStrankaListNazivFormatedOIB>
  <DomainObject.Predmet.OstaliListFormated>
    <izvorni_sadrzaj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izvorni_sadrzaj>
    <derivirana_varijabla naziv="DomainObject.Predmet.OstaliListFormated_1"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derivirana_varijabla>
  </DomainObject.Predmet.OstaliListFormated>
  <DomainObject.Predmet.OstaliListFormatedOIB>
    <izvorni_sadrzaj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izvorni_sadrzaj>
    <derivirana_varijabla naziv="DomainObject.Predmet.OstaliListFormatedOIB_1"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derivirana_varijabla>
  </DomainObject.Predmet.OstaliListFormatedOIB>
  <DomainObject.Predmet.OstaliListFormatedWithAdress>
    <izvorni_sadrzaj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_1"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derivirana_varijabla>
  </DomainObject.Predmet.OstaliListFormatedWithAdress>
  <DomainObject.Predmet.OstaliListFormatedWithAdressOIB>
    <izvorni_sadrzaj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OIB_1"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derivirana_varijabla>
  </DomainObject.Predmet.OstaliListFormatedWithAdressOIB>
  <DomainObject.Predmet.OstaliListNazivFormated>
    <izvorni_sadrzaj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OstaliListNazivFormated_1"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OstaliListNazivFormated>
  <DomainObject.Predmet.OstaliListNazivFormatedOIB>
    <izvorni_sadrzaj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izvorni_sadrzaj>
    <derivirana_varijabla naziv="DomainObject.Predmet.OstaliListNazivFormatedOIB_1"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MOTOTEHNA d.o.o.</izvorni_sadrzaj>
    <derivirana_varijabla naziv="DomainObject.Predmet.ProtustrankaIDrugi_1">MOTOTEHNA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MOTOTEHNA d.o.o., OIB 07780439053, Zagrebačka 19, 44000 Sisak</izvorni_sadrzaj>
    <derivirana_varijabla naziv="DomainObject.Predmet.ProtustrankaIDrugiAdressOIB_1">MOTOTEHNA d.o.o., OIB 07780439053, Zagrebačka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SudioniciListNaziv_1"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izvorni_sadrzaj>
    <derivirana_varijabla naziv="DomainObject.Predmet.SudioniciListAdressOIB_1"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izvorni_sadrzaj>
    <derivirana_varijabla naziv="DomainObject.Predmet.SudioniciListNazivOIB_1"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89BEE-8B01-4BBE-B38F-3B834DD69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900</properties:Words>
  <properties:Characters>4976</properties:Characters>
  <properties:Lines>139</properties:Lines>
  <properties:Paragraphs>47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2018-11-13T13:56:00Z</cp:lastPrinted>
  <dcterms:modified xmlns:xsi="http://www.w3.org/2001/XMLSchema-instance" xsi:type="dcterms:W3CDTF">2018-11-13T13:56:00Z</dcterms:modified>
  <cp:revision>27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