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b2c8" w14:paraId="e80b2c8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0B778A">
        <w:rPr>
          <w:rFonts w:cs="Times New Roman"/>
        </w:rPr>
        <w:t xml:space="preserve"> </w:t>
      </w:r>
      <w:r w:rsidR="00AF327D">
        <w:rPr>
          <w:rFonts w:cs="Times New Roman"/>
        </w:rPr>
        <w:t>ATLAS TOURS putnička agencija</w:t>
      </w:r>
      <w:r w:rsidR="000B778A">
        <w:rPr>
          <w:rFonts w:cs="Times New Roman"/>
        </w:rPr>
        <w:t xml:space="preserve"> d.o.o., </w:t>
      </w:r>
      <w:r w:rsidR="00AF327D">
        <w:rPr>
          <w:rFonts w:cs="Times New Roman"/>
        </w:rPr>
        <w:t>Čakovec</w:t>
      </w:r>
      <w:r w:rsidR="000B778A">
        <w:rPr>
          <w:rFonts w:cs="Times New Roman"/>
        </w:rPr>
        <w:t xml:space="preserve">, </w:t>
      </w:r>
      <w:r w:rsidR="00AF327D">
        <w:rPr>
          <w:rFonts w:cs="Times New Roman"/>
        </w:rPr>
        <w:t>Ivana Gorana Kovačića 30</w:t>
      </w:r>
      <w:r w:rsidR="000B778A">
        <w:rPr>
          <w:rFonts w:cs="Times New Roman"/>
        </w:rPr>
        <w:t xml:space="preserve">, OIB: </w:t>
      </w:r>
      <w:r w:rsidR="00AF327D" w:rsidRPr="00AF327D">
        <w:rPr>
          <w:rFonts w:cs="Times New Roman"/>
        </w:rPr>
        <w:t>46360135684</w:t>
      </w:r>
      <w:r>
        <w:rPr>
          <w:rFonts w:cs="Times New Roman"/>
        </w:rPr>
        <w:t xml:space="preserve">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584C46" w:rsidP="009C304A" w:rsidR="009C304A">
      <w:pPr>
        <w:jc w:val="center"/>
        <w:rPr>
          <w:b/>
        </w:rPr>
      </w:pPr>
      <w:r>
        <w:rPr>
          <w:b/>
        </w:rPr>
        <w:t>17</w:t>
      </w:r>
      <w:r w:rsidR="009C304A">
        <w:rPr>
          <w:b/>
        </w:rPr>
        <w:t xml:space="preserve">. </w:t>
      </w:r>
      <w:r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 w:rsidR="00AF327D">
        <w:rPr>
          <w:b/>
        </w:rPr>
        <w:t>45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AF327D">
        <w:t>Goran Nedeljko, Čakovec, Zvonka Milkovića 5</w:t>
      </w:r>
      <w:r w:rsidR="000C01D3">
        <w:t xml:space="preserve">, </w:t>
      </w:r>
    </w:p>
    <w:p w:rsidRDefault="009C304A" w:rsidP="00AF327D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AF327D" w:rsidRPr="00AF327D">
        <w:rPr>
          <w:rFonts w:cs="Times New Roman"/>
        </w:rPr>
        <w:t>ATLAS TOURS putnička agencija d.o.o., Čakovec, Ivana Gora</w:t>
      </w:r>
      <w:r w:rsidR="00AF327D">
        <w:rPr>
          <w:rFonts w:cs="Times New Roman"/>
        </w:rPr>
        <w:t>na Kovačića 30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AF327D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AF327D" w:rsidRPr="00AF327D">
        <w:t>Goran</w:t>
      </w:r>
      <w:r w:rsidR="00AF327D">
        <w:t>u</w:t>
      </w:r>
      <w:r w:rsidR="00AF327D" w:rsidRPr="00AF327D">
        <w:t xml:space="preserve"> Nedeljko, Čakovec, Zvonka Milkovića 5</w:t>
      </w:r>
      <w:r w:rsidR="000B778A">
        <w:t xml:space="preserve"> OIB: </w:t>
      </w:r>
      <w:r w:rsidR="00AF327D">
        <w:t>80020353754</w:t>
      </w:r>
      <w:r>
        <w:t>, da na za</w:t>
      </w:r>
      <w:r w:rsidR="009B2BCE">
        <w:t xml:space="preserve">kazano ročište kod ovoga suda, </w:t>
      </w:r>
      <w:r w:rsidR="00584C46">
        <w:t>17</w:t>
      </w:r>
      <w:r>
        <w:t xml:space="preserve">. </w:t>
      </w:r>
      <w:r w:rsidR="00584C46">
        <w:t>listopada</w:t>
      </w:r>
      <w:r>
        <w:t xml:space="preserve"> 2016. u </w:t>
      </w:r>
      <w:r w:rsidR="00584C46">
        <w:t>8</w:t>
      </w:r>
      <w:r w:rsidR="009B2BCE">
        <w:t>,</w:t>
      </w:r>
      <w:r w:rsidR="00AF327D">
        <w:t>45</w:t>
      </w:r>
      <w:r>
        <w:t xml:space="preserve"> sati, dostavi javnobilježnički ovjerovljen prokazni popis imovine za dužnika</w:t>
      </w:r>
      <w:r w:rsidR="000B778A">
        <w:t xml:space="preserve"> </w:t>
      </w:r>
      <w:r w:rsidR="00AF327D" w:rsidRPr="00AF327D">
        <w:rPr>
          <w:rFonts w:cs="Times New Roman"/>
        </w:rPr>
        <w:t>ATLAS TOURS putnička agencija d.o.o., Čakovec, Ivana Gorana Kovačića 30, OIB: 46360135684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84C46">
        <w:rPr>
          <w:rFonts w:cs="Times New Roman"/>
        </w:rPr>
        <w:t>30</w:t>
      </w:r>
      <w:r w:rsidR="009B2BCE">
        <w:rPr>
          <w:rFonts w:cs="Times New Roman"/>
        </w:rPr>
        <w:t xml:space="preserve">. </w:t>
      </w:r>
      <w:r w:rsidR="00584C46">
        <w:rPr>
          <w:rFonts w:cs="Times New Roman"/>
        </w:rPr>
        <w:t>kolovoza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41499C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41499C" w:rsidP="0041499C" w:rsidR="0041499C">
      <w:pPr>
        <w:ind w:firstLine="708" w:left="4956"/>
        <w:jc w:val="both"/>
        <w:rPr>
          <w:rFonts w:cs="Times New Roman"/>
        </w:rPr>
      </w:pP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AF327D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AF327D" w:rsidRPr="00AF327D">
        <w:rPr>
          <w:rFonts w:cs="Times New Roman"/>
        </w:rPr>
        <w:t>ATLAS TOURS putnička agencija d.o.o., Čakovec, Ivana Gora</w:t>
      </w:r>
      <w:r w:rsidR="00AF327D">
        <w:rPr>
          <w:rFonts w:cs="Times New Roman"/>
        </w:rPr>
        <w:t>na Kovačića 30</w:t>
      </w:r>
      <w:r w:rsidR="000B778A" w:rsidRPr="000B778A">
        <w:rPr>
          <w:rFonts w:cs="Times New Roman"/>
        </w:rPr>
        <w:t xml:space="preserve">, </w:t>
      </w:r>
    </w:p>
    <w:p w:rsidRDefault="009C304A" w:rsidP="00AF327D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AF327D" w:rsidRPr="00AF327D">
        <w:t>Goran Nedeljko, Čakovec, Zvonka Milkovića 5</w:t>
      </w:r>
      <w:r w:rsidR="000B778A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19FB" w:rsidP="009C304A" w:rsidR="009C19FB">
      <w:r>
        <w:separator/>
      </w:r>
    </w:p>
  </w:endnote>
  <w:endnote w:id="0" w:type="continuationSeparator">
    <w:p w:rsidRDefault="009C19FB" w:rsidP="009C304A" w:rsidR="009C1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19FB" w:rsidP="009C304A" w:rsidR="009C19FB">
      <w:r>
        <w:separator/>
      </w:r>
    </w:p>
  </w:footnote>
  <w:footnote w:id="0" w:type="continuationSeparator">
    <w:p w:rsidRDefault="009C19FB" w:rsidP="009C304A" w:rsidR="009C19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99C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AF327D">
      <w:t>515</w:t>
    </w:r>
    <w:r w:rsidR="000B778A">
      <w:t>/16-</w:t>
    </w:r>
    <w:r w:rsidR="00584C46"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AF327D">
      <w:t>515</w:t>
    </w:r>
    <w:r w:rsidR="009B2BCE">
      <w:t>/16-</w:t>
    </w:r>
    <w:r w:rsidR="00584C46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B778A"/>
    <w:rsid w:val="000C01D3"/>
    <w:rsid w:val="00103373"/>
    <w:rsid w:val="001B0ED1"/>
    <w:rsid w:val="001F0EF9"/>
    <w:rsid w:val="0041499C"/>
    <w:rsid w:val="00444475"/>
    <w:rsid w:val="00584C46"/>
    <w:rsid w:val="00660159"/>
    <w:rsid w:val="00697888"/>
    <w:rsid w:val="00826138"/>
    <w:rsid w:val="008D1BBB"/>
    <w:rsid w:val="00954519"/>
    <w:rsid w:val="009B2BCE"/>
    <w:rsid w:val="009C19FB"/>
    <w:rsid w:val="009C304A"/>
    <w:rsid w:val="00A80E19"/>
    <w:rsid w:val="00A83300"/>
    <w:rsid w:val="00AF327D"/>
    <w:rsid w:val="00B73D1F"/>
    <w:rsid w:val="00BE0B3A"/>
    <w:rsid w:val="00D16253"/>
    <w:rsid w:val="00F7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149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9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9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9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9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149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9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9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9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9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St-515/2016</izvorni_sadrzaj>
    <derivirana_varijabla naziv="DomainObject.Predmet.OznakaBroj_1">St-515/2016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TOURS putnička agencija društvo s ograničenom odgovornošću za turizam i ugostiteljstvo</izvorni_sadrzaj>
    <derivirana_varijabla naziv="DomainObject.Predmet.ProtustrankaFormated_1">  ATLAS TOURS putnička agencija društvo s ograničenom odgovornošću za turizam i ugostiteljstvo</derivirana_varijabla>
  </DomainObject.Predmet.ProtustrankaFormated>
  <DomainObject.Predmet.ProtustrankaFormatedOIB>
    <izvorni_sadrzaj>  ATLAS TOURS putnička agencija društvo s ograničenom odgovornošću za turizam i ugostiteljstvo, OIB 46360135684</izvorni_sadrzaj>
    <derivirana_varijabla naziv="DomainObject.Predmet.ProtustrankaFormatedOIB_1">  ATLAS TOURS putnička agencija društvo s ograničenom odgovornošću za turizam i ugostiteljstvo, OIB 46360135684</derivirana_varijabla>
  </DomainObject.Predmet.ProtustrankaFormatedOIB>
  <DomainObject.Predmet.ProtustrankaFormatedWithAdress>
    <izvorni_sadrzaj> ATLAS TOURS putnička agencija društvo s ograničenom odgovornošću za turizam i ugostiteljstvo, Ivana Gorana Kovačića 30, 40000 Čakovec</izvorni_sadrzaj>
    <derivirana_varijabla naziv="DomainObject.Predmet.ProtustrankaFormatedWithAdress_1"> ATLAS TOURS putnička agencija društvo s ograničenom odgovornošću za turizam i ugostiteljstvo, Ivana Gorana Kovačića 30, 40000 Čakovec</derivirana_varijabla>
  </DomainObject.Predmet.ProtustrankaFormatedWithAdress>
  <DomainObject.Predmet.ProtustrankaFormatedWithAdressOIB>
    <izvorni_sadrzaj> ATLAS TOURS putnička agencija društvo s ograničenom odgovornošću za turizam i ugostiteljstvo, OIB 46360135684, Ivana Gorana Kovačića 30, 40000 Čakovec</izvorni_sadrzaj>
    <derivirana_varijabla naziv="DomainObject.Predmet.ProtustrankaFormatedWithAdressOIB_1"> ATLAS TOURS putnička agencija društvo s ograničenom odgovornošću za turizam i ugostiteljstvo, OIB 46360135684, Ivana Gorana Kovačića 30, 40000 Čakovec</derivirana_varijabla>
  </DomainObject.Predmet.ProtustrankaFormatedWithAdressOIB>
  <DomainObject.Predmet.ProtustrankaWithAdress>
    <izvorni_sadrzaj>ATLAS TOURS putnička agencija društvo s ograničenom odgovornošću za turizam i ugostiteljstvo Ivana Gorana Kovačića 30, 40000 Čakovec</izvorni_sadrzaj>
    <derivirana_varijabla naziv="DomainObject.Predmet.ProtustrankaWithAdress_1">ATLAS TOURS putnička agencija društvo s ograničenom odgovornošću za turizam i ugostiteljstvo Ivana Gorana Kovačića 30, 40000 Čakovec</derivirana_varijabla>
  </DomainObject.Predmet.ProtustrankaWithAdress>
  <DomainObject.Predmet.ProtustrankaWithAdressOIB>
    <izvorni_sadrzaj>ATLAS TOURS putnička agencija društvo s ograničenom odgovornošću za turizam i ugostiteljstvo, OIB 46360135684, Ivana Gorana Kovačića 30, 40000 Čakovec</izvorni_sadrzaj>
    <derivirana_varijabla naziv="DomainObject.Predmet.ProtustrankaWithAdressOIB_1">ATLAS TOURS putnička agencija društvo s ograničenom odgovornošću za turizam i ugostiteljstvo, OIB 46360135684, Ivana Gorana Kovačića 30, 40000 Čakovec</derivirana_varijabla>
  </DomainObject.Predmet.ProtustrankaWithAdressOIB>
  <DomainObject.Predmet.ProtustrankaNazivFormated>
    <izvorni_sadrzaj>ATLAS TOURS putnička agencija društvo s ograničenom odgovornošću za turizam i ugostiteljstvo</izvorni_sadrzaj>
    <derivirana_varijabla naziv="DomainObject.Predmet.ProtustrankaNazivFormated_1">ATLAS TOURS putnička agencija društvo s ograničenom odgovornošću za turizam i ugostiteljstvo</derivirana_varijabla>
  </DomainObject.Predmet.ProtustrankaNazivFormated>
  <DomainObject.Predmet.ProtustrankaNazivFormatedOIB>
    <izvorni_sadrzaj>ATLAS TOURS putnička agencija društvo s ograničenom odgovornošću za turizam i ugostiteljstvo, OIB 46360135684</izvorni_sadrzaj>
    <derivirana_varijabla naziv="DomainObject.Predmet.ProtustrankaNazivFormatedOIB_1">ATLAS TOURS putnička agencija društvo s ograničenom odgovornošću za turizam i ugostiteljstvo, OIB 46360135684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796751.94</izvorni_sadrzaj>
    <derivirana_varijabla naziv="DomainObject.Predmet.TrenutnaVrijednost_1">796751.94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ATLAS TOURS putnička agencija društvo s ograničenom odgovornošću za turizam i ugostiteljstvo</item>
    </izvorni_sadrzaj>
    <derivirana_varijabla naziv="DomainObject.Predmet.ProtuStrankaListFormated_1">
      <item>ATLAS TOURS putnička agencija društvo s ograničenom odgovornošću za turizam i ugostiteljstvo</item>
    </derivirana_varijabla>
  </DomainObject.Predmet.ProtuStrankaListFormated>
  <DomainObject.Predmet.ProtuStrankaListFormatedOIB>
    <izvorni_sadrzaj>
      <item>ATLAS TOURS putnička agencija društvo s ograničenom odgovornošću za turizam i ugostiteljstvo, OIB 46360135684</item>
    </izvorni_sadrzaj>
    <derivirana_varijabla naziv="DomainObject.Predmet.ProtuStrankaListFormatedOIB_1">
      <item>ATLAS TOURS putnička agencija društvo s ograničenom odgovornošću za turizam i ugostiteljstvo, OIB 46360135684</item>
    </derivirana_varijabla>
  </DomainObject.Predmet.ProtuStrankaListFormatedOIB>
  <DomainObject.Predmet.ProtuStrankaListFormatedWithAdress>
    <izvorni_sadrzaj>
      <item>ATLAS TOURS putnička agencija društvo s ograničenom odgovornošću za turizam i ugostiteljstvo, Ivana Gorana Kovačića 30, 40000 Čakovec</item>
    </izvorni_sadrzaj>
    <derivirana_varijabla naziv="DomainObject.Predmet.ProtuStrankaListFormatedWithAdress_1">
      <item>ATLAS TOURS putnička agencija društvo s ograničenom odgovornošću za turizam i ugostiteljstvo, Ivana Gorana Kovačića 30, 40000 Čakovec</item>
    </derivirana_varijabla>
  </DomainObject.Predmet.ProtuStrankaListFormatedWithAdress>
  <DomainObject.Predmet.ProtuStrankaListFormatedWithAdressOIB>
    <izvorni_sadrzaj>
      <item>ATLAS TOURS putnička agencija društvo s ograničenom odgovornošću za turizam i ugostiteljstvo, OIB 46360135684, Ivana Gorana Kovačića 30, 40000 Čakovec</item>
    </izvorni_sadrzaj>
    <derivirana_varijabla naziv="DomainObject.Predmet.ProtuStrankaListFormatedWithAdressOIB_1">
      <item>ATLAS TOURS putnička agencija društvo s ograničenom odgovornošću za turizam i ugostiteljstvo, OIB 46360135684, Ivana Gorana Kovačića 30, 40000 Čakovec</item>
    </derivirana_varijabla>
  </DomainObject.Predmet.ProtuStrankaListFormatedWithAdressOIB>
  <DomainObject.Predmet.ProtuStrankaListNazivFormated>
    <izvorni_sadrzaj>
      <item>ATLAS TOURS putnička agencija društvo s ograničenom odgovornošću za turizam i ugostiteljstvo</item>
    </izvorni_sadrzaj>
    <derivirana_varijabla naziv="DomainObject.Predmet.ProtuStrankaListNazivFormated_1">
      <item>ATLAS TOURS putnička agencija društvo s ograničenom odgovornošću za turizam i ugostiteljstvo</item>
    </derivirana_varijabla>
  </DomainObject.Predmet.ProtuStrankaListNazivFormated>
  <DomainObject.Predmet.ProtuStrankaListNazivFormatedOIB>
    <izvorni_sadrzaj>
      <item>ATLAS TOURS putnička agencija društvo s ograničenom odgovornošću za turizam i ugostiteljstvo, OIB 46360135684</item>
    </izvorni_sadrzaj>
    <derivirana_varijabla naziv="DomainObject.Predmet.ProtuStrankaListNazivFormatedOIB_1">
      <item>ATLAS TOURS putnička agencija društvo s ograničenom odgovornošću za turizam i ugostiteljstvo, OIB 46360135684</item>
    </derivirana_varijabla>
  </DomainObject.Predmet.ProtuStrankaListNazivFormatedOIB>
  <DomainObject.Predmet.OstaliListFormated>
    <izvorni_sadrzaj>
      <item>Sudski registar</item>
      <item>Goran Nedeljko</item>
      <item>Županijsko državno odvjetništvo</item>
    </izvorni_sadrzaj>
    <derivirana_varijabla naziv="DomainObject.Predmet.OstaliListFormated_1">
      <item>Sudski registar</item>
      <item>Goran Nedeljko</item>
      <item>Županijsko državno odvjetništvo</item>
    </derivirana_varijabla>
  </DomainObject.Predmet.OstaliListFormated>
  <DomainObject.Predmet.OstaliListFormatedOIB>
    <izvorni_sadrzaj>
      <item>Sudski registar</item>
      <item>Goran Nedeljko, OIB 80020353754</item>
      <item>Županijsko državno odvjetništvo</item>
    </izvorni_sadrzaj>
    <derivirana_varijabla naziv="DomainObject.Predmet.OstaliListFormatedOIB_1">
      <item>Sudski registar</item>
      <item>Goran Nedeljko, OIB 80020353754</item>
      <item>Županijsko državno odvjetništvo</item>
    </derivirana_varijabla>
  </DomainObject.Predmet.OstaliListFormatedOIB>
  <DomainObject.Predmet.OstaliListFormatedWithAdress>
    <izvorni_sadrzaj>
      <item>Sudski registar</item>
      <item>Goran Nedeljko</item>
      <item>Županijsko državno odvjetništvo</item>
    </izvorni_sadrzaj>
    <derivirana_varijabla naziv="DomainObject.Predmet.OstaliListFormatedWithAdress_1">
      <item>Sudski registar</item>
      <item>Goran Nedeljko</item>
      <item>Županijsko državno odvjetništvo</item>
    </derivirana_varijabla>
  </DomainObject.Predmet.OstaliListFormatedWithAdress>
  <DomainObject.Predmet.OstaliListFormatedWithAdressOIB>
    <izvorni_sadrzaj>
      <item>Sudski registar</item>
      <item>Goran Nedeljko, OIB 80020353754</item>
      <item>Županijsko državno odvjetništvo</item>
    </izvorni_sadrzaj>
    <derivirana_varijabla naziv="DomainObject.Predmet.OstaliListFormatedWithAdressOIB_1">
      <item>Sudski registar</item>
      <item>Goran Nedeljko, OIB 80020353754</item>
      <item>Županijsko državno odvjetništvo</item>
    </derivirana_varijabla>
  </DomainObject.Predmet.OstaliListFormatedWithAdressOIB>
  <DomainObject.Predmet.OstaliListNazivFormated>
    <izvorni_sadrzaj>
      <item>Sudski registar</item>
      <item>Goran Nedeljko</item>
      <item>Županijsko državno odvjetništvo</item>
    </izvorni_sadrzaj>
    <derivirana_varijabla naziv="DomainObject.Predmet.OstaliListNazivFormated_1">
      <item>Sudski registar</item>
      <item>Goran Nedeljko</item>
      <item>Županijsko državno odvjetništvo</item>
    </derivirana_varijabla>
  </DomainObject.Predmet.OstaliListNazivFormated>
  <DomainObject.Predmet.OstaliListNazivFormatedOIB>
    <izvorni_sadrzaj>
      <item>Sudski registar</item>
      <item>Goran Nedeljko, OIB 80020353754</item>
      <item>Županijsko državno odvjetništvo</item>
    </izvorni_sadrzaj>
    <derivirana_varijabla naziv="DomainObject.Predmet.OstaliListNazivFormatedOIB_1">
      <item>Sudski registar</item>
      <item>Goran Nedeljko, OIB 80020353754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ATLAS TOURS putnička agencija društvo s ograničenom odgovornošću za turizam i ugostiteljstvo</izvorni_sadrzaj>
    <derivirana_varijabla naziv="DomainObject.Predmet.ProtustrankaIDrugi_1">ATLAS TOURS putnička agencija društvo s ograničenom odgovornošću za turizam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ATLAS TOURS putnička agencija društvo s ograničenom odgovornošću za turizam i ugostiteljstvo, OIB 46360135684, Ivana Gorana Kovačića 30, 40000 Čakovec</izvorni_sadrzaj>
    <derivirana_varijabla naziv="DomainObject.Predmet.ProtustrankaIDrugiAdressOIB_1">ATLAS TOURS putnička agencija društvo s ograničenom odgovornošću za turizam i ugostiteljstvo, OIB 46360135684, Ivana Gorana Kovačića 30,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ATLAS TOURS putnička agencija društvo s ograničenom odgovornošću za turizam i ugostiteljstvo</item>
      <item>Sudski registar</item>
      <item>Goran Nedeljko</item>
      <item>Županijsko državno odvjetništvo</item>
    </izvorni_sadrzaj>
    <derivirana_varijabla naziv="DomainObject.Predmet.SudioniciListNaziv_1">
      <item>Financijska agencija</item>
      <item>ATLAS TOURS putnička agencija društvo s ograničenom odgovornošću za turizam i ugostiteljstvo</item>
      <item>Sudski registar</item>
      <item>Goran Nedeljko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ATLAS TOURS putnička agencija društvo s ograničenom odgovornošću za turizam i ugostiteljstvo, OIB 46360135684, Ivana Gorana Kovačića 30,40000 Čakovec</item>
      <item>Sudski registar</item>
      <item>Goran Nedeljko, OIB 80020353754</item>
      <item>Županijsko državno odvjetništvo</item>
    </izvorni_sadrzaj>
    <derivirana_varijabla naziv="DomainObject.Predmet.SudioniciListAdressOIB_1">
      <item>Financijska agencija, OIB 85821130368, A. Cesarca 2,42000 Varaždin</item>
      <item>ATLAS TOURS putnička agencija društvo s ograničenom odgovornošću za turizam i ugostiteljstvo, OIB 46360135684, Ivana Gorana Kovačića 30,40000 Čakovec</item>
      <item>Sudski registar</item>
      <item>Goran Nedeljko, OIB 80020353754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46360135684</item>
      <item>, OIB null</item>
      <item>, OIB 80020353754</item>
      <item>, OIB null</item>
    </izvorni_sadrzaj>
    <derivirana_varijabla naziv="DomainObject.Predmet.SudioniciListNazivOIB_1">
      <item>, OIB 85821130368</item>
      <item>, OIB 46360135684</item>
      <item>, OIB null</item>
      <item>, OIB 80020353754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364</properties:Words>
  <properties:Characters>1983</properties:Characters>
  <properties:Lines>68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2016-08-30T09:42:00Z</dcterms:created>
  <dc:creator>Lea Rogina</dc:creator>
  <cp:lastModifiedBy>Nevenka Vuković</cp:lastModifiedBy>
  <cp:lastPrinted>2016-08-30T09:48:00Z</cp:lastPrinted>
  <dcterms:modified xmlns:xsi="http://www.w3.org/2001/XMLSchema-instance" xsi:type="dcterms:W3CDTF">2016-08-30T09:48:00Z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