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ea39" w14:paraId="036ea39" w:rsidRDefault="00495DAD" w:rsidP="00910611" w:rsidR="00495DAD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DAD" w:rsidP="003E77C2" w:rsidR="00495DAD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95DAD" w:rsidP="003E77C2" w:rsidR="00495D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495DAD" w:rsidP="003E77C2" w:rsidR="00495DAD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1091/2016-4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7667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6676" w:rsidP="00276676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79099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S.P. UGOSTITELJSTVO d.o.o., Rijeka, Užarska 1, OIB: 80804181011</w:t>
      </w:r>
      <w:r w:rsidR="002477B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MBS: 040348975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2477B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40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2477B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802,28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kn. </w:t>
      </w:r>
    </w:p>
    <w:p w:rsidRDefault="00276676" w:rsidP="00276676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1091/16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276676" w:rsidP="00276676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276676" w:rsidP="00276676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276676" w:rsidP="00276676" w:rsidR="00276676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U Rijeci, 26. listopada 2016. godine</w:t>
      </w:r>
    </w:p>
    <w:p w:rsidRDefault="00276676" w:rsidP="00276676" w:rsidR="00276676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276676" w:rsidP="00276676" w:rsidR="00276676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276676" w:rsidP="00276676" w:rsidR="00276676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276676" w:rsidP="00276676" w:rsidR="00276676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1758F4"/>
    <w:rsid w:val="001E6A8B"/>
    <w:rsid w:val="00244984"/>
    <w:rsid w:val="002477B9"/>
    <w:rsid w:val="00270B5A"/>
    <w:rsid w:val="00276676"/>
    <w:rsid w:val="00327DC2"/>
    <w:rsid w:val="00353442"/>
    <w:rsid w:val="00387477"/>
    <w:rsid w:val="00396C57"/>
    <w:rsid w:val="00411494"/>
    <w:rsid w:val="0045499D"/>
    <w:rsid w:val="00484B83"/>
    <w:rsid w:val="00491B16"/>
    <w:rsid w:val="00495DAD"/>
    <w:rsid w:val="004C7A40"/>
    <w:rsid w:val="004E4CB0"/>
    <w:rsid w:val="005241EB"/>
    <w:rsid w:val="005A7649"/>
    <w:rsid w:val="005B53BD"/>
    <w:rsid w:val="005F050E"/>
    <w:rsid w:val="005F507E"/>
    <w:rsid w:val="006643DD"/>
    <w:rsid w:val="006C1198"/>
    <w:rsid w:val="006C15B1"/>
    <w:rsid w:val="007717B7"/>
    <w:rsid w:val="00790999"/>
    <w:rsid w:val="0097601A"/>
    <w:rsid w:val="009E759B"/>
    <w:rsid w:val="00AA57AE"/>
    <w:rsid w:val="00B21B52"/>
    <w:rsid w:val="00CB74F0"/>
    <w:rsid w:val="00D04FDC"/>
    <w:rsid w:val="00E71561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276676"/>
  </w:style>
  <w:style w:styleId="Tekstrezerviranogmjesta" w:type="character">
    <w:name w:val="Placeholder Text"/>
    <w:basedOn w:val="Zadanifontodlomka"/>
    <w:uiPriority w:val="99"/>
    <w:semiHidden/>
    <w:rsid w:val="00495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DA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5DAD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5DAD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5DAD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276676"/>
  </w:style>
  <w:style w:styleId="Tekstrezerviranogmjesta" w:type="character">
    <w:name w:val="Placeholder Text"/>
    <w:basedOn w:val="Zadanifontodlomka"/>
    <w:uiPriority w:val="99"/>
    <w:semiHidden/>
    <w:rsid w:val="00495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DA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5DAD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5DAD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5DAD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St-1091/2016-5</izvorni_sadrzaj>
    <derivirana_varijabla naziv="DomainObject.Oznaka_1">St-1091/2016-5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S.P. UGOSTITELJSTVO d.o.o.</izvorni_sadrzaj>
    <derivirana_varijabla naziv="DomainObject.Predmet.ProtustrankaFormated_1">  S.P. UGOSTITELJSTVO d.o.o.</derivirana_varijabla>
  </DomainObject.Predmet.ProtustrankaFormated>
  <DomainObject.Predmet.ProtustrankaFormatedOIB>
    <izvorni_sadrzaj>  S.P. UGOSTITELJSTVO d.o.o., OIB 80804181011</izvorni_sadrzaj>
    <derivirana_varijabla naziv="DomainObject.Predmet.ProtustrankaFormatedOIB_1">  S.P. UGOSTITELJSTVO d.o.o., OIB 80804181011</derivirana_varijabla>
  </DomainObject.Predmet.ProtustrankaFormatedOIB>
  <DomainObject.Predmet.ProtustrankaFormatedWithAdress>
    <izvorni_sadrzaj> S.P. UGOSTITELJSTVO d.o.o., Užarska 1, 51000 Rijeka</izvorni_sadrzaj>
    <derivirana_varijabla naziv="DomainObject.Predmet.ProtustrankaFormatedWithAdress_1"> S.P. UGOSTITELJSTVO d.o.o., Užarska 1, 51000 Rijeka</derivirana_varijabla>
  </DomainObject.Predmet.ProtustrankaFormatedWithAdress>
  <DomainObject.Predmet.ProtustrankaFormatedWithAdressOIB>
    <izvorni_sadrzaj> S.P. UGOSTITELJSTVO d.o.o., OIB 80804181011, Užarska 1, 51000 Rijeka</izvorni_sadrzaj>
    <derivirana_varijabla naziv="DomainObject.Predmet.ProtustrankaFormatedWithAdressOIB_1"> S.P. UGOSTITELJSTVO d.o.o., OIB 80804181011, Užarska 1, 51000 Rijeka</derivirana_varijabla>
  </DomainObject.Predmet.ProtustrankaFormatedWithAdressOIB>
  <DomainObject.Predmet.ProtustrankaWithAdress>
    <izvorni_sadrzaj>S.P. UGOSTITELJSTVO d.o.o. Užarska 1, 51000 Rijeka</izvorni_sadrzaj>
    <derivirana_varijabla naziv="DomainObject.Predmet.ProtustrankaWithAdress_1">S.P. UGOSTITELJSTVO d.o.o. Užarska 1, 51000 Rijeka</derivirana_varijabla>
  </DomainObject.Predmet.ProtustrankaWithAdress>
  <DomainObject.Predmet.ProtustrankaWithAdressOIB>
    <izvorni_sadrzaj>S.P. UGOSTITELJSTVO d.o.o., OIB 80804181011, Užarska 1, 51000 Rijeka</izvorni_sadrzaj>
    <derivirana_varijabla naziv="DomainObject.Predmet.ProtustrankaWithAdressOIB_1">S.P. UGOSTITELJSTVO d.o.o., OIB 80804181011, Užarska 1, 51000 Rijeka</derivirana_varijabla>
  </DomainObject.Predmet.ProtustrankaWithAdressOIB>
  <DomainObject.Predmet.ProtustrankaNazivFormated>
    <izvorni_sadrzaj>S.P. UGOSTITELJSTVO d.o.o.</izvorni_sadrzaj>
    <derivirana_varijabla naziv="DomainObject.Predmet.ProtustrankaNazivFormated_1">S.P. UGOSTITELJSTVO d.o.o.</derivirana_varijabla>
  </DomainObject.Predmet.ProtustrankaNazivFormated>
  <DomainObject.Predmet.ProtustrankaNazivFormatedOIB>
    <izvorni_sadrzaj>S.P. UGOSTITELJSTVO d.o.o., OIB 80804181011</izvorni_sadrzaj>
    <derivirana_varijabla naziv="DomainObject.Predmet.ProtustrankaNazivFormatedOIB_1">S.P. UGOSTITELJSTVO d.o.o., OIB 80804181011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S.P. UGOSTITELJSTVO d.o.o.</item>
    </izvorni_sadrzaj>
    <derivirana_varijabla naziv="DomainObject.Predmet.ProtuStrankaListFormated_1">
      <item>S.P. UGOSTITELJSTVO d.o.o.</item>
    </derivirana_varijabla>
  </DomainObject.Predmet.ProtuStrankaListFormated>
  <DomainObject.Predmet.ProtuStrankaListFormatedOIB>
    <izvorni_sadrzaj>
      <item>S.P. UGOSTITELJSTVO d.o.o., OIB 80804181011</item>
    </izvorni_sadrzaj>
    <derivirana_varijabla naziv="DomainObject.Predmet.ProtuStrankaListFormatedOIB_1">
      <item>S.P. UGOSTITELJSTVO d.o.o., OIB 80804181011</item>
    </derivirana_varijabla>
  </DomainObject.Predmet.ProtuStrankaListFormatedOIB>
  <DomainObject.Predmet.ProtuStrankaListFormatedWithAdress>
    <izvorni_sadrzaj>
      <item>S.P. UGOSTITELJSTVO d.o.o., Užarska 1, 51000 Rijeka</item>
    </izvorni_sadrzaj>
    <derivirana_varijabla naziv="DomainObject.Predmet.ProtuStrankaListFormatedWithAdress_1">
      <item>S.P. UGOSTITELJSTVO d.o.o., Užarska 1, 51000 Rijeka</item>
    </derivirana_varijabla>
  </DomainObject.Predmet.ProtuStrankaListFormatedWithAdress>
  <DomainObject.Predmet.ProtuStrankaListFormatedWithAdressOIB>
    <izvorni_sadrzaj>
      <item>S.P. UGOSTITELJSTVO d.o.o., OIB 80804181011, Užarska 1, 51000 Rijeka</item>
    </izvorni_sadrzaj>
    <derivirana_varijabla naziv="DomainObject.Predmet.ProtuStrankaListFormatedWithAdressOIB_1">
      <item>S.P. UGOSTITELJSTVO d.o.o., OIB 80804181011, Užarska 1, 51000 Rijeka</item>
    </derivirana_varijabla>
  </DomainObject.Predmet.ProtuStrankaListFormatedWithAdressOIB>
  <DomainObject.Predmet.ProtuStrankaListNazivFormated>
    <izvorni_sadrzaj>
      <item>S.P. UGOSTITELJSTVO d.o.o.</item>
    </izvorni_sadrzaj>
    <derivirana_varijabla naziv="DomainObject.Predmet.ProtuStrankaListNazivFormated_1">
      <item>S.P. UGOSTITELJSTVO d.o.o.</item>
    </derivirana_varijabla>
  </DomainObject.Predmet.ProtuStrankaListNazivFormated>
  <DomainObject.Predmet.ProtuStrankaListNazivFormatedOIB>
    <izvorni_sadrzaj>
      <item>S.P. UGOSTITELJSTVO d.o.o., OIB 80804181011</item>
    </izvorni_sadrzaj>
    <derivirana_varijabla naziv="DomainObject.Predmet.ProtuStrankaListNazivFormatedOIB_1">
      <item>S.P. UGOSTITELJSTVO d.o.o., OIB 80804181011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St-1091/2016-5</izvorni_sadrzaj>
    <derivirana_varijabla naziv="DomainObject.PoslovniBrojDokumenta_1">St-1091/2016-5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S.P. UGOSTITELJSTVO d.o.o.</izvorni_sadrzaj>
    <derivirana_varijabla naziv="DomainObject.Predmet.ProtustrankaIDrugi_1">S.P. UGOSTITELJSTVO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S.P. UGOSTITELJSTVO d.o.o., OIB 80804181011, Užarska 1, 51000 Rijeka</izvorni_sadrzaj>
    <derivirana_varijabla naziv="DomainObject.Predmet.ProtustrankaIDrugiAdressOIB_1">S.P. UGOSTITELJSTVO d.o.o., OIB 80804181011,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S.P. UGOSTITELJSTVO d.o.o.</item>
    </izvorni_sadrzaj>
    <derivirana_varijabla naziv="DomainObject.Predmet.SudioniciListNaziv_1">
      <item>FINA  Rijeka</item>
      <item>S.P. UGOSTITELJSTVO d.o.o.</item>
    </derivirana_varijabla>
  </DomainObject.Predmet.SudioniciListNaziv>
  <DomainObject.Predmet.SudioniciListAdressOIB>
    <izvorni_sadrzaj>
      <item>FINA  Rijeka, OIB 85821130368, Frana Kurelca 8,51000 Rijeka</item>
      <item>S.P. UGOSTITELJSTVO d.o.o., OIB 80804181011, Užarska 1,51000 Rijeka</item>
    </izvorni_sadrzaj>
    <derivirana_varijabla naziv="DomainObject.Predmet.SudioniciListAdressOIB_1">
      <item>FINA  Rijeka, OIB 85821130368, Frana Kurelca 8,51000 Rijeka</item>
      <item>S.P. UGOSTITELJSTVO d.o.o., OIB 80804181011, Užarska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80804181011</item>
    </izvorni_sadrzaj>
    <derivirana_varijabla naziv="DomainObject.Predmet.SudioniciListNazivOIB_1">
      <item>, OIB 85821130368</item>
      <item>, OIB 80804181011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1373</properties:Characters>
  <properties:Lines>39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2016-10-25T09:03:00Z</dcterms:created>
  <dc:creator>Marlena Redžaj</dc:creator>
  <cp:lastModifiedBy>Marlena Redžaj</cp:lastModifiedBy>
  <dcterms:modified xmlns:xsi="http://www.w3.org/2001/XMLSchema-instance" xsi:type="dcterms:W3CDTF">2016-10-26T10:24:00Z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St-1091/2016-5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