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e4c9f" w14:paraId="32e4c9f" w:rsidRDefault="001C5B57" w:rsidP="00910611" w:rsidR="001C5B5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C5B57" w:rsidP="00910611" w:rsidR="001C5B57">
      <w:r>
        <w:rPr>
          <w:rFonts w:eastAsia="MS Mincho"/>
        </w:rPr>
        <w:t xml:space="preserve">   REPUBLIKA HRVATSKA</w:t>
      </w:r>
    </w:p>
    <w:p w:rsidRDefault="001C5B57" w:rsidP="00910611" w:rsidR="001C5B57">
      <w:r>
        <w:rPr>
          <w:rFonts w:eastAsia="MS Mincho"/>
        </w:rPr>
        <w:t>TRGOVAČKI SUD U RIJECI</w:t>
      </w:r>
    </w:p>
    <w:p w:rsidRDefault="001C5B57" w:rsidR="001C5B57" w:rsidRPr="00910611">
      <w:pPr>
        <w:rPr>
          <w:rFonts w:eastAsia="MS Mincho"/>
        </w:rPr>
      </w:pPr>
      <w:r>
        <w:rPr>
          <w:rFonts w:eastAsia="MS Mincho"/>
        </w:rPr>
        <w:t xml:space="preserve">       Rijeka, Zadarska 1 i 3</w:t>
      </w:r>
    </w:p>
    <w:p w:rsidRDefault="008B6081" w:rsidP="008B6081" w:rsidR="00214472" w:rsidRPr="008B6081">
      <w:pPr>
        <w:jc w:val="center"/>
        <w:rPr>
          <w:b/>
        </w:rPr>
      </w:pPr>
      <w:r w:rsidRPr="008B6081">
        <w:rPr>
          <w:b/>
        </w:rPr>
        <w:t>R E P U B L I KA   H R V A T S K A</w:t>
      </w:r>
    </w:p>
    <w:p w:rsidRDefault="00214472" w:rsidP="00214472" w:rsidR="00445D45" w:rsidRPr="008B6081">
      <w:r w:rsidRPr="008B6081">
        <w:rPr>
          <w:b/>
        </w:rPr>
        <w:t xml:space="preserve">         </w:t>
      </w:r>
      <w:r w:rsidRPr="008B6081">
        <w:rPr>
          <w:b/>
        </w:rPr>
        <w:tab/>
      </w:r>
      <w:r w:rsidRPr="008B6081">
        <w:rPr>
          <w:b/>
        </w:rPr>
        <w:tab/>
      </w:r>
      <w:r w:rsidRPr="008B6081">
        <w:rPr>
          <w:b/>
        </w:rPr>
        <w:tab/>
      </w:r>
    </w:p>
    <w:p w:rsidRDefault="00214472" w:rsidP="00214472" w:rsidR="00214472" w:rsidRPr="008B6081">
      <w:pPr>
        <w:jc w:val="center"/>
        <w:rPr>
          <w:b/>
          <w:bCs/>
        </w:rPr>
      </w:pPr>
      <w:r w:rsidRPr="008B6081">
        <w:rPr>
          <w:b/>
          <w:bCs/>
        </w:rPr>
        <w:t>R J E Š E N J E</w:t>
      </w:r>
    </w:p>
    <w:p w:rsidRDefault="00214472" w:rsidP="00214472" w:rsidR="00214472" w:rsidRPr="008B6081">
      <w:pPr>
        <w:jc w:val="both"/>
      </w:pPr>
    </w:p>
    <w:p w:rsidRDefault="00416E78" w:rsidP="005B64E7" w:rsidR="00214472" w:rsidRPr="008B6081">
      <w:pPr>
        <w:jc w:val="both"/>
      </w:pPr>
      <w:r>
        <w:tab/>
      </w:r>
      <w:r w:rsidR="007A435A" w:rsidRPr="007A435A">
        <w:t xml:space="preserve">Trgovački sud u Rijeci, </w:t>
      </w:r>
      <w:r w:rsidR="00031215">
        <w:t xml:space="preserve">OIB 88785964957, </w:t>
      </w:r>
      <w:r w:rsidR="007A435A" w:rsidRPr="007A435A">
        <w:t xml:space="preserve">po sucu pojedincu Danieli Korlević, </w:t>
      </w:r>
      <w:r w:rsidR="001A6FFD">
        <w:t xml:space="preserve">u prethodnom postupku radi utvrđivanja pretpostavki za </w:t>
      </w:r>
      <w:r w:rsidR="001A6FFD" w:rsidRPr="001A6FFD">
        <w:t xml:space="preserve">otvaranje stečajnog postupka dužnikom trgovačkim društvom </w:t>
      </w:r>
      <w:r w:rsidR="001A6FFD" w:rsidRPr="001A6FFD">
        <w:rPr>
          <w:b/>
        </w:rPr>
        <w:t>ZIDAR društvo s ograničenom odgovornošću za graditeljstvo, Rijeka, Janka Polić Kamova 85, OIB 85272274160</w:t>
      </w:r>
      <w:r w:rsidR="007A435A" w:rsidRPr="007A435A">
        <w:t>, dana</w:t>
      </w:r>
      <w:r w:rsidR="00A17364">
        <w:t xml:space="preserve"> </w:t>
      </w:r>
      <w:r w:rsidR="00B507B6">
        <w:t>28</w:t>
      </w:r>
      <w:r w:rsidR="001A6FFD">
        <w:t>. svibnja 2018</w:t>
      </w:r>
      <w:r w:rsidR="007A435A" w:rsidRPr="007A435A">
        <w:t xml:space="preserve">. godine  </w:t>
      </w:r>
      <w:r w:rsidR="007A435A">
        <w:t xml:space="preserve"> </w:t>
      </w:r>
    </w:p>
    <w:p w:rsidRDefault="0095082E" w:rsidP="00214472" w:rsidR="00214472">
      <w:pPr>
        <w:jc w:val="both"/>
      </w:pPr>
      <w:r>
        <w:t xml:space="preserve"> </w:t>
      </w:r>
    </w:p>
    <w:p w:rsidRDefault="00214472" w:rsidP="00214472" w:rsidR="00214472" w:rsidRPr="002F67B1">
      <w:pPr>
        <w:jc w:val="center"/>
        <w:rPr>
          <w:bCs/>
        </w:rPr>
      </w:pPr>
      <w:r w:rsidRPr="002F67B1">
        <w:rPr>
          <w:bCs/>
        </w:rPr>
        <w:t>r i j e š i o</w:t>
      </w:r>
      <w:r w:rsidR="008B6081" w:rsidRPr="002F67B1">
        <w:rPr>
          <w:bCs/>
        </w:rPr>
        <w:t xml:space="preserve"> </w:t>
      </w:r>
      <w:r w:rsidRPr="002F67B1">
        <w:rPr>
          <w:bCs/>
        </w:rPr>
        <w:t xml:space="preserve">  j e</w:t>
      </w:r>
    </w:p>
    <w:p w:rsidRDefault="00214472" w:rsidP="00214472" w:rsidR="00214472">
      <w:pPr>
        <w:jc w:val="center"/>
        <w:rPr>
          <w:bCs/>
        </w:rPr>
      </w:pPr>
    </w:p>
    <w:p w:rsidRDefault="00214472" w:rsidP="001A6FFD" w:rsidR="001A6FFD">
      <w:pPr>
        <w:pStyle w:val="Odlomakpopisa"/>
        <w:numPr>
          <w:ilvl w:val="0"/>
          <w:numId w:val="1"/>
        </w:numPr>
        <w:ind w:hanging="709" w:left="709"/>
        <w:jc w:val="both"/>
      </w:pPr>
      <w:r w:rsidRPr="008B6081">
        <w:t>Privremenom stečajnom upravitelju</w:t>
      </w:r>
      <w:r w:rsidR="0095082E">
        <w:t xml:space="preserve"> </w:t>
      </w:r>
      <w:r w:rsidR="001A6FFD" w:rsidRPr="001A6FFD">
        <w:rPr>
          <w:b/>
        </w:rPr>
        <w:t>Dubravk</w:t>
      </w:r>
      <w:r w:rsidR="001A6FFD">
        <w:rPr>
          <w:b/>
        </w:rPr>
        <w:t>i</w:t>
      </w:r>
      <w:r w:rsidR="001A6FFD" w:rsidRPr="001A6FFD">
        <w:rPr>
          <w:b/>
        </w:rPr>
        <w:t xml:space="preserve"> Stašić, Rijeka, Zagrebačka 16, OIB 23303100671</w:t>
      </w:r>
      <w:r w:rsidR="001A6FFD">
        <w:rPr>
          <w:b/>
        </w:rPr>
        <w:t xml:space="preserve"> </w:t>
      </w:r>
      <w:r w:rsidR="001A6FFD" w:rsidRPr="008B6081">
        <w:t xml:space="preserve">određuje se jednokratna nagrada za poslove obavljene </w:t>
      </w:r>
      <w:r w:rsidR="001A6FFD">
        <w:t>u prethodnom postupku u iznosu 4.000</w:t>
      </w:r>
      <w:r w:rsidR="001A6FFD" w:rsidRPr="008B6081">
        <w:t xml:space="preserve">,00 kn </w:t>
      </w:r>
      <w:r w:rsidR="001A6FFD">
        <w:t>bruto</w:t>
      </w:r>
      <w:r w:rsidR="001A6FFD" w:rsidRPr="008B6081">
        <w:t>.</w:t>
      </w:r>
    </w:p>
    <w:p w:rsidRDefault="00206C63" w:rsidP="00206C63" w:rsidR="00206C63">
      <w:pPr>
        <w:ind w:left="1425"/>
        <w:jc w:val="both"/>
      </w:pPr>
    </w:p>
    <w:p w:rsidRDefault="002F67B1" w:rsidP="001A6FFD" w:rsidR="001A6FFD" w:rsidRPr="002F67B1">
      <w:pPr>
        <w:pStyle w:val="Odlomakpopisa"/>
        <w:numPr>
          <w:ilvl w:val="0"/>
          <w:numId w:val="1"/>
        </w:numPr>
        <w:ind w:hanging="709" w:left="709"/>
        <w:jc w:val="both"/>
      </w:pPr>
      <w:r w:rsidRPr="002F67B1">
        <w:t xml:space="preserve">Nalaže se računovodstvu suda da nakon odbitka pripadajućih doprinosa iz osnovice poreza ili drugih naknada na iznos iz točke I. izreke preostali iznos isplati na žiroračun privremenog stečajnog upravitelja </w:t>
      </w:r>
      <w:r w:rsidR="001A6FFD">
        <w:t>Dubravke Stašić, Rijeka, Zagrebačka 16, OIB 23303100671</w:t>
      </w:r>
      <w:r w:rsidR="001A6FFD" w:rsidRPr="002F67B1">
        <w:rPr>
          <w:b/>
        </w:rPr>
        <w:t xml:space="preserve"> </w:t>
      </w:r>
      <w:r w:rsidR="001A6FFD">
        <w:t xml:space="preserve">uplatom na račun broj </w:t>
      </w:r>
      <w:r w:rsidR="001A6FFD" w:rsidRPr="002F67B1">
        <w:rPr>
          <w:b/>
        </w:rPr>
        <w:t>IBAN HR</w:t>
      </w:r>
      <w:r w:rsidR="00B507B6">
        <w:rPr>
          <w:b/>
        </w:rPr>
        <w:t>84 2360 0001 1021 4525 6</w:t>
      </w:r>
      <w:r w:rsidR="001A6FFD" w:rsidRPr="002F67B1">
        <w:rPr>
          <w:b/>
        </w:rPr>
        <w:t xml:space="preserve"> kod Zagrebačke banke d.d. Zagreb</w:t>
      </w:r>
      <w:r w:rsidR="001A6FFD">
        <w:rPr>
          <w:b/>
        </w:rPr>
        <w:t xml:space="preserve">, </w:t>
      </w:r>
      <w:r w:rsidR="001A6FFD">
        <w:t>a iz sredstava Fonda za namirenje troškova prethodnog postupka (čl.94. st.6. SZ-a)</w:t>
      </w:r>
      <w:r w:rsidR="001A6FFD" w:rsidRPr="002F67B1">
        <w:rPr>
          <w:b/>
        </w:rPr>
        <w:t>.</w:t>
      </w:r>
    </w:p>
    <w:p w:rsidRDefault="002F67B1" w:rsidP="002F67B1" w:rsidR="002F67B1">
      <w:pPr>
        <w:pStyle w:val="Odlomakpopisa"/>
      </w:pPr>
    </w:p>
    <w:p w:rsidRDefault="00214472" w:rsidP="00214472" w:rsidR="00214472">
      <w:pPr>
        <w:jc w:val="center"/>
        <w:rPr>
          <w:bCs/>
        </w:rPr>
      </w:pPr>
      <w:r w:rsidRPr="002F67B1">
        <w:rPr>
          <w:bCs/>
        </w:rPr>
        <w:t>Obrazloženje</w:t>
      </w:r>
    </w:p>
    <w:p w:rsidRDefault="00820909" w:rsidP="00214472" w:rsidR="00820909" w:rsidRPr="002F67B1">
      <w:pPr>
        <w:jc w:val="center"/>
        <w:rPr>
          <w:bCs/>
        </w:rPr>
      </w:pPr>
    </w:p>
    <w:p w:rsidRDefault="001A56B9" w:rsidP="00B507B6" w:rsidR="00A17364" w:rsidRPr="00A17364">
      <w:pPr>
        <w:jc w:val="both"/>
        <w:rPr>
          <w:bCs/>
        </w:rPr>
      </w:pPr>
      <w:r>
        <w:rPr>
          <w:bCs/>
        </w:rPr>
        <w:tab/>
        <w:t xml:space="preserve">Rješenjem </w:t>
      </w:r>
      <w:r w:rsidR="00A17364">
        <w:rPr>
          <w:bCs/>
        </w:rPr>
        <w:t>posl. broj St-</w:t>
      </w:r>
      <w:r w:rsidR="00B507B6">
        <w:rPr>
          <w:bCs/>
        </w:rPr>
        <w:t>77/18</w:t>
      </w:r>
      <w:r w:rsidR="00A17364">
        <w:rPr>
          <w:bCs/>
        </w:rPr>
        <w:t xml:space="preserve"> od </w:t>
      </w:r>
      <w:r w:rsidR="002F67B1">
        <w:rPr>
          <w:bCs/>
        </w:rPr>
        <w:t>1</w:t>
      </w:r>
      <w:r w:rsidR="00B507B6">
        <w:rPr>
          <w:bCs/>
        </w:rPr>
        <w:t>2</w:t>
      </w:r>
      <w:r w:rsidR="00A17364">
        <w:rPr>
          <w:bCs/>
        </w:rPr>
        <w:t xml:space="preserve">. </w:t>
      </w:r>
      <w:r w:rsidR="00B507B6">
        <w:rPr>
          <w:bCs/>
        </w:rPr>
        <w:t xml:space="preserve">ožujka 2018. </w:t>
      </w:r>
      <w:r w:rsidR="00A17364">
        <w:rPr>
          <w:bCs/>
        </w:rPr>
        <w:t>godine po</w:t>
      </w:r>
      <w:r w:rsidR="00F15DAC">
        <w:rPr>
          <w:bCs/>
        </w:rPr>
        <w:t>k</w:t>
      </w:r>
      <w:r w:rsidR="00A17364">
        <w:rPr>
          <w:bCs/>
        </w:rPr>
        <w:t xml:space="preserve">renut je prethodni postupak radi utvrđivanja pretpostavki za otvaranje stečajnog postupka nad dužnikom </w:t>
      </w:r>
      <w:r w:rsidR="00B507B6" w:rsidRPr="00B507B6">
        <w:t xml:space="preserve">ZIDAR društvo s ograničenom odgovornošću za graditeljstvo, Rijeka, Janka Polić Kamova 85 </w:t>
      </w:r>
      <w:r w:rsidR="00A17364" w:rsidRPr="00A17364">
        <w:t xml:space="preserve">(dalje: dužnik). </w:t>
      </w:r>
      <w:r w:rsidR="00B507B6">
        <w:t xml:space="preserve">Rješenjem od 19. ožujka 2018. godine </w:t>
      </w:r>
      <w:r w:rsidR="00A17364" w:rsidRPr="00A17364">
        <w:t>imenovan</w:t>
      </w:r>
      <w:r w:rsidR="00B507B6">
        <w:t>a</w:t>
      </w:r>
      <w:r w:rsidR="00A17364" w:rsidRPr="00A17364">
        <w:t xml:space="preserve"> je privremen</w:t>
      </w:r>
      <w:r w:rsidR="00B507B6">
        <w:t>a</w:t>
      </w:r>
      <w:r w:rsidR="00A17364" w:rsidRPr="00A17364">
        <w:t xml:space="preserve"> stečajn</w:t>
      </w:r>
      <w:r w:rsidR="00B507B6">
        <w:t>a</w:t>
      </w:r>
      <w:r w:rsidR="00A17364" w:rsidRPr="00A17364">
        <w:t xml:space="preserve"> upravitelj</w:t>
      </w:r>
      <w:r w:rsidR="00B507B6">
        <w:t>ica</w:t>
      </w:r>
      <w:r w:rsidR="00A17364" w:rsidRPr="00A17364">
        <w:t xml:space="preserve"> </w:t>
      </w:r>
      <w:r w:rsidR="00B507B6">
        <w:t>Dubravka Stašić, Rijeka, Zagrebačka 16, OIB 23303100671</w:t>
      </w:r>
      <w:r w:rsidR="00A17364" w:rsidRPr="00A17364">
        <w:t xml:space="preserve">, </w:t>
      </w:r>
      <w:r w:rsidR="00A17364">
        <w:t>čija je dužnost bila</w:t>
      </w:r>
      <w:r w:rsidR="00A17364" w:rsidRPr="00A17364">
        <w:t xml:space="preserve"> </w:t>
      </w:r>
      <w:r w:rsidR="00A17364">
        <w:t xml:space="preserve">izvršiti </w:t>
      </w:r>
      <w:r w:rsidR="00A17364" w:rsidRPr="00A17364">
        <w:t>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w:t>
      </w:r>
      <w:r w:rsidR="00A17364">
        <w:t>.</w:t>
      </w:r>
    </w:p>
    <w:p w:rsidRDefault="00A17364" w:rsidP="00214472" w:rsidR="00A17364">
      <w:pPr>
        <w:jc w:val="both"/>
        <w:rPr>
          <w:bCs/>
        </w:rPr>
      </w:pPr>
      <w:r>
        <w:rPr>
          <w:bCs/>
        </w:rPr>
        <w:tab/>
        <w:t>Privremen</w:t>
      </w:r>
      <w:r w:rsidR="00B507B6">
        <w:rPr>
          <w:bCs/>
        </w:rPr>
        <w:t>a</w:t>
      </w:r>
      <w:r>
        <w:rPr>
          <w:bCs/>
        </w:rPr>
        <w:t xml:space="preserve"> stečajn</w:t>
      </w:r>
      <w:r w:rsidR="00B507B6">
        <w:rPr>
          <w:bCs/>
        </w:rPr>
        <w:t>a</w:t>
      </w:r>
      <w:r>
        <w:rPr>
          <w:bCs/>
        </w:rPr>
        <w:t xml:space="preserve"> upravitelj</w:t>
      </w:r>
      <w:r w:rsidR="00B507B6">
        <w:rPr>
          <w:bCs/>
        </w:rPr>
        <w:t>ica</w:t>
      </w:r>
      <w:r>
        <w:rPr>
          <w:bCs/>
        </w:rPr>
        <w:t xml:space="preserve"> je po nalogu suda </w:t>
      </w:r>
      <w:r w:rsidR="00B507B6">
        <w:rPr>
          <w:bCs/>
        </w:rPr>
        <w:t xml:space="preserve">dana 15. svibnja 2018. godine </w:t>
      </w:r>
      <w:r>
        <w:rPr>
          <w:bCs/>
        </w:rPr>
        <w:t>podni</w:t>
      </w:r>
      <w:r w:rsidR="00B507B6">
        <w:rPr>
          <w:bCs/>
        </w:rPr>
        <w:t>jela</w:t>
      </w:r>
      <w:r>
        <w:rPr>
          <w:bCs/>
        </w:rPr>
        <w:t xml:space="preserve"> izviješće o gospodarsko financijskom stanju dužnika. </w:t>
      </w:r>
    </w:p>
    <w:p w:rsidRDefault="00B507B6" w:rsidP="005C7E51" w:rsidR="00B507B6">
      <w:pPr>
        <w:ind w:firstLine="720"/>
        <w:jc w:val="both"/>
        <w:rPr>
          <w:bCs/>
        </w:rPr>
      </w:pPr>
      <w:r>
        <w:rPr>
          <w:bCs/>
        </w:rPr>
        <w:t xml:space="preserve">Rješenjem od 24. svibnja 2018. godine obustavljen je prethodni postupak radi utvrđivanja pretpostavki za otvaranje stečajnog postupka nad dužnikom temeljem čl.16.st.5. Stečajnog zakona (Narodne novine broj 71/15 i 104/17, dalje: SZ-a), u kojem slučaju nastale troškove postupka snosi predlagatelj. </w:t>
      </w:r>
    </w:p>
    <w:p w:rsidRDefault="00983A68" w:rsidP="005C7E51" w:rsidR="00B507B6" w:rsidRPr="005C7E51">
      <w:pPr>
        <w:ind w:firstLine="720"/>
        <w:jc w:val="both"/>
      </w:pPr>
      <w:r>
        <w:rPr>
          <w:bCs/>
        </w:rPr>
        <w:t xml:space="preserve">Obzirom da predujam za namirenje troškova stečajnog postupka u smislu čl.114. st.3. SZ-a nisu dužni platiti radnici i prijašnji dužnikovi radnici ako su podnijeli prijedlog za otvaranje stečajnog postupka radi namirenja svoje dospjele tražbine po osnovi rada, valjalo je </w:t>
      </w:r>
      <w:r>
        <w:rPr>
          <w:bCs/>
        </w:rPr>
        <w:lastRenderedPageBreak/>
        <w:t>temeljem čl.</w:t>
      </w:r>
      <w:r>
        <w:t xml:space="preserve">4. Uredbe o kriterijima i načinu obračuna i plaćanja nagrade stečajnim upraviteljima (Narodne novine broj 105/15) u vezi s </w:t>
      </w:r>
      <w:r w:rsidRPr="008B6081">
        <w:t>čl.</w:t>
      </w:r>
      <w:r>
        <w:t>94</w:t>
      </w:r>
      <w:r w:rsidRPr="008B6081">
        <w:t>. st.</w:t>
      </w:r>
      <w:r>
        <w:t>2</w:t>
      </w:r>
      <w:r w:rsidRPr="008B6081">
        <w:t>.</w:t>
      </w:r>
      <w:r>
        <w:t>, 3. i 6. SZ-a riješiti kao u izreci rješenja.</w:t>
      </w:r>
    </w:p>
    <w:p w:rsidRDefault="00A17364" w:rsidP="00214472" w:rsidR="00A17364" w:rsidRPr="008B6081">
      <w:pPr>
        <w:jc w:val="both"/>
        <w:rPr>
          <w:bCs/>
        </w:rPr>
      </w:pPr>
    </w:p>
    <w:p w:rsidRDefault="00445D45" w:rsidP="00214472" w:rsidR="00214472">
      <w:pPr>
        <w:jc w:val="center"/>
      </w:pPr>
      <w:r>
        <w:t xml:space="preserve">U Rijeci, </w:t>
      </w:r>
      <w:r w:rsidR="00983A68">
        <w:t>28. svibnja</w:t>
      </w:r>
      <w:r w:rsidR="002F67B1">
        <w:t xml:space="preserve"> 2018</w:t>
      </w:r>
      <w:r w:rsidR="00F87FDE">
        <w:t>. godine</w:t>
      </w:r>
    </w:p>
    <w:p w:rsidRDefault="00AF1FBF" w:rsidP="00820909" w:rsidR="00983A68">
      <w:pPr>
        <w:ind w:firstLine="708" w:left="1416"/>
        <w:jc w:val="right"/>
      </w:pPr>
      <w:r>
        <w:rPr>
          <w:b/>
        </w:rPr>
        <w:tab/>
      </w:r>
      <w:r>
        <w:rPr>
          <w:b/>
        </w:rPr>
        <w:tab/>
      </w:r>
      <w:r>
        <w:rPr>
          <w:b/>
        </w:rPr>
        <w:tab/>
      </w:r>
      <w:r>
        <w:rPr>
          <w:b/>
        </w:rPr>
        <w:tab/>
      </w:r>
      <w:r>
        <w:rPr>
          <w:b/>
        </w:rPr>
        <w:tab/>
      </w:r>
      <w:r>
        <w:rPr>
          <w:b/>
        </w:rPr>
        <w:tab/>
      </w:r>
      <w:r>
        <w:rPr>
          <w:b/>
        </w:rPr>
        <w:tab/>
        <w:t xml:space="preserve"> </w:t>
      </w:r>
      <w:r w:rsidR="002A008D">
        <w:rPr>
          <w:b/>
        </w:rPr>
        <w:tab/>
      </w:r>
      <w:r w:rsidR="002A008D">
        <w:rPr>
          <w:b/>
        </w:rPr>
        <w:tab/>
      </w:r>
      <w:r w:rsidR="00A17364">
        <w:rPr>
          <w:b/>
        </w:rPr>
        <w:t xml:space="preserve"> </w:t>
      </w:r>
      <w:r w:rsidR="00983A68">
        <w:rPr>
          <w:b/>
        </w:rPr>
        <w:tab/>
      </w:r>
      <w:r w:rsidR="00983A68">
        <w:rPr>
          <w:b/>
        </w:rPr>
        <w:tab/>
      </w:r>
      <w:r w:rsidR="00983A68">
        <w:rPr>
          <w:b/>
        </w:rPr>
        <w:tab/>
      </w:r>
      <w:r w:rsidR="00983A68">
        <w:rPr>
          <w:b/>
        </w:rPr>
        <w:tab/>
      </w:r>
      <w:r w:rsidR="00983A68">
        <w:rPr>
          <w:b/>
        </w:rPr>
        <w:tab/>
      </w:r>
      <w:r w:rsidR="00983A68">
        <w:rPr>
          <w:b/>
        </w:rPr>
        <w:tab/>
      </w:r>
      <w:r w:rsidR="00983A68">
        <w:rPr>
          <w:b/>
        </w:rPr>
        <w:tab/>
      </w:r>
      <w:r w:rsidR="00983A68">
        <w:rPr>
          <w:b/>
        </w:rPr>
        <w:tab/>
      </w:r>
      <w:r w:rsidR="00983A68">
        <w:rPr>
          <w:b/>
        </w:rPr>
        <w:tab/>
      </w:r>
      <w:r w:rsidR="00031131">
        <w:t>S</w:t>
      </w:r>
      <w:r w:rsidR="00214472" w:rsidRPr="008B6081">
        <w:t>udac</w:t>
      </w:r>
      <w:r w:rsidR="00214472" w:rsidRPr="008B6081">
        <w:tab/>
      </w:r>
      <w:r w:rsidR="003C0F75">
        <w:t xml:space="preserve"> </w:t>
      </w:r>
    </w:p>
    <w:p w:rsidRDefault="00214472" w:rsidP="00820909" w:rsidR="00FE77F1">
      <w:pPr>
        <w:ind w:firstLine="708" w:left="1416"/>
        <w:jc w:val="right"/>
      </w:pPr>
      <w:r w:rsidRPr="008B6081">
        <w:t>Daniela Korlević</w:t>
      </w:r>
      <w:r w:rsidR="000A7D22">
        <w:t xml:space="preserve"> </w:t>
      </w:r>
    </w:p>
    <w:p w:rsidRDefault="00AF1FBF" w:rsidP="00AF1FBF" w:rsidR="00AF1FBF">
      <w:pPr>
        <w:jc w:val="right"/>
        <w:rPr>
          <w:sz w:val="20"/>
        </w:rPr>
      </w:pPr>
    </w:p>
    <w:p w:rsidRDefault="00AF1FBF" w:rsidP="00AF1FBF" w:rsidR="00AF1FBF">
      <w:pPr>
        <w:jc w:val="right"/>
        <w:rPr>
          <w:sz w:val="20"/>
        </w:rPr>
      </w:pPr>
    </w:p>
    <w:p w:rsidRDefault="00214472" w:rsidP="00214472" w:rsidR="00214472" w:rsidRPr="008B6081">
      <w:pPr>
        <w:rPr>
          <w:b/>
        </w:rPr>
      </w:pPr>
      <w:r w:rsidRPr="008B6081">
        <w:rPr>
          <w:b/>
        </w:rPr>
        <w:t>UPUTA O PRAVNOM LIJEKU:</w:t>
      </w:r>
    </w:p>
    <w:p w:rsidRDefault="00214472" w:rsidP="00214472" w:rsidR="00214472" w:rsidRPr="005F450A">
      <w:pPr>
        <w:jc w:val="both"/>
        <w:rPr>
          <w:szCs w:val="22"/>
        </w:rPr>
      </w:pPr>
      <w:r w:rsidRPr="005F450A">
        <w:rPr>
          <w:szCs w:val="22"/>
        </w:rPr>
        <w:t>Protiv rješenja privremeni stečajni upravitelj (stečajni upravitelj), dužnik pojedinac i svaki stečajni vjerovnik imaju pravo na žalbu</w:t>
      </w:r>
      <w:r w:rsidR="00FA6D0A">
        <w:rPr>
          <w:szCs w:val="22"/>
        </w:rPr>
        <w:t>.</w:t>
      </w:r>
      <w:r w:rsidRPr="005F450A">
        <w:rPr>
          <w:szCs w:val="22"/>
        </w:rPr>
        <w:t xml:space="preserve"> </w:t>
      </w:r>
      <w:r w:rsidR="00FA6D0A" w:rsidRPr="00FA6D0A">
        <w:rPr>
          <w:szCs w:val="22"/>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1A6FFD" w:rsidR="00214472" w:rsidRPr="005F450A">
      <w:headerReference w:type="default" r:id="rId11"/>
      <w:footerReference w:type="even" r:id="rId12"/>
      <w:footerReference w:type="default" r:id="rId13"/>
      <w:pgSz w:code="1" w:h="15840" w:w="12240"/>
      <w:pgMar w:gutter="0" w:footer="709" w:header="709" w:left="1418" w:bottom="1134" w:right="175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87B" w:rsidR="0064787B">
      <w:r>
        <w:separator/>
      </w:r>
    </w:p>
  </w:endnote>
  <w:endnote w:id="0" w:type="continuationSeparator">
    <w:p w:rsidRDefault="0064787B" w:rsidR="006478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E578C6" w:rsidR="00E578C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78C6" w:rsidR="00E578C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E578C6" w:rsidR="00E578C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5B57">
      <w:rPr>
        <w:rStyle w:val="Brojstranice"/>
        <w:noProof/>
      </w:rPr>
      <w:t>1</w:t>
    </w:r>
    <w:r>
      <w:rPr>
        <w:rStyle w:val="Brojstranice"/>
      </w:rPr>
      <w:fldChar w:fldCharType="end"/>
    </w:r>
  </w:p>
  <w:p w:rsidRDefault="00E578C6" w:rsidR="00E578C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87B" w:rsidR="0064787B">
      <w:r>
        <w:separator/>
      </w:r>
    </w:p>
  </w:footnote>
  <w:footnote w:id="0" w:type="continuationSeparator">
    <w:p w:rsidRDefault="0064787B" w:rsidR="006478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C65432" w:rsidR="00E578C6" w:rsidRPr="008559E0">
    <w:pPr>
      <w:pStyle w:val="Zaglavlje"/>
      <w:jc w:val="right"/>
      <w:rPr>
        <w:rFonts w:cs="Arial" w:hAnsi="Arial" w:ascii="Arial"/>
      </w:rPr>
    </w:pPr>
    <w:r>
      <w:rPr>
        <w:rFonts w:cs="Arial" w:hAnsi="Arial" w:ascii="Arial"/>
      </w:rPr>
      <w:tab/>
    </w:r>
    <w:r>
      <w:rPr>
        <w:rFonts w:cs="Arial" w:hAnsi="Arial" w:ascii="Arial"/>
      </w:rPr>
      <w:tab/>
    </w:r>
    <w:r w:rsidRPr="00D771D7">
      <w:t>Posl.</w:t>
    </w:r>
    <w:r w:rsidR="00D771D7" w:rsidRPr="00D771D7">
      <w:t xml:space="preserve"> </w:t>
    </w:r>
    <w:r w:rsidRPr="00D771D7">
      <w:t>br. 15 St-</w:t>
    </w:r>
    <w:r w:rsidR="001A6FFD">
      <w:t>77/18-</w:t>
    </w:r>
    <w:r w:rsidR="00B507B6">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AA20B2"/>
    <w:multiLevelType w:val="hybridMultilevel"/>
    <w:tmpl w:val="A0C08D30"/>
    <w:lvl w:tplc="3948EF0E"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B283912"/>
    <w:multiLevelType w:val="hybridMultilevel"/>
    <w:tmpl w:val="5040075A"/>
    <w:lvl w:tplc="032E7C3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4472"/>
    <w:rsid w:val="00031131"/>
    <w:rsid w:val="00031215"/>
    <w:rsid w:val="000A78B5"/>
    <w:rsid w:val="000A7D22"/>
    <w:rsid w:val="000E4805"/>
    <w:rsid w:val="00123766"/>
    <w:rsid w:val="00137298"/>
    <w:rsid w:val="001937F7"/>
    <w:rsid w:val="001A56B9"/>
    <w:rsid w:val="001A6FFD"/>
    <w:rsid w:val="001C5B57"/>
    <w:rsid w:val="00206C63"/>
    <w:rsid w:val="00214472"/>
    <w:rsid w:val="002318E9"/>
    <w:rsid w:val="00271766"/>
    <w:rsid w:val="002909CE"/>
    <w:rsid w:val="002A008D"/>
    <w:rsid w:val="002F67B1"/>
    <w:rsid w:val="0030327A"/>
    <w:rsid w:val="00312847"/>
    <w:rsid w:val="00316A04"/>
    <w:rsid w:val="003270C3"/>
    <w:rsid w:val="003565CB"/>
    <w:rsid w:val="003A0D93"/>
    <w:rsid w:val="003C0F75"/>
    <w:rsid w:val="00416E78"/>
    <w:rsid w:val="00437396"/>
    <w:rsid w:val="00445D45"/>
    <w:rsid w:val="005712C4"/>
    <w:rsid w:val="005B64E7"/>
    <w:rsid w:val="005F450A"/>
    <w:rsid w:val="006268A4"/>
    <w:rsid w:val="0064787B"/>
    <w:rsid w:val="00682818"/>
    <w:rsid w:val="006F74A6"/>
    <w:rsid w:val="007863DC"/>
    <w:rsid w:val="00791320"/>
    <w:rsid w:val="007A435A"/>
    <w:rsid w:val="007D2B49"/>
    <w:rsid w:val="007E16AF"/>
    <w:rsid w:val="00820909"/>
    <w:rsid w:val="00850331"/>
    <w:rsid w:val="008B6081"/>
    <w:rsid w:val="008B77D5"/>
    <w:rsid w:val="008D25AF"/>
    <w:rsid w:val="00933A07"/>
    <w:rsid w:val="0095082E"/>
    <w:rsid w:val="0098264F"/>
    <w:rsid w:val="00983A68"/>
    <w:rsid w:val="009929AA"/>
    <w:rsid w:val="009A5E54"/>
    <w:rsid w:val="009E169F"/>
    <w:rsid w:val="009F3C0A"/>
    <w:rsid w:val="00A0703C"/>
    <w:rsid w:val="00A17364"/>
    <w:rsid w:val="00A50178"/>
    <w:rsid w:val="00A52130"/>
    <w:rsid w:val="00AC6F47"/>
    <w:rsid w:val="00AD3E2E"/>
    <w:rsid w:val="00AF1FBF"/>
    <w:rsid w:val="00B032AC"/>
    <w:rsid w:val="00B35D11"/>
    <w:rsid w:val="00B413CB"/>
    <w:rsid w:val="00B507B6"/>
    <w:rsid w:val="00B60DCD"/>
    <w:rsid w:val="00BA591A"/>
    <w:rsid w:val="00BC565C"/>
    <w:rsid w:val="00BD4121"/>
    <w:rsid w:val="00C623A8"/>
    <w:rsid w:val="00C65432"/>
    <w:rsid w:val="00C82526"/>
    <w:rsid w:val="00CB0C14"/>
    <w:rsid w:val="00CC57E2"/>
    <w:rsid w:val="00D771D7"/>
    <w:rsid w:val="00D80322"/>
    <w:rsid w:val="00D920E9"/>
    <w:rsid w:val="00DE5B76"/>
    <w:rsid w:val="00DF707A"/>
    <w:rsid w:val="00E128BC"/>
    <w:rsid w:val="00E578C6"/>
    <w:rsid w:val="00E94762"/>
    <w:rsid w:val="00ED5AF5"/>
    <w:rsid w:val="00EF5918"/>
    <w:rsid w:val="00F15DAC"/>
    <w:rsid w:val="00F6302D"/>
    <w:rsid w:val="00F731C0"/>
    <w:rsid w:val="00F87FDE"/>
    <w:rsid w:val="00FA6D0A"/>
    <w:rsid w:val="00FE7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1447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14472"/>
    <w:pPr>
      <w:tabs>
        <w:tab w:pos="4703" w:val="center"/>
        <w:tab w:pos="9406" w:val="right"/>
      </w:tabs>
    </w:pPr>
  </w:style>
  <w:style w:styleId="Brojstranice" w:type="character">
    <w:name w:val="page number"/>
    <w:basedOn w:val="Zadanifontodlomka"/>
    <w:rsid w:val="00214472"/>
  </w:style>
  <w:style w:styleId="Zaglavlje" w:type="paragraph">
    <w:name w:val="header"/>
    <w:basedOn w:val="Normal"/>
    <w:rsid w:val="00214472"/>
    <w:pPr>
      <w:tabs>
        <w:tab w:pos="4320" w:val="center"/>
        <w:tab w:pos="8640" w:val="right"/>
      </w:tabs>
    </w:pPr>
  </w:style>
  <w:style w:styleId="Odlomakpopisa" w:type="paragraph">
    <w:name w:val="List Paragraph"/>
    <w:basedOn w:val="Normal"/>
    <w:uiPriority w:val="34"/>
    <w:qFormat/>
    <w:rsid w:val="009E169F"/>
    <w:pPr>
      <w:ind w:left="720"/>
      <w:contextualSpacing/>
    </w:pPr>
  </w:style>
  <w:style w:styleId="Tekstbalonia" w:type="paragraph">
    <w:name w:val="Balloon Text"/>
    <w:basedOn w:val="Normal"/>
    <w:link w:val="TekstbaloniaChar"/>
    <w:rsid w:val="001A6FFD"/>
    <w:rPr>
      <w:rFonts w:cs="Tahoma" w:hAnsi="Tahoma" w:ascii="Tahoma"/>
      <w:sz w:val="16"/>
      <w:szCs w:val="16"/>
    </w:rPr>
  </w:style>
  <w:style w:customStyle="true" w:styleId="TekstbaloniaChar" w:type="character">
    <w:name w:val="Tekst balončića Char"/>
    <w:basedOn w:val="Zadanifontodlomka"/>
    <w:link w:val="Tekstbalonia"/>
    <w:rsid w:val="001A6FFD"/>
    <w:rPr>
      <w:rFonts w:cs="Tahoma" w:hAnsi="Tahoma" w:ascii="Tahoma"/>
      <w:sz w:val="16"/>
      <w:szCs w:val="16"/>
    </w:rPr>
  </w:style>
  <w:style w:styleId="Tekstrezerviranogmjesta" w:type="character">
    <w:name w:val="Placeholder Text"/>
    <w:basedOn w:val="Zadanifontodlomka"/>
    <w:uiPriority w:val="99"/>
    <w:semiHidden/>
    <w:rsid w:val="001C5B57"/>
    <w:rPr>
      <w:color w:val="808080"/>
      <w:bdr w:space="0" w:sz="0" w:color="auto" w:val="none"/>
      <w:shd w:fill="auto" w:color="auto" w:val="clear"/>
    </w:rPr>
  </w:style>
  <w:style w:customStyle="true" w:styleId="eSPISCCParagraphDefaultFont" w:type="character">
    <w:name w:val="eSPIS_CC_Paragraph Default Font"/>
    <w:basedOn w:val="Zadanifontodlomka"/>
    <w:rsid w:val="001C5B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5B57"/>
    <w:rPr>
      <w:bdr w:space="0" w:sz="0" w:color="auto" w:val="none"/>
      <w:shd w:fill="FFFFCC" w:color="auto" w:val="clear"/>
      <w:lang w:val="hr-HR"/>
    </w:rPr>
  </w:style>
  <w:style w:customStyle="true" w:styleId="PozadinaSvijetloCrvena" w:type="character">
    <w:name w:val="Pozadina_SvijetloCrvena"/>
    <w:basedOn w:val="eSPISCCParagraphDefaultFont"/>
    <w:rsid w:val="001C5B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5B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1447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14472"/>
    <w:pPr>
      <w:tabs>
        <w:tab w:pos="4703" w:val="center"/>
        <w:tab w:pos="9406" w:val="right"/>
      </w:tabs>
    </w:pPr>
  </w:style>
  <w:style w:styleId="Brojstranice" w:type="character">
    <w:name w:val="page number"/>
    <w:basedOn w:val="Zadanifontodlomka"/>
    <w:rsid w:val="00214472"/>
  </w:style>
  <w:style w:styleId="Zaglavlje" w:type="paragraph">
    <w:name w:val="header"/>
    <w:basedOn w:val="Normal"/>
    <w:rsid w:val="00214472"/>
    <w:pPr>
      <w:tabs>
        <w:tab w:pos="4320" w:val="center"/>
        <w:tab w:pos="8640" w:val="right"/>
      </w:tabs>
    </w:pPr>
  </w:style>
  <w:style w:styleId="Odlomakpopisa" w:type="paragraph">
    <w:name w:val="List Paragraph"/>
    <w:basedOn w:val="Normal"/>
    <w:uiPriority w:val="34"/>
    <w:qFormat/>
    <w:rsid w:val="009E169F"/>
    <w:pPr>
      <w:ind w:left="720"/>
      <w:contextualSpacing/>
    </w:pPr>
  </w:style>
  <w:style w:styleId="Tekstbalonia" w:type="paragraph">
    <w:name w:val="Balloon Text"/>
    <w:basedOn w:val="Normal"/>
    <w:link w:val="TekstbaloniaChar"/>
    <w:rsid w:val="001A6FFD"/>
    <w:rPr>
      <w:rFonts w:ascii="Tahoma" w:cs="Tahoma" w:hAnsi="Tahoma"/>
      <w:sz w:val="16"/>
      <w:szCs w:val="16"/>
    </w:rPr>
  </w:style>
  <w:style w:customStyle="1" w:styleId="TekstbaloniaChar" w:type="character">
    <w:name w:val="Tekst balončića Char"/>
    <w:basedOn w:val="Zadanifontodlomka"/>
    <w:link w:val="Tekstbalonia"/>
    <w:rsid w:val="001A6FFD"/>
    <w:rPr>
      <w:rFonts w:ascii="Tahoma" w:cs="Tahoma" w:hAnsi="Tahoma"/>
      <w:sz w:val="16"/>
      <w:szCs w:val="16"/>
    </w:rPr>
  </w:style>
  <w:style w:styleId="Tekstrezerviranogmjesta" w:type="character">
    <w:name w:val="Placeholder Text"/>
    <w:basedOn w:val="Zadanifontodlomka"/>
    <w:uiPriority w:val="99"/>
    <w:semiHidden/>
    <w:rsid w:val="001C5B57"/>
    <w:rPr>
      <w:color w:val="808080"/>
      <w:bdr w:color="auto" w:space="0" w:sz="0" w:val="none"/>
      <w:shd w:color="auto" w:fill="auto" w:val="clear"/>
    </w:rPr>
  </w:style>
  <w:style w:customStyle="1" w:styleId="eSPISCCParagraphDefaultFont" w:type="character">
    <w:name w:val="eSPIS_CC_Paragraph Default Font"/>
    <w:basedOn w:val="Zadanifontodlomka"/>
    <w:rsid w:val="001C5B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5B57"/>
    <w:rPr>
      <w:bdr w:color="auto" w:space="0" w:sz="0" w:val="none"/>
      <w:shd w:color="auto" w:fill="FFFFCC" w:val="clear"/>
      <w:lang w:val="hr-HR"/>
    </w:rPr>
  </w:style>
  <w:style w:customStyle="1" w:styleId="PozadinaSvijetloCrvena" w:type="character">
    <w:name w:val="Pozadina_SvijetloCrvena"/>
    <w:basedOn w:val="eSPISCCParagraphDefaultFont"/>
    <w:rsid w:val="001C5B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5B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41213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svibnja 2018.</izvorni_sadrzaj>
    <derivirana_varijabla naziv="DomainObject.Predmet.DatumRjesavanja_1">24.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St-77/2018</izvorni_sadrzaj>
    <derivirana_varijabla naziv="DomainObject.Predmet.OznakaBroj_1">St-77/2018</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ZIDAR d.o.o.</izvorni_sadrzaj>
    <derivirana_varijabla naziv="DomainObject.Predmet.ProtustrankaFormated_1">  ZIDAR d.o.o.</derivirana_varijabla>
  </DomainObject.Predmet.ProtustrankaFormated>
  <DomainObject.Predmet.ProtustrankaFormatedOIB>
    <izvorni_sadrzaj>  ZIDAR d.o.o., OIB 85272274160</izvorni_sadrzaj>
    <derivirana_varijabla naziv="DomainObject.Predmet.ProtustrankaFormatedOIB_1">  ZIDAR d.o.o., OIB 85272274160</derivirana_varijabla>
  </DomainObject.Predmet.ProtustrankaFormatedOIB>
  <DomainObject.Predmet.ProtustrankaFormatedWithAdress>
    <izvorni_sadrzaj> ZIDAR d.o.o., Janka Polić Kamova 85, 51000 Rijeka</izvorni_sadrzaj>
    <derivirana_varijabla naziv="DomainObject.Predmet.ProtustrankaFormatedWithAdress_1"> ZIDAR d.o.o., Janka Polić Kamova 85, 51000 Rijeka</derivirana_varijabla>
  </DomainObject.Predmet.ProtustrankaFormatedWithAdress>
  <DomainObject.Predmet.ProtustrankaFormatedWithAdressOIB>
    <izvorni_sadrzaj> ZIDAR d.o.o., OIB 85272274160, Janka Polić Kamova 85, 51000 Rijeka</izvorni_sadrzaj>
    <derivirana_varijabla naziv="DomainObject.Predmet.ProtustrankaFormatedWithAdressOIB_1"> ZIDAR d.o.o., OIB 85272274160, Janka Polić Kamova 85, 51000 Rijeka</derivirana_varijabla>
  </DomainObject.Predmet.ProtustrankaFormatedWithAdressOIB>
  <DomainObject.Predmet.ProtustrankaWithAdress>
    <izvorni_sadrzaj>ZIDAR d.o.o. Janka Polić Kamova 85, 51000 Rijeka</izvorni_sadrzaj>
    <derivirana_varijabla naziv="DomainObject.Predmet.ProtustrankaWithAdress_1">ZIDAR d.o.o. Janka Polić Kamova 85, 51000 Rijeka</derivirana_varijabla>
  </DomainObject.Predmet.ProtustrankaWithAdress>
  <DomainObject.Predmet.ProtustrankaWithAdressOIB>
    <izvorni_sadrzaj>ZIDAR d.o.o., OIB 85272274160, Janka Polić Kamova 85, 51000 Rijeka</izvorni_sadrzaj>
    <derivirana_varijabla naziv="DomainObject.Predmet.ProtustrankaWithAdressOIB_1">ZIDAR d.o.o., OIB 85272274160, Janka Polić Kamova 85, 51000 Rijeka</derivirana_varijabla>
  </DomainObject.Predmet.ProtustrankaWithAdressOIB>
  <DomainObject.Predmet.ProtustrankaNazivFormated>
    <izvorni_sadrzaj>ZIDAR d.o.o.</izvorni_sadrzaj>
    <derivirana_varijabla naziv="DomainObject.Predmet.ProtustrankaNazivFormated_1">ZIDAR d.o.o.</derivirana_varijabla>
  </DomainObject.Predmet.ProtustrankaNazivFormated>
  <DomainObject.Predmet.ProtustrankaNazivFormatedOIB>
    <izvorni_sadrzaj>ZIDAR d.o.o., OIB 85272274160</izvorni_sadrzaj>
    <derivirana_varijabla naziv="DomainObject.Predmet.ProtustrankaNazivFormatedOIB_1">ZIDAR d.o.o., OIB 85272274160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GOJČE JAKIMOVSKI; GORAN STOJANOVSKI; KREŠIMIR MLADENIĆ; IVICA BOŠNJAK; VALTER LUKANIĆ; STOILE STOJANOVSKI; LASTE ATANASOVSKI; ŽELJKO BUNČIĆ; JOSIP VEŠLIGAJ; DRAGAN RUŽIČIĆ; MILENKO LATINČIĆ</izvorni_sadrzaj>
    <derivirana_varijabla naziv="DomainObject.Predmet.StrankaFormated_1">  GOJČE JAKIMOVSKI; GORAN STOJANOVSKI; KREŠIMIR MLADENIĆ; IVICA BOŠNJAK; VALTER LUKANIĆ; STOILE STOJANOVSKI; LASTE ATANASOVSKI; ŽELJKO BUNČIĆ; JOSIP VEŠLIGAJ; DRAGAN RUŽIČIĆ; MILENKO LATINČIĆ</derivirana_varijabla>
  </DomainObject.Predmet.StrankaFormated>
  <DomainObject.Predmet.StrankaFormatedOIB>
    <izvorni_sadrzaj>  GOJČE JAKIMOVSKI, OIB 46658391767; GORAN STOJANOVSKI, OIB 34471209883; KREŠIMIR MLADENIĆ, OIB 74227787456; IVICA BOŠNJAK, OIB 31412035085; VALTER LUKANIĆ, OIB 50793092789; STOILE STOJANOVSKI, OIB 00324772275; LASTE ATANASOVSKI, OIB 06313503367; ŽELJKO BUNČIĆ, OIB 28601165221; JOSIP VEŠLIGAJ, OIB 42768870271; DRAGAN RUŽIČIĆ, OIB 28195435619; MILENKO LATINČIĆ, OIB 23219246231</izvorni_sadrzaj>
    <derivirana_varijabla naziv="DomainObject.Predmet.StrankaFormatedOIB_1">  GOJČE JAKIMOVSKI, OIB 46658391767; GORAN STOJANOVSKI, OIB 34471209883; KREŠIMIR MLADENIĆ, OIB 74227787456; IVICA BOŠNJAK, OIB 31412035085; VALTER LUKANIĆ, OIB 50793092789; STOILE STOJANOVSKI, OIB 00324772275; LASTE ATANASOVSKI, OIB 06313503367; ŽELJKO BUNČIĆ, OIB 28601165221; JOSIP VEŠLIGAJ, OIB 42768870271; DRAGAN RUŽIČIĆ, OIB 28195435619; MILENKO LATINČIĆ, OIB 23219246231</derivirana_varijabla>
  </DomainObject.Predmet.StrankaFormatedOIB>
  <DomainObject.Predmet.StrankaFormatedWithAdress>
    <izvorni_sadrzaj> GOJČE JAKIMOVSKI, Studenca 88, 51260 Crikvenica; GORAN STOJANOVSKI, Janka Polić Kamova 85, 51000 Rijeka; KREŠIMIR MLADENIĆ, Lopača 10, 51218 Dražice; IVICA BOŠNJAK, Čavle 85, 51219 Čavle; VALTER LUKANIĆ, Umole 14, 51218 Dražice; STOILE STOJANOVSKI, Studenca 88, 51260 Crikvenica; LASTE ATANASOVSKI, Studenca 12, 51260 Crikvenica; ŽELJKO BUNČIĆ, Braće Bačića 5, 51000 Rijeka; JOSIP VEŠLIGAJ, Strahinje 37a, 49000 Krapina; DRAGAN RUŽIČIĆ, Dubrovačka 4, 51000 Rijeka; MILENKO LATINČIĆ, Brajšina 16, 51000 Rijeka</izvorni_sadrzaj>
    <derivirana_varijabla naziv="DomainObject.Predmet.StrankaFormatedWithAdress_1"> GOJČE JAKIMOVSKI, Studenca 88, 51260 Crikvenica; GORAN STOJANOVSKI, Janka Polić Kamova 85, 51000 Rijeka; KREŠIMIR MLADENIĆ, Lopača 10, 51218 Dražice; IVICA BOŠNJAK, Čavle 85, 51219 Čavle; VALTER LUKANIĆ, Umole 14, 51218 Dražice; STOILE STOJANOVSKI, Studenca 88, 51260 Crikvenica; LASTE ATANASOVSKI, Studenca 12, 51260 Crikvenica; ŽELJKO BUNČIĆ, Braće Bačića 5, 51000 Rijeka; JOSIP VEŠLIGAJ, Strahinje 37a, 49000 Krapina; DRAGAN RUŽIČIĆ, Dubrovačka 4, 51000 Rijeka; MILENKO LATINČIĆ, Brajšina 16, 51000 Rijeka</derivirana_varijabla>
  </DomainObject.Predmet.StrankaFormatedWithAdress>
  <DomainObject.Predmet.StrankaFormatedWithAdressOIB>
    <izvorni_sadrzaj> GOJČE JAKIMOVSKI, OIB 46658391767, Studenca 88, 51260 Crikvenica; GORAN STOJANOVSKI, OIB 34471209883, Janka Polić Kamova 85, 51000 Rijeka; KREŠIMIR MLADENIĆ, OIB 74227787456, Lopača 10, 51218 Dražice; IVICA BOŠNJAK, OIB 31412035085, Čavle 85, 51219 Čavle; VALTER LUKANIĆ, OIB 50793092789, Umole 14, 51218 Dražice; STOILE STOJANOVSKI, OIB 00324772275, Studenca 88, 51260 Crikvenica; LASTE ATANASOVSKI, OIB 06313503367, Studenca 12, 51260 Crikvenica; ŽELJKO BUNČIĆ, OIB 28601165221, Braće Bačića 5, 51000 Rijeka; JOSIP VEŠLIGAJ, OIB 42768870271, Strahinje 37a, 49000 Krapina; DRAGAN RUŽIČIĆ, OIB 28195435619, Dubrovačka 4, 51000 Rijeka; MILENKO LATINČIĆ, OIB 23219246231, Brajšina 16, 51000 Rijeka</izvorni_sadrzaj>
    <derivirana_varijabla naziv="DomainObject.Predmet.StrankaFormatedWithAdressOIB_1"> GOJČE JAKIMOVSKI, OIB 46658391767, Studenca 88, 51260 Crikvenica; GORAN STOJANOVSKI, OIB 34471209883, Janka Polić Kamova 85, 51000 Rijeka; KREŠIMIR MLADENIĆ, OIB 74227787456, Lopača 10, 51218 Dražice; IVICA BOŠNJAK, OIB 31412035085, Čavle 85, 51219 Čavle; VALTER LUKANIĆ, OIB 50793092789, Umole 14, 51218 Dražice; STOILE STOJANOVSKI, OIB 00324772275, Studenca 88, 51260 Crikvenica; LASTE ATANASOVSKI, OIB 06313503367, Studenca 12, 51260 Crikvenica; ŽELJKO BUNČIĆ, OIB 28601165221, Braće Bačića 5, 51000 Rijeka; JOSIP VEŠLIGAJ, OIB 42768870271, Strahinje 37a, 49000 Krapina; DRAGAN RUŽIČIĆ, OIB 28195435619, Dubrovačka 4, 51000 Rijeka; MILENKO LATINČIĆ, OIB 23219246231, Brajšina 16, 51000 Rijeka</derivirana_varijabla>
  </DomainObject.Predmet.StrankaFormatedWithAdressOIB>
  <DomainObject.Predmet.StrankaWithAdress>
    <izvorni_sadrzaj>GOJČE JAKIMOVSKI Studenca 88,51260 Crikvenica,GORAN STOJANOVSKI Janka Polić Kamova 85,51000 Rijeka,KREŠIMIR MLADENIĆ Lopača 10,51218 Dražice,IVICA BOŠNJAK Čavle 85,51219 Čavle,VALTER LUKANIĆ Umole 14,51218 Dražice,STOILE STOJANOVSKI Studenca 88,51260 Crikvenica,LASTE ATANASOVSKI Studenca 12,51260 Crikvenica,ŽELJKO BUNČIĆ Braće Bačića 5,51000 Rijeka,JOSIP VEŠLIGAJ Strahinje 37a,49000 Krapina,DRAGAN RUŽIČIĆ Dubrovačka 4,51000 Rijeka,MILENKO LATINČIĆ Brajšina 16,51000 Rijeka</izvorni_sadrzaj>
    <derivirana_varijabla naziv="DomainObject.Predmet.StrankaWithAdress_1">GOJČE JAKIMOVSKI Studenca 88,51260 Crikvenica,GORAN STOJANOVSKI Janka Polić Kamova 85,51000 Rijeka,KREŠIMIR MLADENIĆ Lopača 10,51218 Dražice,IVICA BOŠNJAK Čavle 85,51219 Čavle,VALTER LUKANIĆ Umole 14,51218 Dražice,STOILE STOJANOVSKI Studenca 88,51260 Crikvenica,LASTE ATANASOVSKI Studenca 12,51260 Crikvenica,ŽELJKO BUNČIĆ Braće Bačića 5,51000 Rijeka,JOSIP VEŠLIGAJ Strahinje 37a,49000 Krapina,DRAGAN RUŽIČIĆ Dubrovačka 4,51000 Rijeka,MILENKO LATINČIĆ Brajšina 16,51000 Rijeka</derivirana_varijabla>
  </DomainObject.Predmet.StrankaWithAdress>
  <DomainObject.Predmet.StrankaWithAdressOIB>
    <izvorni_sadrzaj>GOJČE JAKIMOVSKI, OIB 46658391767, Studenca 88,51260 Crikvenica,GORAN STOJANOVSKI, OIB 34471209883, Janka Polić Kamova 85,51000 Rijeka,KREŠIMIR MLADENIĆ, OIB 74227787456, Lopača 10,51218 Dražice,IVICA BOŠNJAK, OIB 31412035085, Čavle 85,51219 Čavle,VALTER LUKANIĆ, OIB 50793092789, Umole 14,51218 Dražice,STOILE STOJANOVSKI, OIB 00324772275, Studenca 88,51260 Crikvenica,LASTE ATANASOVSKI, OIB 06313503367, Studenca 12,51260 Crikvenica,ŽELJKO BUNČIĆ, OIB 28601165221, Braće Bačića 5,51000 Rijeka,JOSIP VEŠLIGAJ, OIB 42768870271, Strahinje 37a,49000 Krapina,DRAGAN RUŽIČIĆ, OIB 28195435619, Dubrovačka 4,51000 Rijeka,MILENKO LATINČIĆ, OIB 23219246231, Brajšina 16,51000 Rijeka</izvorni_sadrzaj>
    <derivirana_varijabla naziv="DomainObject.Predmet.StrankaWithAdressOIB_1">GOJČE JAKIMOVSKI, OIB 46658391767, Studenca 88,51260 Crikvenica,GORAN STOJANOVSKI, OIB 34471209883, Janka Polić Kamova 85,51000 Rijeka,KREŠIMIR MLADENIĆ, OIB 74227787456, Lopača 10,51218 Dražice,IVICA BOŠNJAK, OIB 31412035085, Čavle 85,51219 Čavle,VALTER LUKANIĆ, OIB 50793092789, Umole 14,51218 Dražice,STOILE STOJANOVSKI, OIB 00324772275, Studenca 88,51260 Crikvenica,LASTE ATANASOVSKI, OIB 06313503367, Studenca 12,51260 Crikvenica,ŽELJKO BUNČIĆ, OIB 28601165221, Braće Bačića 5,51000 Rijeka,JOSIP VEŠLIGAJ, OIB 42768870271, Strahinje 37a,49000 Krapina,DRAGAN RUŽIČIĆ, OIB 28195435619, Dubrovačka 4,51000 Rijeka,MILENKO LATINČIĆ, OIB 23219246231, Brajšina 16,51000 Rijeka</derivirana_varijabla>
  </DomainObject.Predmet.StrankaWithAdressOIB>
  <DomainObject.Predmet.StrankaNazivFormated>
    <izvorni_sadrzaj>GOJČE JAKIMOVSKI,GORAN STOJANOVSKI,KREŠIMIR MLADENIĆ,IVICA BOŠNJAK,VALTER LUKANIĆ,STOILE STOJANOVSKI,LASTE ATANASOVSKI,ŽELJKO BUNČIĆ,JOSIP VEŠLIGAJ,DRAGAN RUŽIČIĆ,MILENKO LATINČIĆ</izvorni_sadrzaj>
    <derivirana_varijabla naziv="DomainObject.Predmet.StrankaNazivFormated_1">GOJČE JAKIMOVSKI,GORAN STOJANOVSKI,KREŠIMIR MLADENIĆ,IVICA BOŠNJAK,VALTER LUKANIĆ,STOILE STOJANOVSKI,LASTE ATANASOVSKI,ŽELJKO BUNČIĆ,JOSIP VEŠLIGAJ,DRAGAN RUŽIČIĆ,MILENKO LATINČIĆ</derivirana_varijabla>
  </DomainObject.Predmet.StrankaNazivFormated>
  <DomainObject.Predmet.StrankaNazivFormatedOIB>
    <izvorni_sadrzaj>GOJČE JAKIMOVSKI, OIB 46658391767,GORAN STOJANOVSKI, OIB 34471209883,KREŠIMIR MLADENIĆ, OIB 74227787456,IVICA BOŠNJAK, OIB 31412035085,VALTER LUKANIĆ, OIB 50793092789,STOILE STOJANOVSKI, OIB 00324772275,LASTE ATANASOVSKI, OIB 06313503367,ŽELJKO BUNČIĆ, OIB 28601165221,JOSIP VEŠLIGAJ, OIB 42768870271,DRAGAN RUŽIČIĆ, OIB 28195435619,MILENKO LATINČIĆ, OIB 23219246231</izvorni_sadrzaj>
    <derivirana_varijabla naziv="DomainObject.Predmet.StrankaNazivFormatedOIB_1">GOJČE JAKIMOVSKI, OIB 46658391767,GORAN STOJANOVSKI, OIB 34471209883,KREŠIMIR MLADENIĆ, OIB 74227787456,IVICA BOŠNJAK, OIB 31412035085,VALTER LUKANIĆ, OIB 50793092789,STOILE STOJANOVSKI, OIB 00324772275,LASTE ATANASOVSKI, OIB 06313503367,ŽELJKO BUNČIĆ, OIB 28601165221,JOSIP VEŠLIGAJ, OIB 42768870271,DRAGAN RUŽIČIĆ, OIB 28195435619,MILENKO LATINČIĆ, OIB 23219246231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izvorni_sadrzaj>
    <derivirana_varijabla naziv="DomainObject.Predmet.StrankaListFormated_1">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derivirana_varijabla>
  </DomainObject.Predmet.StrankaListFormated>
  <DomainObject.Predmet.StrankaListFormatedOIB>
    <izvorni_sadrzaj>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izvorni_sadrzaj>
    <derivirana_varijabla naziv="DomainObject.Predmet.StrankaListFormatedOIB_1">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derivirana_varijabla>
  </DomainObject.Predmet.StrankaListFormatedOIB>
  <DomainObject.Predmet.StrankaListFormatedWithAdress>
    <izvorni_sadrzaj>
      <item>GOJČE JAKIMOVSKI, Studenca 88, 51260 Crikvenica</item>
      <item>GORAN STOJANOVSKI, Janka Polić Kamova 85, 51000 Rijeka</item>
      <item>KREŠIMIR MLADENIĆ, Lopača 10, 51218 Dražice</item>
      <item>IVICA BOŠNJAK, Čavle 85, 51219 Čavle</item>
      <item>VALTER LUKANIĆ, Umole 14, 51218 Dražice</item>
      <item>STOILE STOJANOVSKI, Studenca 88, 51260 Crikvenica</item>
      <item>LASTE ATANASOVSKI, Studenca 12, 51260 Crikvenica</item>
      <item>ŽELJKO BUNČIĆ, Braće Bačića 5, 51000 Rijeka</item>
      <item>JOSIP VEŠLIGAJ, Strahinje 37a, 49000 Krapina</item>
      <item>DRAGAN RUŽIČIĆ, Dubrovačka 4, 51000 Rijeka</item>
      <item>MILENKO LATINČIĆ, Brajšina 16, 51000 Rijeka</item>
    </izvorni_sadrzaj>
    <derivirana_varijabla naziv="DomainObject.Predmet.StrankaListFormatedWithAdress_1">
      <item>GOJČE JAKIMOVSKI, Studenca 88, 51260 Crikvenica</item>
      <item>GORAN STOJANOVSKI, Janka Polić Kamova 85, 51000 Rijeka</item>
      <item>KREŠIMIR MLADENIĆ, Lopača 10, 51218 Dražice</item>
      <item>IVICA BOŠNJAK, Čavle 85, 51219 Čavle</item>
      <item>VALTER LUKANIĆ, Umole 14, 51218 Dražice</item>
      <item>STOILE STOJANOVSKI, Studenca 88, 51260 Crikvenica</item>
      <item>LASTE ATANASOVSKI, Studenca 12, 51260 Crikvenica</item>
      <item>ŽELJKO BUNČIĆ, Braće Bačića 5, 51000 Rijeka</item>
      <item>JOSIP VEŠLIGAJ, Strahinje 37a, 49000 Krapina</item>
      <item>DRAGAN RUŽIČIĆ, Dubrovačka 4, 51000 Rijeka</item>
      <item>MILENKO LATINČIĆ, Brajšina 16, 51000 Rijeka</item>
    </derivirana_varijabla>
  </DomainObject.Predmet.StrankaListFormatedWithAdress>
  <DomainObject.Predmet.StrankaListFormatedWithAdressOIB>
    <izvorni_sadrzaj>
      <item>GOJČE JAKIMOVSKI, OIB 46658391767, Studenca 88, 51260 Crikvenica</item>
      <item>GORAN STOJANOVSKI, OIB 34471209883, Janka Polić Kamova 85, 51000 Rijeka</item>
      <item>KREŠIMIR MLADENIĆ, OIB 74227787456, Lopača 10, 51218 Dražice</item>
      <item>IVICA BOŠNJAK, OIB 31412035085, Čavle 85, 51219 Čavle</item>
      <item>VALTER LUKANIĆ, OIB 50793092789, Umole 14, 51218 Dražice</item>
      <item>STOILE STOJANOVSKI, OIB 00324772275, Studenca 88, 51260 Crikvenica</item>
      <item>LASTE ATANASOVSKI, OIB 06313503367, Studenca 12, 51260 Crikvenica</item>
      <item>ŽELJKO BUNČIĆ, OIB 28601165221, Braće Bačića 5, 51000 Rijeka</item>
      <item>JOSIP VEŠLIGAJ, OIB 42768870271, Strahinje 37a, 49000 Krapina</item>
      <item>DRAGAN RUŽIČIĆ, OIB 28195435619, Dubrovačka 4, 51000 Rijeka</item>
      <item>MILENKO LATINČIĆ, OIB 23219246231, Brajšina 16, 51000 Rijeka</item>
    </izvorni_sadrzaj>
    <derivirana_varijabla naziv="DomainObject.Predmet.StrankaListFormatedWithAdressOIB_1">
      <item>GOJČE JAKIMOVSKI, OIB 46658391767, Studenca 88, 51260 Crikvenica</item>
      <item>GORAN STOJANOVSKI, OIB 34471209883, Janka Polić Kamova 85, 51000 Rijeka</item>
      <item>KREŠIMIR MLADENIĆ, OIB 74227787456, Lopača 10, 51218 Dražice</item>
      <item>IVICA BOŠNJAK, OIB 31412035085, Čavle 85, 51219 Čavle</item>
      <item>VALTER LUKANIĆ, OIB 50793092789, Umole 14, 51218 Dražice</item>
      <item>STOILE STOJANOVSKI, OIB 00324772275, Studenca 88, 51260 Crikvenica</item>
      <item>LASTE ATANASOVSKI, OIB 06313503367, Studenca 12, 51260 Crikvenica</item>
      <item>ŽELJKO BUNČIĆ, OIB 28601165221, Braće Bačića 5, 51000 Rijeka</item>
      <item>JOSIP VEŠLIGAJ, OIB 42768870271, Strahinje 37a, 49000 Krapina</item>
      <item>DRAGAN RUŽIČIĆ, OIB 28195435619, Dubrovačka 4, 51000 Rijeka</item>
      <item>MILENKO LATINČIĆ, OIB 23219246231, Brajšina 16, 51000 Rijeka</item>
    </derivirana_varijabla>
  </DomainObject.Predmet.StrankaListFormatedWithAdressOIB>
  <DomainObject.Predmet.StrankaListNazivFormated>
    <izvorni_sadrzaj>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izvorni_sadrzaj>
    <derivirana_varijabla naziv="DomainObject.Predmet.StrankaListNazivFormated_1">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derivirana_varijabla>
  </DomainObject.Predmet.StrankaListNazivFormated>
  <DomainObject.Predmet.StrankaListNazivFormatedOIB>
    <izvorni_sadrzaj>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izvorni_sadrzaj>
    <derivirana_varijabla naziv="DomainObject.Predmet.StrankaListNazivFormatedOIB_1">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derivirana_varijabla>
  </DomainObject.Predmet.StrankaListNazivFormatedOIB>
  <DomainObject.Predmet.ProtuStrankaListFormated>
    <izvorni_sadrzaj>
      <item>ZIDAR d.o.o.</item>
    </izvorni_sadrzaj>
    <derivirana_varijabla naziv="DomainObject.Predmet.ProtuStrankaListFormated_1">
      <item>ZIDAR d.o.o.</item>
    </derivirana_varijabla>
  </DomainObject.Predmet.ProtuStrankaListFormated>
  <DomainObject.Predmet.ProtuStrankaListFormatedOIB>
    <izvorni_sadrzaj>
      <item>ZIDAR d.o.o., OIB 85272274160</item>
    </izvorni_sadrzaj>
    <derivirana_varijabla naziv="DomainObject.Predmet.ProtuStrankaListFormatedOIB_1">
      <item>ZIDAR d.o.o., OIB 85272274160</item>
    </derivirana_varijabla>
  </DomainObject.Predmet.ProtuStrankaListFormatedOIB>
  <DomainObject.Predmet.ProtuStrankaListFormatedWithAdress>
    <izvorni_sadrzaj>
      <item>ZIDAR d.o.o., Janka Polić Kamova 85, 51000 Rijeka</item>
    </izvorni_sadrzaj>
    <derivirana_varijabla naziv="DomainObject.Predmet.ProtuStrankaListFormatedWithAdress_1">
      <item>ZIDAR d.o.o., Janka Polić Kamova 85, 51000 Rijeka</item>
    </derivirana_varijabla>
  </DomainObject.Predmet.ProtuStrankaListFormatedWithAdress>
  <DomainObject.Predmet.ProtuStrankaListFormatedWithAdressOIB>
    <izvorni_sadrzaj>
      <item>ZIDAR d.o.o., OIB 85272274160, Janka Polić Kamova 85, 51000 Rijeka</item>
    </izvorni_sadrzaj>
    <derivirana_varijabla naziv="DomainObject.Predmet.ProtuStrankaListFormatedWithAdressOIB_1">
      <item>ZIDAR d.o.o., OIB 85272274160, Janka Polić Kamova 85, 51000 Rijeka</item>
    </derivirana_varijabla>
  </DomainObject.Predmet.ProtuStrankaListFormatedWithAdressOIB>
  <DomainObject.Predmet.ProtuStrankaListNazivFormated>
    <izvorni_sadrzaj>
      <item>ZIDAR d.o.o.</item>
    </izvorni_sadrzaj>
    <derivirana_varijabla naziv="DomainObject.Predmet.ProtuStrankaListNazivFormated_1">
      <item>ZIDAR d.o.o.</item>
    </derivirana_varijabla>
  </DomainObject.Predmet.ProtuStrankaListNazivFormated>
  <DomainObject.Predmet.ProtuStrankaListNazivFormatedOIB>
    <izvorni_sadrzaj>
      <item>ZIDAR d.o.o., OIB 85272274160</item>
    </izvorni_sadrzaj>
    <derivirana_varijabla naziv="DomainObject.Predmet.ProtuStrankaListNazivFormatedOIB_1">
      <item>ZIDAR d.o.o., OIB 85272274160</item>
    </derivirana_varijabla>
  </DomainObject.Predmet.ProtuStrankaListNazivFormatedOIB>
  <DomainObject.Predmet.OstaliListFormated>
    <izvorni_sadrzaj>
      <item>VESNA MATOKOVIĆ</item>
      <item>DUBRAVKA STAŠIĆ</item>
      <item>MARKO ZAGORAC</item>
    </izvorni_sadrzaj>
    <derivirana_varijabla naziv="DomainObject.Predmet.OstaliListFormated_1">
      <item>VESNA MATOKOVIĆ</item>
      <item>DUBRAVKA STAŠIĆ</item>
      <item>MARKO ZAGORAC</item>
    </derivirana_varijabla>
  </DomainObject.Predmet.OstaliListFormated>
  <DomainObject.Predmet.OstaliListFormatedOIB>
    <izvorni_sadrzaj>
      <item>VESNA MATOKOVIĆ</item>
      <item>DUBRAVKA STAŠIĆ</item>
      <item>MARKO ZAGORAC</item>
    </izvorni_sadrzaj>
    <derivirana_varijabla naziv="DomainObject.Predmet.OstaliListFormatedOIB_1">
      <item>VESNA MATOKOVIĆ</item>
      <item>DUBRAVKA STAŠIĆ</item>
      <item>MARKO ZAGORAC</item>
    </derivirana_varijabla>
  </DomainObject.Predmet.OstaliListFormatedOIB>
  <DomainObject.Predmet.OstaliListFormatedWithAdress>
    <izvorni_sadrzaj>
      <item>VESNA MATOKOVIĆ</item>
      <item>DUBRAVKA STAŠIĆ</item>
      <item>MARKO ZAGORAC</item>
    </izvorni_sadrzaj>
    <derivirana_varijabla naziv="DomainObject.Predmet.OstaliListFormatedWithAdress_1">
      <item>VESNA MATOKOVIĆ</item>
      <item>DUBRAVKA STAŠIĆ</item>
      <item>MARKO ZAGORAC</item>
    </derivirana_varijabla>
  </DomainObject.Predmet.OstaliListFormatedWithAdress>
  <DomainObject.Predmet.OstaliListFormatedWithAdressOIB>
    <izvorni_sadrzaj>
      <item>VESNA MATOKOVIĆ</item>
      <item>DUBRAVKA STAŠIĆ</item>
      <item>MARKO ZAGORAC</item>
    </izvorni_sadrzaj>
    <derivirana_varijabla naziv="DomainObject.Predmet.OstaliListFormatedWithAdressOIB_1">
      <item>VESNA MATOKOVIĆ</item>
      <item>DUBRAVKA STAŠIĆ</item>
      <item>MARKO ZAGORAC</item>
    </derivirana_varijabla>
  </DomainObject.Predmet.OstaliListFormatedWithAdressOIB>
  <DomainObject.Predmet.OstaliListNazivFormated>
    <izvorni_sadrzaj>
      <item>VESNA MATOKOVIĆ</item>
      <item>DUBRAVKA STAŠIĆ</item>
      <item>MARKO ZAGORAC</item>
    </izvorni_sadrzaj>
    <derivirana_varijabla naziv="DomainObject.Predmet.OstaliListNazivFormated_1">
      <item>VESNA MATOKOVIĆ</item>
      <item>DUBRAVKA STAŠIĆ</item>
      <item>MARKO ZAGORAC</item>
    </derivirana_varijabla>
  </DomainObject.Predmet.OstaliListNazivFormated>
  <DomainObject.Predmet.OstaliListNazivFormatedOIB>
    <izvorni_sadrzaj>
      <item>VESNA MATOKOVIĆ</item>
      <item>DUBRAVKA STAŠIĆ</item>
      <item>MARKO ZAGORAC</item>
    </izvorni_sadrzaj>
    <derivirana_varijabla naziv="DomainObject.Predmet.OstaliListNazivFormatedOIB_1">
      <item>VESNA MATOKOVIĆ</item>
      <item>DUBRAVKA STAŠIĆ</item>
      <item>MARKO ZAGORAC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GOJČE JAKIMOVSKI i dr.</izvorni_sadrzaj>
    <derivirana_varijabla naziv="DomainObject.Predmet.StrankaIDrugi_1">GOJČE JAKIMOVSKI i dr.</derivirana_varijabla>
  </DomainObject.Predmet.StrankaIDrugi>
  <DomainObject.Predmet.ProtustrankaIDrugi>
    <izvorni_sadrzaj>ZIDAR d.o.o.</izvorni_sadrzaj>
    <derivirana_varijabla naziv="DomainObject.Predmet.ProtustrankaIDrugi_1">ZIDAR d.o.o.</derivirana_varijabla>
  </DomainObject.Predmet.ProtustrankaIDrugi>
  <DomainObject.Predmet.StrankaIDrugiAdressOIB>
    <izvorni_sadrzaj>GOJČE JAKIMOVSKI, OIB 46658391767, Studenca 88, 51260 Crikvenica i dr.</izvorni_sadrzaj>
    <derivirana_varijabla naziv="DomainObject.Predmet.StrankaIDrugiAdressOIB_1">GOJČE JAKIMOVSKI, OIB 46658391767, Studenca 88, 51260 Crikvenica i dr.</derivirana_varijabla>
  </DomainObject.Predmet.StrankaIDrugiAdressOIB>
  <DomainObject.Predmet.ProtustrankaIDrugiAdressOIB>
    <izvorni_sadrzaj>ZIDAR d.o.o., OIB 85272274160, Janka Polić Kamova 85, 51000 Rijeka</izvorni_sadrzaj>
    <derivirana_varijabla naziv="DomainObject.Predmet.ProtustrankaIDrugiAdressOIB_1">ZIDAR d.o.o., OIB 85272274160, Janka Polić Kamova 85,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svibnja 2018.</izvorni_sadrzaj>
    <derivirana_varijabla naziv="DomainObject.Predmet.OdlukaRjesenje.DatumDonosenjaOdluke_1">24.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St-77/2018-18</izvorni_sadrzaj>
    <derivirana_varijabla naziv="DomainObject.Predmet.OdlukaRjesenje.Oznaka_1">St-77/2018-18</derivirana_varijabla>
  </DomainObject.Predmet.OdlukaRjesenje.Oznaka>
  <DomainObject.Predmet.SudioniciListNaziv>
    <izvorni_sadrzaj>
      <item>GOJČE JAKIMOVSKI</item>
      <item>ZIDAR d.o.o.</item>
      <item>GORAN STOJANOVSKI</item>
      <item>KREŠIMIR MLADENIĆ</item>
      <item>IVICA BOŠNJAK</item>
      <item>VALTER LUKANIĆ</item>
      <item>STOILE STOJANOVSKI</item>
      <item>LASTE ATANASOVSKI</item>
      <item>ŽELJKO BUNČIĆ</item>
      <item>JOSIP VEŠLIGAJ</item>
      <item>DRAGAN RUŽIČIĆ</item>
      <item>MILENKO LATINČIĆ</item>
      <item>VESNA MATOKOVIĆ</item>
      <item>DUBRAVKA STAŠIĆ</item>
      <item>MARKO ZAGORAC</item>
    </izvorni_sadrzaj>
    <derivirana_varijabla naziv="DomainObject.Predmet.SudioniciListNaziv_1">
      <item>GOJČE JAKIMOVSKI</item>
      <item>ZIDAR d.o.o.</item>
      <item>GORAN STOJANOVSKI</item>
      <item>KREŠIMIR MLADENIĆ</item>
      <item>IVICA BOŠNJAK</item>
      <item>VALTER LUKANIĆ</item>
      <item>STOILE STOJANOVSKI</item>
      <item>LASTE ATANASOVSKI</item>
      <item>ŽELJKO BUNČIĆ</item>
      <item>JOSIP VEŠLIGAJ</item>
      <item>DRAGAN RUŽIČIĆ</item>
      <item>MILENKO LATINČIĆ</item>
      <item>VESNA MATOKOVIĆ</item>
      <item>DUBRAVKA STAŠIĆ</item>
      <item>MARKO ZAGORAC</item>
    </derivirana_varijabla>
  </DomainObject.Predmet.SudioniciListNaziv>
  <DomainObject.Predmet.SudioniciListAdressOIB>
    <izvorni_sadrzaj>
      <item>GOJČE JAKIMOVSKI, OIB 46658391767, Studenca 88,51260 Crikvenica</item>
      <item>ZIDAR d.o.o., OIB 85272274160, Janka Polić Kamova 85,51000 Rijeka</item>
      <item>GORAN STOJANOVSKI, OIB 34471209883, Janka Polić Kamova 85,51000 Rijeka</item>
      <item>KREŠIMIR MLADENIĆ, OIB 74227787456, Lopača 10,51218 Dražice</item>
      <item>IVICA BOŠNJAK, OIB 31412035085, Čavle 85,51219 Čavle</item>
      <item>VALTER LUKANIĆ, OIB 50793092789, Umole 14,51218 Dražice</item>
      <item>STOILE STOJANOVSKI, OIB 00324772275, Studenca 88,51260 Crikvenica</item>
      <item>LASTE ATANASOVSKI, OIB 06313503367, Studenca 12,51260 Crikvenica</item>
      <item>ŽELJKO BUNČIĆ, OIB 28601165221, Braće Bačića 5,51000 Rijeka</item>
      <item>JOSIP VEŠLIGAJ, OIB 42768870271, Strahinje 37a,49000 Krapina</item>
      <item>DRAGAN RUŽIČIĆ, OIB 28195435619, Dubrovačka 4,51000 Rijeka</item>
      <item>MILENKO LATINČIĆ, OIB 23219246231, Brajšina 16,51000 Rijeka</item>
      <item>VESNA MATOKOVIĆ</item>
      <item>DUBRAVKA STAŠIĆ</item>
      <item>MARKO ZAGORAC</item>
    </izvorni_sadrzaj>
    <derivirana_varijabla naziv="DomainObject.Predmet.SudioniciListAdressOIB_1">
      <item>GOJČE JAKIMOVSKI, OIB 46658391767, Studenca 88,51260 Crikvenica</item>
      <item>ZIDAR d.o.o., OIB 85272274160, Janka Polić Kamova 85,51000 Rijeka</item>
      <item>GORAN STOJANOVSKI, OIB 34471209883, Janka Polić Kamova 85,51000 Rijeka</item>
      <item>KREŠIMIR MLADENIĆ, OIB 74227787456, Lopača 10,51218 Dražice</item>
      <item>IVICA BOŠNJAK, OIB 31412035085, Čavle 85,51219 Čavle</item>
      <item>VALTER LUKANIĆ, OIB 50793092789, Umole 14,51218 Dražice</item>
      <item>STOILE STOJANOVSKI, OIB 00324772275, Studenca 88,51260 Crikvenica</item>
      <item>LASTE ATANASOVSKI, OIB 06313503367, Studenca 12,51260 Crikvenica</item>
      <item>ŽELJKO BUNČIĆ, OIB 28601165221, Braće Bačića 5,51000 Rijeka</item>
      <item>JOSIP VEŠLIGAJ, OIB 42768870271, Strahinje 37a,49000 Krapina</item>
      <item>DRAGAN RUŽIČIĆ, OIB 28195435619, Dubrovačka 4,51000 Rijeka</item>
      <item>MILENKO LATINČIĆ, OIB 23219246231, Brajšina 16,51000 Rijeka</item>
      <item>VESNA MATOKOVIĆ</item>
      <item>DUBRAVKA STAŠIĆ</item>
      <item>MARKO ZAGORAC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46658391767</item>
      <item>, OIB 85272274160</item>
      <item>, OIB 34471209883</item>
      <item>, OIB 74227787456</item>
      <item>, OIB 31412035085</item>
      <item>, OIB 50793092789</item>
      <item>, OIB 00324772275</item>
      <item>, OIB 06313503367</item>
      <item>, OIB 28601165221</item>
      <item>, OIB 42768870271</item>
      <item>, OIB 28195435619</item>
      <item>, OIB 23219246231</item>
      <item>, OIB null</item>
      <item>, OIB null</item>
      <item>, OIB null</item>
    </izvorni_sadrzaj>
    <derivirana_varijabla naziv="DomainObject.Predmet.SudioniciListNazivOIB_1">
      <item>, OIB 46658391767</item>
      <item>, OIB 85272274160</item>
      <item>, OIB 34471209883</item>
      <item>, OIB 74227787456</item>
      <item>, OIB 31412035085</item>
      <item>, OIB 50793092789</item>
      <item>, OIB 00324772275</item>
      <item>, OIB 06313503367</item>
      <item>, OIB 28601165221</item>
      <item>, OIB 42768870271</item>
      <item>, OIB 28195435619</item>
      <item>, OIB 23219246231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CDB558-A9C9-44EC-88A1-B7183E44D1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479</properties:Words>
  <properties:Characters>2743</properties:Characters>
  <properties:Lines>62</properties:Lines>
  <properties:Paragraphs>19</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2018-05-24T12:57:00Z</dcterms:created>
  <dc:creator>dcmelik</dc:creator>
  <cp:lastModifiedBy>Jasna Radulović</cp:lastModifiedBy>
  <cp:lastPrinted>2018-05-24T12:50:00Z</cp:lastPrinted>
  <dcterms:modified xmlns:xsi="http://www.w3.org/2001/XMLSchema-instance" xsi:type="dcterms:W3CDTF">2018-05-28T12:54:00Z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(77-18 STAŠIĆ.docx)</vt:lpwstr>
  </prop:property>
  <prop:property name="CC_coloring" pid="4" fmtid="{D5CDD505-2E9C-101B-9397-08002B2CF9AE}">
    <vt:bool>false</vt:bool>
  </prop:property>
  <prop:property name="BrojStranica" pid="5" fmtid="{D5CDD505-2E9C-101B-9397-08002B2CF9AE}">
    <vt:i4>2</vt:i4>
  </prop:property>
</prop:Properties>
</file>