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511a" w14:paraId="82a511a" w:rsidRDefault="00FB021E" w:rsidP="00FB021E" w:rsidR="00FB021E">
      <w:pPr>
        <w:spacing w:after="0"/>
        <w:jc w:val="both"/>
        <w15:collapsed w:val="false"/>
      </w:pPr>
      <w: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FB021E" w:rsidP="00FB021E" w:rsidR="00FB021E">
      <w:pPr>
        <w:spacing w:after="0"/>
        <w:jc w:val="both"/>
      </w:pPr>
      <w:r>
        <w:t xml:space="preserve">       REPUBLIKA HRVATSKA</w:t>
      </w:r>
    </w:p>
    <w:p w:rsidRDefault="00FB021E" w:rsidP="00FB021E" w:rsidR="00FB021E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FB021E" w:rsidP="00FB021E" w:rsidR="00FB021E">
      <w:pPr>
        <w:spacing w:after="0"/>
        <w:jc w:val="both"/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                </w:t>
      </w:r>
    </w:p>
    <w:p w:rsidRDefault="00FB021E" w:rsidP="00FB021E" w:rsidR="00FB021E">
      <w:pPr>
        <w:spacing w:after="0"/>
        <w:rPr>
          <w:rFonts w:cs="Times New Roman"/>
        </w:rPr>
      </w:pPr>
    </w:p>
    <w:p w:rsidRDefault="00FB021E" w:rsidP="00FB021E" w:rsidR="00FB021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B021E" w:rsidP="00FB021E" w:rsidR="00FB02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FB021E" w:rsidP="00FB021E" w:rsidR="00FB021E">
      <w:pPr>
        <w:spacing w:after="0"/>
        <w:rPr>
          <w:rFonts w:cs="Times New Roman"/>
        </w:rPr>
      </w:pPr>
    </w:p>
    <w:p w:rsidRDefault="00FB021E" w:rsidP="00FB021E" w:rsidR="00FB021E">
      <w:pPr>
        <w:spacing w:after="0"/>
        <w:ind w:firstLine="708"/>
        <w:jc w:val="both"/>
        <w:rPr>
          <w:rFonts w:cs="Mangal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>, u stečajnom predmetu povodom prijedloga predlagatelja Financijske agencije, Regionalni centar Zagreb, Podružnica Varaždin, A. Cesarca 2, za otvaranje stečajnog postupka nad dužnikom</w:t>
      </w:r>
      <w:r>
        <w:rPr>
          <w:rFonts w:cs="Times New Roman"/>
        </w:rPr>
        <w:t xml:space="preserve"> TNT PRODUKCIJA j.d.o.o., OIB: 85209619587,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116, 40312 </w:t>
      </w:r>
      <w:proofErr w:type="spellStart"/>
      <w:r>
        <w:rPr>
          <w:rFonts w:cs="Times New Roman"/>
        </w:rPr>
        <w:t>Štrigova</w:t>
      </w:r>
      <w:proofErr w:type="spellEnd"/>
      <w:r>
        <w:t xml:space="preserve">, </w:t>
      </w:r>
      <w:r>
        <w:rPr>
          <w:rFonts w:cs="Times New Roman"/>
        </w:rPr>
        <w:t>19. listopada 2016.</w:t>
      </w:r>
    </w:p>
    <w:p w:rsidRDefault="00FB021E" w:rsidP="00FB021E" w:rsidR="00FB02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FB021E" w:rsidP="00FB021E" w:rsidR="00FB021E">
      <w:pPr>
        <w:spacing w:after="0"/>
        <w:jc w:val="both"/>
      </w:pPr>
    </w:p>
    <w:p w:rsidRDefault="00FB021E" w:rsidP="00FB021E" w:rsidR="00FB021E">
      <w:pPr>
        <w:spacing w:after="0"/>
        <w:ind w:firstLine="709"/>
        <w:jc w:val="both"/>
      </w:pPr>
      <w:r>
        <w:t xml:space="preserve">Pozivaju se osobe koje imaju pravni interes za provedbom ovog stečajnog postupka nad stečajnim dužnikom </w:t>
      </w:r>
      <w:r>
        <w:rPr>
          <w:rFonts w:cs="Times New Roman"/>
        </w:rPr>
        <w:t xml:space="preserve">TNT PRODUKCIJA j.d.o.o., OIB: 85209619587,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116, 40312 </w:t>
      </w:r>
      <w:proofErr w:type="spellStart"/>
      <w:r>
        <w:rPr>
          <w:rFonts w:cs="Times New Roman"/>
        </w:rPr>
        <w:t>Štrigova</w:t>
      </w:r>
      <w:proofErr w:type="spellEnd"/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</w:t>
      </w:r>
      <w:r>
        <w:t>om na poslovni broj spisa St-893</w:t>
      </w:r>
      <w:r>
        <w:t>/16, jer će u protivnom sud donijeti rješenje o otvaranju i zaključenju stečajnog postupka.</w:t>
      </w:r>
    </w:p>
    <w:p w:rsidRDefault="00FB021E" w:rsidP="00FB021E" w:rsidR="00FB021E">
      <w:pPr>
        <w:spacing w:after="0"/>
        <w:jc w:val="both"/>
      </w:pPr>
    </w:p>
    <w:p w:rsidRDefault="00FB021E" w:rsidP="00FB021E" w:rsidR="00FB021E">
      <w:pPr>
        <w:spacing w:after="0"/>
        <w:jc w:val="center"/>
      </w:pPr>
      <w:r>
        <w:t>Obrazloženje</w:t>
      </w:r>
    </w:p>
    <w:p w:rsidRDefault="00FB021E" w:rsidP="00FB021E" w:rsidR="00FB021E">
      <w:pPr>
        <w:spacing w:after="0"/>
      </w:pPr>
    </w:p>
    <w:p w:rsidRDefault="00FB021E" w:rsidP="00FB021E" w:rsidR="00FB021E">
      <w:pPr>
        <w:spacing w:after="0"/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FB021E" w:rsidP="00FB021E" w:rsidR="00FB021E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</w:t>
      </w:r>
    </w:p>
    <w:p w:rsidRDefault="00FB021E" w:rsidP="00FB021E" w:rsidR="00FB021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19. listopada 2016.</w:t>
      </w:r>
    </w:p>
    <w:p w:rsidRDefault="00FB021E" w:rsidP="00FB021E" w:rsidR="00FB021E">
      <w:pPr>
        <w:spacing w:after="0"/>
        <w:rPr>
          <w:rFonts w:cs="Mangal"/>
        </w:rPr>
      </w:pPr>
    </w:p>
    <w:p w:rsidRDefault="00FB021E" w:rsidP="00FB021E" w:rsidR="00FB021E">
      <w:pPr>
        <w:spacing w:after="0"/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FB021E" w:rsidP="00FB021E" w:rsidR="00FB021E">
      <w:pPr>
        <w:spacing w:after="0"/>
        <w:jc w:val="both"/>
        <w:rPr>
          <w:rFonts w:cs="Times New Roman"/>
        </w:rPr>
      </w:pPr>
    </w:p>
    <w:p w:rsidRDefault="00FB021E" w:rsidP="00FB021E" w:rsidR="00FB021E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bookmarkStart w:name="_GoBack" w:id="0"/>
      <w:proofErr w:type="spellEnd"/>
      <w:r>
        <w:rPr>
          <w:rFonts w:cs="Times New Roman"/>
        </w:rPr>
        <w:t>, v.r.</w:t>
      </w:r>
      <w:bookmarkEnd w:id="0"/>
    </w:p>
    <w:p w:rsidRDefault="00FB021E" w:rsidP="00FB021E" w:rsidR="00FB021E">
      <w:pPr>
        <w:spacing w:after="0"/>
        <w:jc w:val="both"/>
        <w:rPr>
          <w:rFonts w:cs="Mangal"/>
        </w:rPr>
      </w:pPr>
    </w:p>
    <w:p w:rsidRDefault="00FB021E" w:rsidP="00FB021E" w:rsidR="00FB021E">
      <w:pPr>
        <w:spacing w:after="0"/>
        <w:jc w:val="both"/>
      </w:pPr>
      <w:r>
        <w:t>POUKA O PRAVNOM LIJEKU:</w:t>
      </w:r>
    </w:p>
    <w:p w:rsidRDefault="00FB021E" w:rsidP="00FB021E" w:rsidR="00FB021E">
      <w:pPr>
        <w:spacing w:after="0"/>
        <w:jc w:val="both"/>
      </w:pPr>
      <w:r>
        <w:t>Protiv ovoga rješenja nezadovoljna stranka može podnijeti žalbu, u roku od osam dana, od objave na mrežnoj stranici e-Oglasna ploča suda, pismeno u četiri (4) primjerka, putem ovoga suda, Visokom trgovačkom sudu RH.</w:t>
      </w:r>
    </w:p>
    <w:p w:rsidRDefault="00FB021E" w:rsidP="00FB021E" w:rsidR="00FB021E">
      <w:pPr>
        <w:spacing w:after="0"/>
        <w:jc w:val="both"/>
        <w:rPr>
          <w:rFonts w:cs="Times New Roman"/>
        </w:rPr>
      </w:pPr>
    </w:p>
    <w:p w:rsidRDefault="00FB021E" w:rsidP="00FB021E" w:rsidR="00FB021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FB021E" w:rsidP="00FB021E" w:rsidR="00FB021E">
      <w:pPr>
        <w:pStyle w:val="Odlomakpopisa"/>
        <w:widowControl w:val="false"/>
        <w:numPr>
          <w:ilvl w:val="0"/>
          <w:numId w:val="47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s</w:t>
      </w: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</w:rPr>
        <w:t>uda</w:t>
      </w:r>
    </w:p>
    <w:p w:rsidRDefault="00FB021E" w:rsidP="00FB021E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7FF9"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2E1" w:rsidP="00537B78" w:rsidR="00DA02E1">
      <w:r>
        <w:separator/>
      </w:r>
    </w:p>
  </w:endnote>
  <w:endnote w:id="0" w:type="continuationSeparator">
    <w:p w:rsidRDefault="00DA02E1" w:rsidP="00537B78" w:rsidR="00DA02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2E1" w:rsidP="00537B78" w:rsidR="00DA02E1">
      <w:r>
        <w:separator/>
      </w:r>
    </w:p>
  </w:footnote>
  <w:footnote w:id="0" w:type="continuationSeparator">
    <w:p w:rsidRDefault="00DA02E1" w:rsidP="00537B78" w:rsidR="00DA02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21E" w:rsidR="008333A9">
    <w:pPr>
      <w:pStyle w:val="Zaglavlje"/>
    </w:pPr>
    <w:r>
      <w:rPr>
        <w:rStyle w:val="PozadinaSvijetloCrvena"/>
        <w:shd w:fill="auto" w:color="auto" w:val="clear"/>
      </w:rPr>
      <w:t>Poslovni broj: 5 St-893/16-8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5A0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2E1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21E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75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St-893/2016-8</izvorni_sadrzaj>
    <derivirana_varijabla naziv="DomainObject.Oznaka_1">St-893/2016-8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St-893/2016</izvorni_sadrzaj>
    <derivirana_varijabla naziv="DomainObject.Predmet.OznakaBroj_1">St-893/2016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TNT PRODUKCIJA jednostavno društvo s ograničenom odgovornošću za marketing i elektroinstalacije</izvorni_sadrzaj>
    <derivirana_varijabla naziv="DomainObject.Predmet.ProtustrankaFormated_1">  TNT PRODUKCIJA jednostavno društvo s ograničenom odgovornošću za marketing i elektroinstalacije</derivirana_varijabla>
  </DomainObject.Predmet.ProtustrankaFormated>
  <DomainObject.Predmet.ProtustrankaFormatedOIB>
    <izvorni_sadrzaj>  TNT PRODUKCIJA jednostavno društvo s ograničenom odgovornošću za marketing i elektroinstalacije, OIB 85209619587</izvorni_sadrzaj>
    <derivirana_varijabla naziv="DomainObject.Predmet.ProtustrankaFormatedOIB_1">  TNT PRODUKCIJA jednostavno društvo s ograničenom odgovornošću za marketing i elektroinstalacije, OIB 85209619587</derivirana_varijabla>
  </DomainObject.Predmet.ProtustrankaFormatedOIB>
  <DomainObject.Predmet.ProtustrankaFormatedWithAdress>
    <izvorni_sadrzaj> TNT PRODUKCIJA jednostavno društvo s ograničenom odgovornošću za marketing i elektroinstalacije, Štrigova 116, 40313 Štrigova</izvorni_sadrzaj>
    <derivirana_varijabla naziv="DomainObject.Predmet.ProtustrankaFormatedWithAdress_1"> TNT PRODUKCIJA jednostavno društvo s ograničenom odgovornošću za marketing i elektroinstalacije, Štrigova 116, 40313 Štrigova</derivirana_varijabla>
  </DomainObject.Predmet.ProtustrankaFormatedWithAdress>
  <DomainObject.Predmet.ProtustrankaFormatedWithAdressOIB>
    <izvorni_sadrzaj> TNT PRODUKCIJA jednostavno društvo s ograničenom odgovornošću za marketing i elektroinstalacije, OIB 85209619587, Štrigova 116, 40313 Štrigova</izvorni_sadrzaj>
    <derivirana_varijabla naziv="DomainObject.Predmet.ProtustrankaFormatedWithAdressOIB_1"> TNT PRODUKCIJA jednostavno društvo s ograničenom odgovornošću za marketing i elektroinstalacije, OIB 85209619587, Štrigova 116, 40313 Štrigova</derivirana_varijabla>
  </DomainObject.Predmet.ProtustrankaFormatedWithAdressOIB>
  <DomainObject.Predmet.ProtustrankaWithAdress>
    <izvorni_sadrzaj>TNT PRODUKCIJA jednostavno društvo s ograničenom odgovornošću za marketing i elektroinstalacije Štrigova 116, 40313 Štrigova</izvorni_sadrzaj>
    <derivirana_varijabla naziv="DomainObject.Predmet.ProtustrankaWithAdress_1">TNT PRODUKCIJA jednostavno društvo s ograničenom odgovornošću za marketing i elektroinstalacije Štrigova 116, 40313 Štrigova</derivirana_varijabla>
  </DomainObject.Predmet.ProtustrankaWithAdress>
  <DomainObject.Predmet.ProtustrankaWithAdressOIB>
    <izvorni_sadrzaj>TNT PRODUKCIJA jednostavno društvo s ograničenom odgovornošću za marketing i elektroinstalacije, OIB 85209619587, Štrigova 116, 40313 Štrigova</izvorni_sadrzaj>
    <derivirana_varijabla naziv="DomainObject.Predmet.ProtustrankaWithAdressOIB_1">TNT PRODUKCIJA jednostavno društvo s ograničenom odgovornošću za marketing i elektroinstalacije, OIB 85209619587, Štrigova 116, 40313 Štrigova</derivirana_varijabla>
  </DomainObject.Predmet.ProtustrankaWithAdressOIB>
  <DomainObject.Predmet.ProtustrankaNazivFormated>
    <izvorni_sadrzaj>TNT PRODUKCIJA jednostavno društvo s ograničenom odgovornošću za marketing i elektroinstalacije</izvorni_sadrzaj>
    <derivirana_varijabla naziv="DomainObject.Predmet.ProtustrankaNazivFormated_1">TNT PRODUKCIJA jednostavno društvo s ograničenom odgovornošću za marketing i elektroinstalacije</derivirana_varijabla>
  </DomainObject.Predmet.ProtustrankaNazivFormated>
  <DomainObject.Predmet.ProtustrankaNazivFormatedOIB>
    <izvorni_sadrzaj>TNT PRODUKCIJA jednostavno društvo s ograničenom odgovornošću za marketing i elektroinstalacije, OIB 85209619587</izvorni_sadrzaj>
    <derivirana_varijabla naziv="DomainObject.Predmet.ProtustrankaNazivFormatedOIB_1">TNT PRODUKCIJA jednostavno društvo s ograničenom odgovornošću za marketing i elektroinstalacije, OIB 85209619587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13705.19</izvorni_sadrzaj>
    <derivirana_varijabla naziv="DomainObject.Predmet.TrenutnaVrijednost_1">13705.19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TNT PRODUKCIJA jednostavno društvo s ograničenom odgovornošću za marketing i elektroinstalacije</item>
    </izvorni_sadrzaj>
    <derivirana_varijabla naziv="DomainObject.Predmet.ProtuStrankaListFormated_1">
      <item>TNT PRODUKCIJA jednostavno društvo s ograničenom odgovornošću za marketing i elektroinstalacije</item>
    </derivirana_varijabla>
  </DomainObject.Predmet.ProtuStrankaListFormated>
  <DomainObject.Predmet.ProtuStrankaListFormatedOIB>
    <izvorni_sadrzaj>
      <item>TNT PRODUKCIJA jednostavno društvo s ograničenom odgovornošću za marketing i elektroinstalacije, OIB 85209619587</item>
    </izvorni_sadrzaj>
    <derivirana_varijabla naziv="DomainObject.Predmet.ProtuStrankaListFormatedOIB_1">
      <item>TNT PRODUKCIJA jednostavno društvo s ograničenom odgovornošću za marketing i elektroinstalacije, OIB 85209619587</item>
    </derivirana_varijabla>
  </DomainObject.Predmet.ProtuStrankaListFormatedOIB>
  <DomainObject.Predmet.ProtuStrankaListFormatedWithAdress>
    <izvorni_sadrzaj>
      <item>TNT PRODUKCIJA jednostavno društvo s ograničenom odgovornošću za marketing i elektroinstalacije, Štrigova 116, 40313 Štrigova</item>
    </izvorni_sadrzaj>
    <derivirana_varijabla naziv="DomainObject.Predmet.ProtuStrankaListFormatedWithAdress_1">
      <item>TNT PRODUKCIJA jednostavno društvo s ograničenom odgovornošću za marketing i elektroinstalacije, Štrigova 116, 40313 Štrigova</item>
    </derivirana_varijabla>
  </DomainObject.Predmet.ProtuStrankaListFormatedWithAdress>
  <DomainObject.Predmet.ProtuStrankaListFormatedWithAdressOIB>
    <izvorni_sadrzaj>
      <item>TNT PRODUKCIJA jednostavno društvo s ograničenom odgovornošću za marketing i elektroinstalacije, OIB 85209619587, Štrigova 116, 40313 Štrigova</item>
    </izvorni_sadrzaj>
    <derivirana_varijabla naziv="DomainObject.Predmet.ProtuStrankaListFormatedWithAdressOIB_1">
      <item>TNT PRODUKCIJA jednostavno društvo s ograničenom odgovornošću za marketing i elektroinstalacije, OIB 85209619587, Štrigova 116, 40313 Štrigova</item>
    </derivirana_varijabla>
  </DomainObject.Predmet.ProtuStrankaListFormatedWithAdressOIB>
  <DomainObject.Predmet.ProtuStrankaListNazivFormated>
    <izvorni_sadrzaj>
      <item>TNT PRODUKCIJA jednostavno društvo s ograničenom odgovornošću za marketing i elektroinstalacije</item>
    </izvorni_sadrzaj>
    <derivirana_varijabla naziv="DomainObject.Predmet.ProtuStrankaListNazivFormated_1">
      <item>TNT PRODUKCIJA jednostavno društvo s ograničenom odgovornošću za marketing i elektroinstalacije</item>
    </derivirana_varijabla>
  </DomainObject.Predmet.ProtuStrankaListNazivFormated>
  <DomainObject.Predmet.ProtuStrankaListNazivFormatedOIB>
    <izvorni_sadrzaj>
      <item>TNT PRODUKCIJA jednostavno društvo s ograničenom odgovornošću za marketing i elektroinstalacije, OIB 85209619587</item>
    </izvorni_sadrzaj>
    <derivirana_varijabla naziv="DomainObject.Predmet.ProtuStrankaListNazivFormatedOIB_1">
      <item>TNT PRODUKCIJA jednostavno društvo s ograničenom odgovornošću za marketing i elektroinstalacije, OIB 85209619587</item>
    </derivirana_varijabla>
  </DomainObject.Predmet.ProtuStrankaListNazivFormatedOIB>
  <DomainObject.Predmet.OstaliListFormated>
    <izvorni_sadrzaj>
      <item>sudski registar</item>
      <item>Dragan Pozderec</item>
      <item>Županijsko državno odvjetništvo</item>
    </izvorni_sadrzaj>
    <derivirana_varijabla naziv="DomainObject.Predmet.OstaliListFormated_1">
      <item>sudski registar</item>
      <item>Dragan Pozderec</item>
      <item>Županijsko državno odvjetništvo</item>
    </derivirana_varijabla>
  </DomainObject.Predmet.OstaliListFormated>
  <DomainObject.Predmet.OstaliListFormatedOIB>
    <izvorni_sadrzaj>
      <item>sudski registar</item>
      <item>Dragan Pozderec, OIB 73993056259</item>
      <item>Županijsko državno odvjetništvo</item>
    </izvorni_sadrzaj>
    <derivirana_varijabla naziv="DomainObject.Predmet.OstaliListFormatedOIB_1">
      <item>sudski registar</item>
      <item>Dragan Pozderec, OIB 73993056259</item>
      <item>Županijsko državno odvjetništvo</item>
    </derivirana_varijabla>
  </DomainObject.Predmet.OstaliListFormatedOIB>
  <DomainObject.Predmet.OstaliListFormatedWithAdress>
    <izvorni_sadrzaj>
      <item>sudski registar</item>
      <item>Dragan Pozderec, Štrigova 116, 40313 Štrigova</item>
      <item>Županijsko državno odvjetništvo</item>
    </izvorni_sadrzaj>
    <derivirana_varijabla naziv="DomainObject.Predmet.OstaliListFormatedWithAdress_1">
      <item>sudski registar</item>
      <item>Dragan Pozderec, Štrigova 116, 40313 Štrigova</item>
      <item>Županijsko državno odvjetništvo</item>
    </derivirana_varijabla>
  </DomainObject.Predmet.OstaliListFormatedWithAdress>
  <DomainObject.Predmet.OstaliListFormatedWithAdressOIB>
    <izvorni_sadrzaj>
      <item>sudski registar</item>
      <item>Dragan Pozderec, OIB 73993056259, Štrigova 116, 40313 Štrigova</item>
      <item>Županijsko državno odvjetništvo</item>
    </izvorni_sadrzaj>
    <derivirana_varijabla naziv="DomainObject.Predmet.OstaliListFormatedWithAdressOIB_1">
      <item>sudski registar</item>
      <item>Dragan Pozderec, OIB 73993056259, Štrigova 116, 40313 Štrigova</item>
      <item>Županijsko državno odvjetništvo</item>
    </derivirana_varijabla>
  </DomainObject.Predmet.OstaliListFormatedWithAdressOIB>
  <DomainObject.Predmet.OstaliListNazivFormated>
    <izvorni_sadrzaj>
      <item>sudski registar</item>
      <item>Dragan Pozderec</item>
      <item>Županijsko državno odvjetništvo</item>
    </izvorni_sadrzaj>
    <derivirana_varijabla naziv="DomainObject.Predmet.OstaliListNazivFormated_1">
      <item>sudski registar</item>
      <item>Dragan Pozderec</item>
      <item>Županijsko državno odvjetništvo</item>
    </derivirana_varijabla>
  </DomainObject.Predmet.OstaliListNazivFormated>
  <DomainObject.Predmet.OstaliListNazivFormatedOIB>
    <izvorni_sadrzaj>
      <item>sudski registar</item>
      <item>Dragan Pozderec, OIB 73993056259</item>
      <item>Županijsko državno odvjetništvo</item>
    </izvorni_sadrzaj>
    <derivirana_varijabla naziv="DomainObject.Predmet.OstaliListNazivFormatedOIB_1">
      <item>sudski registar</item>
      <item>Dragan Pozderec, OIB 73993056259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St-893/2016-8</izvorni_sadrzaj>
    <derivirana_varijabla naziv="DomainObject.PoslovniBrojDokumenta_1">St-893/2016-8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TNT PRODUKCIJA jednostavno društvo s ograničenom odgovornošću za marketing i elektroinstalacije</izvorni_sadrzaj>
    <derivirana_varijabla naziv="DomainObject.Predmet.ProtustrankaIDrugi_1">TNT PRODUKCIJA jednostavno društvo s ograničenom odgovornošću za marketing i elektroinstalacije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TNT PRODUKCIJA jednostavno društvo s ograničenom odgovornošću za marketing i elektroinstalacije, OIB 85209619587, Štrigova 116, 40313 Štrigova</izvorni_sadrzaj>
    <derivirana_varijabla naziv="DomainObject.Predmet.ProtustrankaIDrugiAdressOIB_1">TNT PRODUKCIJA jednostavno društvo s ograničenom odgovornošću za marketing i elektroinstalacije, OIB 85209619587, Štrigova 116,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izvorni_sadrzaj>
    <derivirana_varijabla naziv="DomainObject.Predmet.SudioniciListNaziv_1">
      <item>Financijska agencija</item>
      <item>TNT PRODUKCIJA jednostavno društvo s ograničenom odgovornošću za marketing i elektroinstalacije</item>
      <item>sudski registar</item>
      <item>Dragan Pozderec</item>
      <item>Županijsko državno odvjetništvo</item>
    </derivirana_varijabla>
  </DomainObject.Predmet.SudioniciListNaziv>
  <DomainObject.Predmet.SudioniciListAdressOIB>
    <izvorni_sadrzaj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izvorni_sadrzaj>
    <derivirana_varijabla naziv="DomainObject.Predmet.SudioniciListAdressOIB_1">
      <item>Financijska agencija, OIB 85821130368</item>
      <item>TNT PRODUKCIJA jednostavno društvo s ograničenom odgovornošću za marketing i elektroinstalacije, OIB 85209619587, Štrigova 116,40313 Štrigova</item>
      <item>sudski registar</item>
      <item>Dragan Pozderec, OIB 73993056259, Štrigova 116,40313 Štrigova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799BD-CBE5-41D3-9103-ADD72C47DC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1533</properties:Characters>
  <properties:Lines>45</properties:Lines>
  <properties:Paragraphs>17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2016-10-19T11:36:00Z</cp:lastPrinted>
  <dcterms:modified xmlns:xsi="http://www.w3.org/2001/XMLSchema-instance" xsi:type="dcterms:W3CDTF">2016-10-19T11:36:00Z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St-893/2016-8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