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5C7AB4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5C7AB4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5C7AB4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5C7AB4">
        <w:tc>
          <w:tcPr>
            <w:tcW w:type="dxa" w:w="3227"/>
            <w:gridSpan w:val="2"/>
          </w:tcPr>
          <w:p w:rsidRDefault="00430C56" w:rsidP="00535332" w:rsidR="00430C56" w:rsidRPr="005C7A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7AB4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5C7A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7AB4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5C7A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7AB4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156ca95" w14:paraId="156ca95" w:rsidRDefault="007A2CEF" w:rsidP="00C448BA" w:rsidR="007A2CEF" w:rsidRPr="005C7AB4">
      <w:pPr>
        <w15:collapsed w:val="false"/>
        <w:rPr>
          <w:sz w:val="24"/>
          <w:szCs w:val="24"/>
        </w:rPr>
      </w:pPr>
    </w:p>
    <w:p w:rsidRDefault="007A2CEF" w:rsidP="007F7F21" w:rsidR="00CA58EE" w:rsidRPr="005C7AB4">
      <w:pPr>
        <w:tabs>
          <w:tab w:pos="6463" w:val="left"/>
        </w:tabs>
        <w:jc w:val="right"/>
        <w:rPr>
          <w:sz w:val="24"/>
          <w:szCs w:val="24"/>
        </w:rPr>
      </w:pPr>
      <w:r w:rsidRPr="005C7AB4">
        <w:rPr>
          <w:sz w:val="24"/>
          <w:szCs w:val="24"/>
        </w:rPr>
        <w:t xml:space="preserve">                                                         </w:t>
      </w:r>
      <w:r w:rsidR="0056246C" w:rsidRPr="005C7AB4">
        <w:rPr>
          <w:sz w:val="24"/>
          <w:szCs w:val="24"/>
        </w:rPr>
        <w:t>Financijska agencija</w:t>
      </w:r>
      <w:r w:rsidR="00AE224B" w:rsidRPr="005C7AB4">
        <w:rPr>
          <w:sz w:val="24"/>
          <w:szCs w:val="24"/>
        </w:rPr>
        <w:t xml:space="preserve"> </w:t>
      </w:r>
    </w:p>
    <w:p w:rsidRDefault="00736B91" w:rsidP="00A01662" w:rsidR="00736B91" w:rsidRPr="005C7AB4">
      <w:pPr>
        <w:jc w:val="both"/>
        <w:rPr>
          <w:sz w:val="24"/>
          <w:szCs w:val="24"/>
        </w:rPr>
      </w:pPr>
    </w:p>
    <w:p w:rsidRDefault="00305399" w:rsidP="00A01662" w:rsidR="00305399" w:rsidRPr="005C7AB4">
      <w:pPr>
        <w:jc w:val="both"/>
        <w:rPr>
          <w:sz w:val="24"/>
          <w:szCs w:val="24"/>
        </w:rPr>
      </w:pPr>
    </w:p>
    <w:p w:rsidRDefault="003E7434" w:rsidP="00A01662" w:rsidR="00D75857" w:rsidRPr="005C7AB4">
      <w:pPr>
        <w:jc w:val="both"/>
        <w:rPr>
          <w:sz w:val="24"/>
          <w:szCs w:val="24"/>
        </w:rPr>
      </w:pPr>
      <w:r w:rsidRPr="005C7AB4">
        <w:rPr>
          <w:sz w:val="24"/>
          <w:szCs w:val="24"/>
        </w:rPr>
        <w:t xml:space="preserve">Na broj: </w:t>
      </w:r>
      <w:r w:rsidR="005C7AB4">
        <w:rPr>
          <w:sz w:val="24"/>
          <w:szCs w:val="24"/>
        </w:rPr>
        <w:t>Klasa: 110-07/18-01/04</w:t>
      </w:r>
      <w:r w:rsidR="00D75857" w:rsidRPr="005C7AB4">
        <w:rPr>
          <w:sz w:val="24"/>
          <w:szCs w:val="24"/>
        </w:rPr>
        <w:t xml:space="preserve"> </w:t>
      </w:r>
    </w:p>
    <w:p w:rsidRDefault="00D75857" w:rsidP="00A01662" w:rsidR="00D75857" w:rsidRPr="005C7AB4">
      <w:pPr>
        <w:jc w:val="both"/>
        <w:rPr>
          <w:sz w:val="24"/>
          <w:szCs w:val="24"/>
        </w:rPr>
      </w:pPr>
      <w:r w:rsidRPr="005C7AB4">
        <w:rPr>
          <w:sz w:val="24"/>
          <w:szCs w:val="24"/>
        </w:rPr>
        <w:t xml:space="preserve">               Ur</w:t>
      </w:r>
      <w:r w:rsidR="00CB355A" w:rsidRPr="005C7AB4">
        <w:rPr>
          <w:sz w:val="24"/>
          <w:szCs w:val="24"/>
        </w:rPr>
        <w:t>.</w:t>
      </w:r>
      <w:r w:rsidRPr="005C7AB4">
        <w:rPr>
          <w:sz w:val="24"/>
          <w:szCs w:val="24"/>
        </w:rPr>
        <w:t>broj</w:t>
      </w:r>
      <w:r w:rsidR="003E7434" w:rsidRPr="005C7AB4">
        <w:rPr>
          <w:sz w:val="24"/>
          <w:szCs w:val="24"/>
        </w:rPr>
        <w:t>:</w:t>
      </w:r>
      <w:r w:rsidR="005C7AB4">
        <w:rPr>
          <w:sz w:val="24"/>
          <w:szCs w:val="24"/>
        </w:rPr>
        <w:t>04-06-18-</w:t>
      </w:r>
      <w:r w:rsidR="00937065">
        <w:rPr>
          <w:sz w:val="24"/>
          <w:szCs w:val="24"/>
        </w:rPr>
        <w:t>3702</w:t>
      </w:r>
    </w:p>
    <w:p w:rsidRDefault="00D75857" w:rsidP="00A01662" w:rsidR="00D75857" w:rsidRPr="005C7AB4">
      <w:pPr>
        <w:jc w:val="both"/>
        <w:rPr>
          <w:sz w:val="24"/>
          <w:szCs w:val="24"/>
        </w:rPr>
      </w:pPr>
    </w:p>
    <w:p w:rsidRDefault="00D92E19" w:rsidP="00A01662" w:rsidR="00D92E19" w:rsidRPr="005C7AB4">
      <w:pPr>
        <w:jc w:val="both"/>
        <w:rPr>
          <w:sz w:val="24"/>
          <w:szCs w:val="24"/>
        </w:rPr>
      </w:pPr>
    </w:p>
    <w:p w:rsidRDefault="006B22D5" w:rsidP="00672759" w:rsidR="007353D7" w:rsidRPr="00254AB2">
      <w:pPr>
        <w:ind w:firstLine="708"/>
        <w:jc w:val="both"/>
        <w:rPr>
          <w:sz w:val="24"/>
          <w:szCs w:val="24"/>
        </w:rPr>
      </w:pPr>
      <w:r w:rsidRPr="005C7AB4">
        <w:rPr>
          <w:sz w:val="24"/>
          <w:szCs w:val="24"/>
        </w:rPr>
        <w:t xml:space="preserve">Predmet: </w:t>
      </w:r>
      <w:r w:rsidR="00D80FFA" w:rsidRPr="005C7AB4">
        <w:rPr>
          <w:sz w:val="24"/>
          <w:szCs w:val="24"/>
        </w:rPr>
        <w:t xml:space="preserve">dužnik </w:t>
      </w:r>
      <w:r w:rsidR="00254AB2" w:rsidRPr="00254AB2">
        <w:rPr>
          <w:sz w:val="24"/>
          <w:szCs w:val="24"/>
        </w:rPr>
        <w:t>LERGA DOM j.d.o.o. za smještaj starih i nemoćnih osoba, turizam, ugostiteljstvo i graditeljstvo, Slivnica, Slivnica Gornja 138, OIB:55782966679</w:t>
      </w:r>
    </w:p>
    <w:p w:rsidRDefault="002B5E21" w:rsidP="00A1063A" w:rsidR="002B5E21" w:rsidRPr="005C7AB4">
      <w:pPr>
        <w:ind w:firstLine="708"/>
        <w:jc w:val="both"/>
        <w:rPr>
          <w:sz w:val="24"/>
          <w:szCs w:val="24"/>
        </w:rPr>
      </w:pPr>
    </w:p>
    <w:p w:rsidRDefault="00290F5C" w:rsidP="00F56AD0" w:rsidR="00430C56" w:rsidRPr="005C7AB4">
      <w:pPr>
        <w:ind w:firstLine="708"/>
        <w:jc w:val="both"/>
        <w:rPr>
          <w:sz w:val="24"/>
          <w:szCs w:val="24"/>
        </w:rPr>
      </w:pPr>
      <w:r w:rsidRPr="005C7AB4">
        <w:rPr>
          <w:sz w:val="24"/>
          <w:szCs w:val="24"/>
        </w:rPr>
        <w:t>Moli</w:t>
      </w:r>
      <w:r w:rsidR="00A01662" w:rsidRPr="005C7AB4">
        <w:rPr>
          <w:sz w:val="24"/>
          <w:szCs w:val="24"/>
        </w:rPr>
        <w:t xml:space="preserve">mo da nas izvijestite </w:t>
      </w:r>
      <w:r w:rsidR="000A761A" w:rsidRPr="005C7AB4">
        <w:rPr>
          <w:sz w:val="24"/>
          <w:szCs w:val="24"/>
        </w:rPr>
        <w:t>je li dužnik</w:t>
      </w:r>
      <w:r w:rsidR="00937065">
        <w:rPr>
          <w:sz w:val="24"/>
          <w:szCs w:val="24"/>
        </w:rPr>
        <w:t xml:space="preserve"> </w:t>
      </w:r>
      <w:r w:rsidR="00937065" w:rsidRPr="00254AB2">
        <w:rPr>
          <w:sz w:val="24"/>
          <w:szCs w:val="24"/>
        </w:rPr>
        <w:t>LERGA DOM j.d.o.o. za smještaj starih i nemoćnih osoba, turizam, ugostiteljstvo i graditeljstvo, Slivnica, Slivnica Gornja 138, OIB:55782966679</w:t>
      </w:r>
      <w:r w:rsidR="0099731E" w:rsidRPr="005C7AB4">
        <w:rPr>
          <w:sz w:val="24"/>
          <w:szCs w:val="24"/>
          <w:lang w:val="en-AU"/>
        </w:rPr>
        <w:t xml:space="preserve">, </w:t>
      </w:r>
      <w:r w:rsidR="00430C56" w:rsidRPr="005C7AB4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5C7AB4">
      <w:pPr>
        <w:jc w:val="both"/>
        <w:rPr>
          <w:sz w:val="24"/>
          <w:szCs w:val="24"/>
        </w:rPr>
      </w:pPr>
    </w:p>
    <w:p w:rsidRDefault="000C438F" w:rsidP="00D75857" w:rsidR="00D75857" w:rsidRPr="005C7AB4">
      <w:pPr>
        <w:ind w:firstLine="708"/>
        <w:jc w:val="both"/>
        <w:rPr>
          <w:sz w:val="24"/>
          <w:szCs w:val="24"/>
        </w:rPr>
      </w:pPr>
      <w:r w:rsidRPr="005C7AB4">
        <w:rPr>
          <w:sz w:val="24"/>
          <w:szCs w:val="24"/>
        </w:rPr>
        <w:t>Pr</w:t>
      </w:r>
      <w:r w:rsidR="00D75857" w:rsidRPr="005C7AB4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5C7AB4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5C7AB4">
      <w:pPr>
        <w:ind w:firstLine="708"/>
        <w:jc w:val="both"/>
        <w:rPr>
          <w:sz w:val="24"/>
          <w:szCs w:val="24"/>
        </w:rPr>
      </w:pPr>
      <w:r w:rsidRPr="005C7AB4">
        <w:rPr>
          <w:sz w:val="24"/>
          <w:szCs w:val="24"/>
        </w:rPr>
        <w:t xml:space="preserve">S poštovanjem, </w:t>
      </w:r>
    </w:p>
    <w:p w:rsidRDefault="009D0E7F" w:rsidP="00DF2AEC" w:rsidR="009D0E7F" w:rsidRPr="005C7AB4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5C7AB4">
      <w:pPr>
        <w:jc w:val="center"/>
        <w:rPr>
          <w:sz w:val="24"/>
          <w:szCs w:val="24"/>
        </w:rPr>
      </w:pPr>
      <w:r w:rsidRPr="005C7AB4">
        <w:rPr>
          <w:sz w:val="24"/>
          <w:szCs w:val="24"/>
        </w:rPr>
        <w:t>U Zadru</w:t>
      </w:r>
      <w:r w:rsidR="00CA114F" w:rsidRPr="005C7AB4">
        <w:rPr>
          <w:sz w:val="24"/>
          <w:szCs w:val="24"/>
        </w:rPr>
        <w:t xml:space="preserve"> </w:t>
      </w:r>
      <w:r w:rsidR="00937065">
        <w:rPr>
          <w:sz w:val="24"/>
          <w:szCs w:val="24"/>
        </w:rPr>
        <w:t>15. siječnja 2019.</w:t>
      </w:r>
    </w:p>
    <w:p w:rsidRDefault="007A2CEF" w:rsidP="00AA29A1" w:rsidR="007A2CEF" w:rsidRPr="005C7AB4">
      <w:pPr>
        <w:jc w:val="right"/>
        <w:rPr>
          <w:sz w:val="24"/>
          <w:szCs w:val="24"/>
        </w:rPr>
      </w:pPr>
    </w:p>
    <w:p w:rsidRDefault="007A2CEF" w:rsidP="00D11C35" w:rsidR="007A2CEF" w:rsidRPr="005C7AB4">
      <w:pPr>
        <w:rPr>
          <w:sz w:val="24"/>
          <w:szCs w:val="24"/>
        </w:rPr>
      </w:pPr>
    </w:p>
    <w:p w:rsidRDefault="00D11C35" w:rsidP="00D11C35" w:rsidR="00D11C35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>Za točnost otpravka-o</w:t>
      </w:r>
      <w:r>
        <w:rPr>
          <w:sz w:val="24"/>
          <w:szCs w:val="24"/>
        </w:rPr>
        <w:t>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    </w:t>
      </w:r>
      <w:r w:rsidRPr="006F3E15">
        <w:rPr>
          <w:sz w:val="24"/>
          <w:szCs w:val="24"/>
        </w:rPr>
        <w:t>Sutkinja</w:t>
      </w:r>
    </w:p>
    <w:p w:rsidRDefault="00D11C35" w:rsidP="00D11C35" w:rsidR="00D11C35" w:rsidRPr="006F3E15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 w:rsidRPr="006F3E15">
        <w:rPr>
          <w:sz w:val="24"/>
          <w:szCs w:val="24"/>
        </w:rPr>
        <w:t xml:space="preserve"> </w:t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</w:t>
      </w:r>
      <w:r w:rsidRPr="006F3E15">
        <w:rPr>
          <w:sz w:val="24"/>
          <w:szCs w:val="24"/>
        </w:rPr>
        <w:t>Ana Markač, v.r.</w:t>
      </w:r>
    </w:p>
    <w:p w:rsidRDefault="00D11C35" w:rsidP="00D11C35" w:rsidR="00D11C35" w:rsidRPr="006F3E15">
      <w:pPr>
        <w:rPr>
          <w:sz w:val="24"/>
          <w:szCs w:val="24"/>
        </w:rPr>
      </w:pPr>
    </w:p>
    <w:p w:rsidRDefault="00D11C35" w:rsidP="00D11C35" w:rsidR="00D11C35">
      <w:pPr>
        <w:rPr>
          <w:szCs w:val="22"/>
        </w:rPr>
      </w:pPr>
    </w:p>
    <w:p w:rsidRDefault="00D11C35" w:rsidP="00D11C35" w:rsidR="00D11C35">
      <w:pPr>
        <w:rPr>
          <w:szCs w:val="22"/>
        </w:rPr>
      </w:pPr>
    </w:p>
    <w:p w:rsidRDefault="000E656D" w:rsidP="000E656D" w:rsidR="000E656D" w:rsidRPr="005C7AB4">
      <w:pPr>
        <w:rPr>
          <w:sz w:val="24"/>
          <w:szCs w:val="24"/>
        </w:rPr>
      </w:pPr>
    </w:p>
    <w:p w:rsidRDefault="008A5EF5" w:rsidP="008A5EF5" w:rsidR="009D0E7F" w:rsidRPr="005C7AB4">
      <w:pPr>
        <w:rPr>
          <w:sz w:val="24"/>
          <w:szCs w:val="24"/>
        </w:rPr>
      </w:pPr>
      <w:r w:rsidRPr="005C7AB4">
        <w:rPr>
          <w:sz w:val="24"/>
          <w:szCs w:val="24"/>
        </w:rPr>
        <w:t>DNA:</w:t>
      </w:r>
    </w:p>
    <w:p w:rsidRDefault="009263E9" w:rsidP="008A5EF5" w:rsidR="008A5EF5" w:rsidRPr="005C7AB4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5C7AB4">
        <w:rPr>
          <w:sz w:val="24"/>
          <w:szCs w:val="24"/>
        </w:rPr>
        <w:t xml:space="preserve">i </w:t>
      </w:r>
      <w:r w:rsidR="008A5EF5" w:rsidRPr="005C7AB4">
        <w:rPr>
          <w:sz w:val="24"/>
          <w:szCs w:val="24"/>
        </w:rPr>
        <w:t>putem e-Oglasna ploča sudova</w:t>
      </w:r>
    </w:p>
    <w:sectPr w:rsidSect="00C448BA" w:rsidR="008A5EF5" w:rsidRPr="005C7AB4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254AB2">
      <w:rPr>
        <w:sz w:val="24"/>
        <w:szCs w:val="24"/>
      </w:rPr>
      <w:t>295/2018-13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8773E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4AB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C7AB4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6588E"/>
    <w:rsid w:val="00873A1A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37065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1C35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191F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1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9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B191F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B19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B19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1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9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B191F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B19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B19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LERGA DOM j.d.o.o. za smještaj starih i nemoćnih osoba, turizam, ugostiteljstvo i graditeljstvo zastupanog po punomoćniku Rajka Lerga</izvorni_sadrzaj>
    <derivirana_varijabla naziv="DomainObject.Predmet.ProtustrankaFormated_1">  LERGA DOM j.d.o.o. za smještaj starih i nemoćnih osoba, turizam, ugostiteljstvo i graditeljstvo zastupanog po punomoćniku Rajka Lerga</derivirana_varijabla>
  </DomainObject.Predmet.ProtustrankaFormated>
  <DomainObject.Predmet.ProtustrankaFormatedOIB>
    <izvorni_sadrzaj>  LERGA DOM j.d.o.o. za smještaj starih i nemoćnih osoba, turizam, ugostiteljstvo i graditeljstvo, OIB 55782966679 zastupanog po punomoćniku Rajka Lerga</izvorni_sadrzaj>
    <derivirana_varijabla naziv="DomainObject.Predmet.ProtustrankaFormatedOIB_1">  LERGA DOM j.d.o.o. za smještaj starih i nemoćnih osoba, turizam, ugostiteljstvo i graditeljstvo, OIB 55782966679 zastupanog po punomoćniku Rajka Lerga</derivirana_varijabla>
  </DomainObject.Predmet.ProtustrankaFormatedOIB>
  <DomainObject.Predmet.ProtustrankaFormatedWithAdress>
    <izvorni_sadrzaj> LERGA DOM j.d.o.o. za smještaj starih i nemoćnih osoba, turizam, ugostiteljstvo i graditeljstvo, Slivnica Gornja 138, 23242 Slivnica zastupanog po punomoćniku Rajka Lerga</izvorni_sadrzaj>
    <derivirana_varijabla naziv="DomainObject.Predmet.ProtustrankaFormatedWithAdress_1"> LERGA DOM j.d.o.o. za smještaj starih i nemoćnih osoba, turizam, ugostiteljstvo i graditeljstvo, Slivnica Gornja 138, 23242 Slivnica zastupanog po punomoćniku Rajka Lerga</derivirana_varijabla>
  </DomainObject.Predmet.ProtustrankaFormatedWithAdress>
  <DomainObject.Predmet.ProtustrankaFormatedWithAdressOIB>
    <izvorni_sadrzaj> LERGA DOM j.d.o.o. za smještaj starih i nemoćnih osoba, turizam, ugostiteljstvo i graditeljstvo, OIB 55782966679, Slivnica Gornja 138, 23242 Slivnica zastupanog po punomoćniku Rajka Lerga</izvorni_sadrzaj>
    <derivirana_varijabla naziv="DomainObject.Predmet.ProtustrankaFormatedWithAdressOIB_1"> LERGA DOM j.d.o.o. za smještaj starih i nemoćnih osoba, turizam, ugostiteljstvo i graditeljstvo, OIB 55782966679, Slivnica Gornja 138, 23242 Slivnica zastupanog po punomoćniku Rajka Lerga</derivirana_varijabla>
  </DomainObject.Predmet.ProtustrankaFormatedWithAdressOIB>
  <DomainObject.Predmet.ProtustrankaWithAdress>
    <izvorni_sadrzaj>LERGA DOM j.d.o.o. za smještaj starih i nemoćnih osoba, turizam, ugostiteljstvo i graditeljstvo Slivnica Gornja 138, 23242 Slivnica</izvorni_sadrzaj>
    <derivirana_varijabla naziv="DomainObject.Predmet.ProtustrankaWithAdress_1">LERGA DOM j.d.o.o. za smještaj starih i nemoćnih osoba, turizam, ugostiteljstvo i graditeljstvo Slivnica Gornja 138, 23242 Slivnica</derivirana_varijabla>
  </DomainObject.Predmet.ProtustrankaWithAdress>
  <DomainObject.Predmet.ProtustrankaWithAdressOIB>
    <izvorni_sadrzaj>LERGA DOM j.d.o.o. za smještaj starih i nemoćnih osoba, turizam, ugostiteljstvo i graditeljstvo, OIB 55782966679, Slivnica Gornja 138, 23242 Slivnica</izvorni_sadrzaj>
    <derivirana_varijabla naziv="DomainObject.Predmet.ProtustrankaWithAdressOIB_1">LERGA DOM j.d.o.o. za smještaj starih i nemoćnih osoba, turizam, ugostiteljstvo i graditeljstvo, OIB 55782966679, Slivnica Gornja 138, 23242 Slivnica</derivirana_varijabla>
  </DomainObject.Predmet.ProtustrankaWithAdressOIB>
  <DomainObject.Predmet.ProtustrankaNazivFormated>
    <izvorni_sadrzaj>LERGA DOM j.d.o.o. za smještaj starih i nemoćnih osoba, turizam, ugostiteljstvo i graditeljstvo</izvorni_sadrzaj>
    <derivirana_varijabla naziv="DomainObject.Predmet.ProtustrankaNazivFormated_1">LERGA DOM j.d.o.o. za smještaj starih i nemoćnih osoba, turizam, ugostiteljstvo i graditeljstvo</derivirana_varijabla>
  </DomainObject.Predmet.ProtustrankaNazivFormated>
  <DomainObject.Predmet.ProtustrankaNazivFormatedOIB>
    <izvorni_sadrzaj>LERGA DOM j.d.o.o. za smještaj starih i nemoćnih osoba, turizam, ugostiteljstvo i graditeljstvo, OIB 55782966679</izvorni_sadrzaj>
    <derivirana_varijabla naziv="DomainObject.Predmet.ProtustrankaNazivFormatedOIB_1">LERGA DOM j.d.o.o. za smještaj starih i nemoćnih osoba, turizam, ugostiteljstvo i graditeljstvo, OIB 55782966679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27235.92</izvorni_sadrzaj>
    <derivirana_varijabla naziv="DomainObject.Predmet.TrenutnaVrijednost_1">27235.92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LERGA DOM j.d.o.o. za smještaj starih i nemoćnih osoba, turizam, ugostiteljstvo i graditeljstvo zastupanog po punomoćniku Rajka Lerga</item>
    </izvorni_sadrzaj>
    <derivirana_varijabla naziv="DomainObject.Predmet.ProtuStrankaListFormated_1">
      <item>LERGA DOM j.d.o.o. za smještaj starih i nemoćnih osoba, turizam, ugostiteljstvo i graditeljstvo zastupanog po punomoćniku Rajka Lerga</item>
    </derivirana_varijabla>
  </DomainObject.Predmet.ProtuStrankaListFormated>
  <DomainObject.Predmet.ProtuStrankaListFormatedOIB>
    <izvorni_sadrzaj>
      <item>LERGA DOM j.d.o.o. za smještaj starih i nemoćnih osoba, turizam, ugostiteljstvo i graditeljstvo, OIB 55782966679 zastupanog po punomoćniku Rajka Lerga</item>
    </izvorni_sadrzaj>
    <derivirana_varijabla naziv="DomainObject.Predmet.ProtuStrankaListFormatedOIB_1">
      <item>LERGA DOM j.d.o.o. za smještaj starih i nemoćnih osoba, turizam, ugostiteljstvo i graditeljstvo, OIB 55782966679 zastupanog po punomoćniku Rajka Lerga</item>
    </derivirana_varijabla>
  </DomainObject.Predmet.ProtuStrankaListFormatedOIB>
  <DomainObject.Predmet.ProtuStrankaListFormatedWithAdress>
    <izvorni_sadrzaj>
      <item>LERGA DOM j.d.o.o. za smještaj starih i nemoćnih osoba, turizam, ugostiteljstvo i graditeljstvo, Slivnica Gornja 138, 23242 Slivnica zastupanog po punomoćniku Rajka Lerga</item>
    </izvorni_sadrzaj>
    <derivirana_varijabla naziv="DomainObject.Predmet.ProtuStrankaListFormatedWithAdress_1">
      <item>LERGA DOM j.d.o.o. za smještaj starih i nemoćnih osoba, turizam, ugostiteljstvo i graditeljstvo, Slivnica Gornja 138, 23242 Slivnica zastupanog po punomoćniku Rajka Lerga</item>
    </derivirana_varijabla>
  </DomainObject.Predmet.ProtuStrankaListFormatedWithAdress>
  <DomainObject.Predmet.ProtuStrankaListFormatedWithAdressOIB>
    <izvorni_sadrzaj>
      <item>LERGA DOM j.d.o.o. za smještaj starih i nemoćnih osoba, turizam, ugostiteljstvo i graditeljstvo, OIB 55782966679, Slivnica Gornja 138, 23242 Slivnica zastupanog po punomoćniku Rajka Lerga</item>
    </izvorni_sadrzaj>
    <derivirana_varijabla naziv="DomainObject.Predmet.ProtuStrankaListFormatedWithAdressOIB_1">
      <item>LERGA DOM j.d.o.o. za smještaj starih i nemoćnih osoba, turizam, ugostiteljstvo i graditeljstvo, OIB 55782966679, Slivnica Gornja 138, 23242 Slivnica zastupanog po punomoćniku Rajka Lerga</item>
    </derivirana_varijabla>
  </DomainObject.Predmet.ProtuStrankaListFormatedWithAdressOIB>
  <DomainObject.Predmet.ProtuStrankaListNazivFormated>
    <izvorni_sadrzaj>
      <item>LERGA DOM j.d.o.o. za smještaj starih i nemoćnih osoba, turizam, ugostiteljstvo i graditeljstvo</item>
    </izvorni_sadrzaj>
    <derivirana_varijabla naziv="DomainObject.Predmet.ProtuStrankaListNazivFormated_1">
      <item>LERGA DOM j.d.o.o. za smještaj starih i nemoćnih osoba, turizam, ugostiteljstvo i graditeljstvo</item>
    </derivirana_varijabla>
  </DomainObject.Predmet.ProtuStrankaListNazivFormated>
  <DomainObject.Predmet.ProtuStrankaListNazivFormatedOIB>
    <izvorni_sadrzaj>
      <item>LERGA DOM j.d.o.o. za smještaj starih i nemoćnih osoba, turizam, ugostiteljstvo i graditeljstvo, OIB 55782966679</item>
    </izvorni_sadrzaj>
    <derivirana_varijabla naziv="DomainObject.Predmet.ProtuStrankaListNazivFormatedOIB_1">
      <item>LERGA DOM j.d.o.o. za smještaj starih i nemoćnih osoba, turizam, ugostiteljstvo i graditeljstvo, OIB 55782966679</item>
    </derivirana_varijabla>
  </DomainObject.Predmet.ProtuStrankaListNazivFormatedOIB>
  <DomainObject.Predmet.OstaliListFormated>
    <izvorni_sadrzaj>
      <item>Rajka Lerga punomoćnica sudionika u postupku LERGA DOM j.d.o.o. za smještaj starih i nemoćnih osoba, turizam, ugostiteljstvo i graditeljstvo</item>
      <item>Antonio Vedrić</item>
    </izvorni_sadrzaj>
    <derivirana_varijabla naziv="DomainObject.Predmet.OstaliListFormated_1">
      <item>Rajka Lerga punomoćnica sudionika u postupku LERGA DOM j.d.o.o. za smještaj starih i nemoćnih osoba, turizam, ugostiteljstvo i graditeljstvo</item>
      <item>Antonio Vedrić</item>
    </derivirana_varijabla>
  </DomainObject.Predmet.OstaliListFormated>
  <DomainObject.Predmet.OstaliListFormatedOIB>
    <izvorni_sadrzaj>
      <item>Rajka Lerga, OIB 55789236787 punomoćnica sudionika u postupku LERGA DOM j.d.o.o. za smještaj starih i nemoćnih osoba, turizam, ugostiteljstvo i graditeljstvo</item>
      <item>Antonio Vedrić, OIB 20839498645</item>
    </izvorni_sadrzaj>
    <derivirana_varijabla naziv="DomainObject.Predmet.OstaliListFormatedOIB_1">
      <item>Rajka Lerga, OIB 55789236787 punomoćnica sudionika u postupku LERGA DOM j.d.o.o. za smještaj starih i nemoćnih osoba, turizam, ugostiteljstvo i graditeljstvo</item>
      <item>Antonio Vedrić, OIB 20839498645</item>
    </derivirana_varijabla>
  </DomainObject.Predmet.OstaliListFormatedOIB>
  <DomainObject.Predmet.OstaliListFormatedWithAdress>
    <izvorni_sadrzaj>
      <item>Rajka Lerga, Slivnica Ulica I 138b, 23242 Slivnica punomoćnica sudionika u postupku LERGA DOM j.d.o.o. za smještaj starih i nemoćnih osoba, turizam, ugostiteljstvo i graditeljstvo</item>
      <item>Antonio Vedrić, Polačišće 1, 23000 Zadar</item>
    </izvorni_sadrzaj>
    <derivirana_varijabla naziv="DomainObject.Predmet.OstaliListFormatedWithAdress_1">
      <item>Rajka Lerga, Slivnica Ulica I 138b, 23242 Slivnica punomoćnica sudionika u postupku LERGA DOM j.d.o.o. za smještaj starih i nemoćnih osoba, turizam, ugostiteljstvo i graditeljstvo</item>
      <item>Antonio Vedrić, Polačišće 1, 23000 Zadar</item>
    </derivirana_varijabla>
  </DomainObject.Predmet.OstaliListFormatedWithAdress>
  <DomainObject.Predmet.OstaliListFormatedWithAdressOIB>
    <izvorni_sadrzaj>
      <item>Rajka Lerga, OIB 55789236787, Slivnica Ulica I 138b, 23242 Slivnica punomoćnica sudionika u postupku LERGA DOM j.d.o.o. za smještaj starih i nemoćnih osoba, turizam, ugostiteljstvo i graditeljstvo</item>
      <item>Antonio Vedrić, OIB 20839498645, Polačišće 1, 23000 Zadar</item>
    </izvorni_sadrzaj>
    <derivirana_varijabla naziv="DomainObject.Predmet.OstaliListFormatedWithAdressOIB_1">
      <item>Rajka Lerga, OIB 55789236787, Slivnica Ulica I 138b, 23242 Slivnica punomoćnica sudionika u postupku LERGA DOM j.d.o.o. za smještaj starih i nemoćnih osoba, turizam, ugostiteljstvo i graditeljstvo</item>
      <item>Antonio Vedrić, OIB 20839498645, Polačišće 1, 23000 Zadar</item>
    </derivirana_varijabla>
  </DomainObject.Predmet.OstaliListFormatedWithAdressOIB>
  <DomainObject.Predmet.OstaliListNazivFormated>
    <izvorni_sadrzaj>
      <item>Rajka Lerga</item>
      <item>Antonio Vedrić</item>
    </izvorni_sadrzaj>
    <derivirana_varijabla naziv="DomainObject.Predmet.OstaliListNazivFormated_1">
      <item>Rajka Lerga</item>
      <item>Antonio Vedrić</item>
    </derivirana_varijabla>
  </DomainObject.Predmet.OstaliListNazivFormated>
  <DomainObject.Predmet.OstaliListNazivFormatedOIB>
    <izvorni_sadrzaj>
      <item>Rajka Lerga, OIB 55789236787</item>
      <item>Antonio Vedrić, OIB 20839498645</item>
    </izvorni_sadrzaj>
    <derivirana_varijabla naziv="DomainObject.Predmet.OstaliListNazivFormatedOIB_1">
      <item>Rajka Lerga, OIB 55789236787</item>
      <item>Antonio Vedrić, OIB 20839498645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LERGA DOM j.d.o.o. za smještaj starih i nemoćnih osoba, turizam, ugostiteljstvo i graditeljstvo</izvorni_sadrzaj>
    <derivirana_varijabla naziv="DomainObject.Predmet.ProtustrankaIDrugi_1">LERGA DOM j.d.o.o. za smještaj starih i nemoćnih osoba, turizam, ugostiteljstvo i graditeljstvo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LERGA DOM j.d.o.o. za smještaj starih i nemoćnih osoba, turizam, ugostiteljstvo i graditeljstvo, OIB 55782966679, Slivnica Gornja 138, 23242 Slivnica</izvorni_sadrzaj>
    <derivirana_varijabla naziv="DomainObject.Predmet.ProtustrankaIDrugiAdressOIB_1">LERGA DOM j.d.o.o. za smještaj starih i nemoćnih osoba, turizam, ugostiteljstvo i graditeljstvo, OIB 55782966679, Slivnica Gornja 138,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LERGA DOM j.d.o.o. za smještaj starih i nemoćnih osoba, turizam, ugostiteljstvo i graditeljstvo</item>
      <item>Rajka Lerga</item>
      <item>Antonio Vedrić</item>
    </izvorni_sadrzaj>
    <derivirana_varijabla naziv="DomainObject.Predmet.SudioniciListNaziv_1">
      <item>Financijska agencija, Podružnica Zadar</item>
      <item>LERGA DOM j.d.o.o. za smještaj starih i nemoćnih osoba, turizam, ugostiteljstvo i graditeljstvo</item>
      <item>Rajka Lerga</item>
      <item>Antonio Vedrić</item>
    </derivirana_varijabla>
  </DomainObject.Predmet.SudioniciListNaziv>
  <DomainObject.Predmet.SudioniciListAdressOIB>
    <izvorni_sadrzaj>
      <item>Financijska agencija, Podružnica Zadar, OIB 85821130368</item>
      <item>LERGA DOM j.d.o.o. za smještaj starih i nemoćnih osoba, turizam, ugostiteljstvo i graditeljstvo, OIB 55782966679, Slivnica Gornja 138,23242 Slivnica</item>
      <item>Rajka Lerga, OIB 55789236787, Slivnica Ulica I 138b,23242 Slivnica</item>
      <item>Antonio Vedrić, OIB 20839498645, Polačišće 1,23000 Zadar</item>
    </izvorni_sadrzaj>
    <derivirana_varijabla naziv="DomainObject.Predmet.SudioniciListAdressOIB_1">
      <item>Financijska agencija, Podružnica Zadar, OIB 85821130368</item>
      <item>LERGA DOM j.d.o.o. za smještaj starih i nemoćnih osoba, turizam, ugostiteljstvo i graditeljstvo, OIB 55782966679, Slivnica Gornja 138,23242 Slivnica</item>
      <item>Rajka Lerga, OIB 55789236787, Slivnica Ulica I 138b,23242 Slivnica</item>
      <item>Antonio Vedrić, OIB 20839498645, Polačišće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55782966679</item>
      <item>, OIB 55789236787</item>
      <item>, OIB 20839498645</item>
    </izvorni_sadrzaj>
    <derivirana_varijabla naziv="DomainObject.Predmet.SudioniciListNazivOIB_1">
      <item>, OIB 85821130368</item>
      <item>, OIB 55782966679</item>
      <item>, OIB 55789236787</item>
      <item>, OIB 20839498645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St-295/2018-3</izvorni_sadrzaj>
    <derivirana_varijabla naziv="DomainObject.PredzadnjaOdlukaIzPredmeta.Oznaka_1">St-295/2018-3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550A2-70B2-4A10-80B9-D07D56C37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783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2019-01-14T13:50:00Z</dcterms:created>
  <dc:creator>Katarina Miletić</dc:creator>
  <cp:lastModifiedBy>Martina Kalmeta</cp:lastModifiedBy>
  <cp:lastPrinted>2019-01-14T13:51:00Z</cp:lastPrinted>
  <dcterms:modified xmlns:xsi="http://www.w3.org/2001/XMLSchema-instance" xsi:type="dcterms:W3CDTF">2019-01-15T07:16:00Z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(St-295-18 LERGA DOM.docx)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