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79af" w14:paraId="40e79af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4D0288">
        <w:t>447</w:t>
      </w:r>
      <w:r w:rsidR="00193542">
        <w:t>/17</w:t>
      </w:r>
      <w:r w:rsidR="00492280">
        <w:t>-</w:t>
      </w:r>
      <w:r w:rsidR="00567DE8">
        <w:t>20</w:t>
      </w:r>
    </w:p>
    <w:p w:rsidRDefault="00D7482F" w:rsidP="00D7482F" w:rsidR="00D7482F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4D0288" w:rsidP="004D0288" w:rsidR="004D028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D0288" w:rsidP="004D0288" w:rsidR="004D028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4D0288" w:rsidP="004D0288" w:rsidR="004D028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4D0288" w:rsidP="004D0288" w:rsidR="004D028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590943" w:rsidP="00825537" w:rsidR="00590943">
      <w:pPr>
        <w:jc w:val="center"/>
      </w:pPr>
    </w:p>
    <w:p w:rsidRDefault="004D0288" w:rsidP="00825537" w:rsidR="004D0288">
      <w:pPr>
        <w:jc w:val="center"/>
      </w:pPr>
    </w:p>
    <w:p w:rsidRDefault="004D0288" w:rsidP="00825537" w:rsidR="004D0288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4D0288">
        <w:t>KOŽA PROMET j.d.o.o., Kistanje, Macure 23, OIB: 90336689619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E47BBE">
        <w:t>10</w:t>
      </w:r>
      <w:r w:rsidR="00E32743">
        <w:t>.</w:t>
      </w:r>
      <w:r w:rsidR="006035C6">
        <w:t xml:space="preserve"> </w:t>
      </w:r>
      <w:r w:rsidR="00567DE8">
        <w:t>siječnja 2019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4D0288">
        <w:t>KOŽA PROMET j.d.o.o., Kistanje, Macure 23, OIB: 90336689619</w:t>
      </w:r>
      <w:r w:rsidRPr="006A62B7">
        <w:t xml:space="preserve">, stečajni postupak otvoren je dana </w:t>
      </w:r>
      <w:r w:rsidR="00E47BBE">
        <w:t>10</w:t>
      </w:r>
      <w:r w:rsidR="00E32743">
        <w:t>.</w:t>
      </w:r>
      <w:r w:rsidR="005B6FB4">
        <w:t xml:space="preserve"> </w:t>
      </w:r>
      <w:r w:rsidR="00567DE8">
        <w:t>siječnja</w:t>
      </w:r>
      <w:r w:rsidR="006035C6">
        <w:t xml:space="preserve"> 201</w:t>
      </w:r>
      <w:r w:rsidR="00567DE8">
        <w:t>9</w:t>
      </w:r>
      <w:r w:rsidR="006035C6">
        <w:t>.</w:t>
      </w:r>
      <w:r w:rsidRPr="006A62B7">
        <w:t xml:space="preserve"> u </w:t>
      </w:r>
      <w:r w:rsidR="00E47BBE">
        <w:t>13,45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E47BBE">
        <w:t>Radojka Danek</w:t>
      </w:r>
      <w:r w:rsidR="00193542" w:rsidRPr="007B5D31">
        <w:t xml:space="preserve"> iz </w:t>
      </w:r>
      <w:r w:rsidR="00E47BBE">
        <w:t>Šibenika</w:t>
      </w:r>
      <w:r w:rsidR="00193542" w:rsidRPr="007B5D31">
        <w:t xml:space="preserve">, </w:t>
      </w:r>
      <w:r w:rsidR="00E47BBE">
        <w:t>P. Preradovića 6</w:t>
      </w:r>
      <w:r w:rsidR="00193542" w:rsidRPr="007B5D31">
        <w:t xml:space="preserve">, OIB: </w:t>
      </w:r>
      <w:r w:rsidR="00E47BBE">
        <w:t>78988701424</w:t>
      </w:r>
      <w:r w:rsidR="0019354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4D0288">
        <w:t>KOŽA PROMET j.d.o.o., Kistanje, Macure 23, OIB: 90336689619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4D0288">
        <w:t>KOŽA PROMET j.d.o.o., Kistanje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6F1857" w:rsidP="006035C6" w:rsidR="006F1857">
      <w:pPr>
        <w:ind w:firstLine="705"/>
        <w:jc w:val="both"/>
      </w:pPr>
      <w:r>
        <w:t xml:space="preserve">Postupajući po prijedlogu Financijske agencije za otvaranje stečajnog postupka, </w:t>
      </w:r>
      <w:r w:rsidR="00193542">
        <w:t>a nakon obustave skraćenog stečajnog postupka, rješenjem ovog suda od 5</w:t>
      </w:r>
      <w:r>
        <w:t xml:space="preserve">. </w:t>
      </w:r>
      <w:r w:rsidR="00193542">
        <w:t>prosinca 2017</w:t>
      </w:r>
      <w:r>
        <w:t xml:space="preserve">. pokrenut je prethodni postupak nad dužnikom </w:t>
      </w:r>
      <w:r w:rsidR="004D0288">
        <w:t>KOŽA PROMET j.d.o.o., Kistanje, Macure 23, OIB: 90336689619</w:t>
      </w:r>
      <w:r>
        <w:t>.</w:t>
      </w:r>
    </w:p>
    <w:p w:rsidRDefault="006F1857" w:rsidP="006F1857" w:rsidR="006F1857">
      <w:pPr>
        <w:jc w:val="both"/>
      </w:pPr>
      <w:r>
        <w:lastRenderedPageBreak/>
        <w:t xml:space="preserve">           Rješenjem ovog suda br. 1 St-</w:t>
      </w:r>
      <w:r w:rsidR="004D0288">
        <w:t>447/17-14</w:t>
      </w:r>
      <w:r>
        <w:t xml:space="preserve"> od </w:t>
      </w:r>
      <w:r w:rsidR="004D0288">
        <w:t>30</w:t>
      </w:r>
      <w:r>
        <w:t xml:space="preserve">. </w:t>
      </w:r>
      <w:r w:rsidR="004D0288">
        <w:t>ožujka</w:t>
      </w:r>
      <w:r w:rsidR="00193542">
        <w:t xml:space="preserve"> 2018</w:t>
      </w:r>
      <w:r>
        <w:t xml:space="preserve">. pozvani su vjerovnici ovog trgovačkog društva da u roku od 15 dana od isteka osmog dana od objave rješenja na e-oglasnoj ploči suda solidarno predujme iznos od 10.000,00 kuna potreban za pokriće troškova vođenja stečajnog postupka nad ovim stečajnim dužnikom.  </w:t>
      </w:r>
    </w:p>
    <w:p w:rsidRDefault="006F1857" w:rsidP="006F1857" w:rsidR="006F1857">
      <w:pPr>
        <w:ind w:firstLine="708"/>
        <w:jc w:val="both"/>
      </w:pPr>
      <w:r>
        <w:t xml:space="preserve">Rješenje kojim su vjerovnici pozvani na uplatu predujma objavljeno je </w:t>
      </w:r>
      <w:r w:rsidR="00E00053">
        <w:t xml:space="preserve">na e-oglasnoj ploči suda </w:t>
      </w:r>
      <w:r w:rsidR="004D0288">
        <w:t>3</w:t>
      </w:r>
      <w:r>
        <w:t xml:space="preserve">. </w:t>
      </w:r>
      <w:r w:rsidR="004D0288">
        <w:t>travnja</w:t>
      </w:r>
      <w:r w:rsidR="00193542">
        <w:t xml:space="preserve"> 2018</w:t>
      </w:r>
      <w:r>
        <w:t xml:space="preserve">., temeljem čega je rok za uplatu predujma istekao </w:t>
      </w:r>
      <w:r w:rsidR="00E47BBE">
        <w:t>25</w:t>
      </w:r>
      <w:r w:rsidR="006035C6">
        <w:t xml:space="preserve">. </w:t>
      </w:r>
      <w:r w:rsidR="004D0288">
        <w:t>travnja</w:t>
      </w:r>
      <w:r w:rsidR="006035C6">
        <w:t xml:space="preserve"> </w:t>
      </w:r>
      <w:r w:rsidR="00193542">
        <w:t>2018</w:t>
      </w:r>
      <w:r>
        <w:t>.</w:t>
      </w:r>
    </w:p>
    <w:p w:rsidRDefault="006F1857" w:rsidP="006F1857" w:rsidR="006F1857">
      <w:pPr>
        <w:ind w:firstLine="708"/>
        <w:jc w:val="both"/>
      </w:pPr>
      <w:r>
        <w:t xml:space="preserve">Kako u ostavljenom roku niti jedan od vjerovnika nije predujmio novac za pokriće troškova vođenja stečajnog postupka, to je primjenom odredbe čl. 132. st. 2. Stečajnog zakona odlučeno kao u izreci. </w:t>
      </w:r>
    </w:p>
    <w:p w:rsidRDefault="006F1857" w:rsidP="006F1857" w:rsidR="006F1857">
      <w:pPr>
        <w:ind w:firstLine="708"/>
        <w:jc w:val="both"/>
      </w:pPr>
      <w:r>
        <w:t>Imenovanje stečajnog upravitelja izvršeno je automatskim odabirom.</w:t>
      </w:r>
    </w:p>
    <w:p w:rsidRDefault="006F1857" w:rsidP="006F1857" w:rsidR="006F1857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6F1857" w:rsidP="006F1857" w:rsidR="006F1857">
      <w:pPr>
        <w:ind w:firstLine="708"/>
        <w:jc w:val="both"/>
      </w:pPr>
      <w:r>
        <w:t>Stoga je odlučeno kao u izreci.</w:t>
      </w: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E47BBE">
        <w:t>10</w:t>
      </w:r>
      <w:r w:rsidR="00E32743">
        <w:t>.</w:t>
      </w:r>
      <w:r>
        <w:t xml:space="preserve"> </w:t>
      </w:r>
      <w:r w:rsidR="00567DE8">
        <w:t>siječnja 2019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0E66F0" w:rsidP="006864AF" w:rsidR="006864AF">
      <w:r>
        <w:t>Za točnost otpravka – ovlašteni službenik</w:t>
      </w:r>
      <w:r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0E66F0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4D0288">
        <w:t>Šibenik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4D0288">
        <w:t>Šibenik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4D0288">
        <w:t>Šibenik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4D0288">
        <w:t>Šibenik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6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</w:t>
    </w:r>
    <w:r w:rsidR="004D0288">
      <w:t>:</w:t>
    </w:r>
    <w:r w:rsidRPr="006A62B7">
      <w:t xml:space="preserve"> 1 St-</w:t>
    </w:r>
    <w:r w:rsidR="004D0288">
      <w:t>447</w:t>
    </w:r>
    <w:r w:rsidR="00193542">
      <w:t>/17</w:t>
    </w:r>
    <w:r w:rsidR="00492280">
      <w:t>-</w:t>
    </w:r>
    <w:r w:rsidR="00567DE8">
      <w:t>20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0B00"/>
    <w:rsid w:val="000923C5"/>
    <w:rsid w:val="000964E5"/>
    <w:rsid w:val="000A1B4B"/>
    <w:rsid w:val="000A6630"/>
    <w:rsid w:val="000D7790"/>
    <w:rsid w:val="000E66F0"/>
    <w:rsid w:val="0010003A"/>
    <w:rsid w:val="001144F4"/>
    <w:rsid w:val="00117181"/>
    <w:rsid w:val="001433E2"/>
    <w:rsid w:val="001441EB"/>
    <w:rsid w:val="001540AB"/>
    <w:rsid w:val="00186D9B"/>
    <w:rsid w:val="00193542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2F1641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B276D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82F52"/>
    <w:rsid w:val="00492280"/>
    <w:rsid w:val="004A25E5"/>
    <w:rsid w:val="004C2B0A"/>
    <w:rsid w:val="004D0288"/>
    <w:rsid w:val="004D7B96"/>
    <w:rsid w:val="004E0C7D"/>
    <w:rsid w:val="004F2EAE"/>
    <w:rsid w:val="00520474"/>
    <w:rsid w:val="00522A74"/>
    <w:rsid w:val="00554974"/>
    <w:rsid w:val="00566BE9"/>
    <w:rsid w:val="00567DE8"/>
    <w:rsid w:val="00577A9F"/>
    <w:rsid w:val="00586017"/>
    <w:rsid w:val="00590943"/>
    <w:rsid w:val="005B6FB4"/>
    <w:rsid w:val="005C6279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B3C93"/>
    <w:rsid w:val="009C40AB"/>
    <w:rsid w:val="009D30D7"/>
    <w:rsid w:val="009D7018"/>
    <w:rsid w:val="009F07C5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E40"/>
    <w:rsid w:val="00E47BBE"/>
    <w:rsid w:val="00E505D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748E6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4D028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4D0288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6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6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6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6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6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4D028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4D0288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6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6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6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6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6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KOŽA PROMET j.d.o.o. za otkup i prodaju kože i vune</izvorni_sadrzaj>
    <derivirana_varijabla naziv="DomainObject.Predmet.ProtustrankaFormated_1">  KOŽA PROMET j.d.o.o. za otkup i prodaju kože i vune</derivirana_varijabla>
  </DomainObject.Predmet.ProtustrankaFormated>
  <DomainObject.Predmet.ProtustrankaFormatedOIB>
    <izvorni_sadrzaj>  KOŽA PROMET j.d.o.o. za otkup i prodaju kože i vune, OIB 90336689619</izvorni_sadrzaj>
    <derivirana_varijabla naziv="DomainObject.Predmet.ProtustrankaFormatedOIB_1">  KOŽA PROMET j.d.o.o. za otkup i prodaju kože i vune, OIB 90336689619</derivirana_varijabla>
  </DomainObject.Predmet.ProtustrankaFormatedOIB>
  <DomainObject.Predmet.ProtustrankaFormatedWithAdress>
    <izvorni_sadrzaj> KOŽA PROMET j.d.o.o. za otkup i prodaju kože i vune, Macure 23, 22300 Kistanje</izvorni_sadrzaj>
    <derivirana_varijabla naziv="DomainObject.Predmet.ProtustrankaFormatedWithAdress_1"> KOŽA PROMET j.d.o.o. za otkup i prodaju kože i vune, Macure 23, 22300 Kistanje</derivirana_varijabla>
  </DomainObject.Predmet.ProtustrankaFormatedWithAdress>
  <DomainObject.Predmet.ProtustrankaFormatedWithAdressOIB>
    <izvorni_sadrzaj> KOŽA PROMET j.d.o.o. za otkup i prodaju kože i vune, OIB 90336689619, Macure 23, 22300 Kistanje</izvorni_sadrzaj>
    <derivirana_varijabla naziv="DomainObject.Predmet.ProtustrankaFormatedWithAdressOIB_1"> KOŽA PROMET j.d.o.o. za otkup i prodaju kože i vune, OIB 90336689619, Macure 23, 22300 Kistanje</derivirana_varijabla>
  </DomainObject.Predmet.ProtustrankaFormatedWithAdressOIB>
  <DomainObject.Predmet.ProtustrankaWithAdress>
    <izvorni_sadrzaj>KOŽA PROMET j.d.o.o. za otkup i prodaju kože i vune Macure 23, 22300 Kistanje</izvorni_sadrzaj>
    <derivirana_varijabla naziv="DomainObject.Predmet.ProtustrankaWithAdress_1">KOŽA PROMET j.d.o.o. za otkup i prodaju kože i vune Macure 23, 22300 Kistanje</derivirana_varijabla>
  </DomainObject.Predmet.ProtustrankaWithAdress>
  <DomainObject.Predmet.ProtustrankaWithAdressOIB>
    <izvorni_sadrzaj>KOŽA PROMET j.d.o.o. za otkup i prodaju kože i vune, OIB 90336689619, Macure 23, 22300 Kistanje</izvorni_sadrzaj>
    <derivirana_varijabla naziv="DomainObject.Predmet.ProtustrankaWithAdressOIB_1">KOŽA PROMET j.d.o.o. za otkup i prodaju kože i vune, OIB 90336689619, Macure 23, 22300 Kistanje</derivirana_varijabla>
  </DomainObject.Predmet.ProtustrankaWithAdressOIB>
  <DomainObject.Predmet.ProtustrankaNazivFormated>
    <izvorni_sadrzaj>KOŽA PROMET j.d.o.o. za otkup i prodaju kože i vune</izvorni_sadrzaj>
    <derivirana_varijabla naziv="DomainObject.Predmet.ProtustrankaNazivFormated_1">KOŽA PROMET j.d.o.o. za otkup i prodaju kože i vune</derivirana_varijabla>
  </DomainObject.Predmet.ProtustrankaNazivFormated>
  <DomainObject.Predmet.ProtustrankaNazivFormatedOIB>
    <izvorni_sadrzaj>KOŽA PROMET j.d.o.o. za otkup i prodaju kože i vune, OIB 90336689619</izvorni_sadrzaj>
    <derivirana_varijabla naziv="DomainObject.Predmet.ProtustrankaNazivFormatedOIB_1">KOŽA PROMET j.d.o.o. za otkup i prodaju kože i vune, OIB 90336689619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KOŽA PROMET j.d.o.o. za otkup i prodaju kože i vune</item>
    </izvorni_sadrzaj>
    <derivirana_varijabla naziv="DomainObject.Predmet.ProtuStrankaListFormated_1">
      <item>KOŽA PROMET j.d.o.o. za otkup i prodaju kože i vune</item>
    </derivirana_varijabla>
  </DomainObject.Predmet.ProtuStrankaListFormated>
  <DomainObject.Predmet.ProtuStrankaListFormatedOIB>
    <izvorni_sadrzaj>
      <item>KOŽA PROMET j.d.o.o. za otkup i prodaju kože i vune, OIB 90336689619</item>
    </izvorni_sadrzaj>
    <derivirana_varijabla naziv="DomainObject.Predmet.ProtuStrankaListFormatedOIB_1">
      <item>KOŽA PROMET j.d.o.o. za otkup i prodaju kože i vune, OIB 90336689619</item>
    </derivirana_varijabla>
  </DomainObject.Predmet.ProtuStrankaListFormatedOIB>
  <DomainObject.Predmet.ProtuStrankaListFormatedWithAdress>
    <izvorni_sadrzaj>
      <item>KOŽA PROMET j.d.o.o. za otkup i prodaju kože i vune, Macure 23, 22300 Kistanje</item>
    </izvorni_sadrzaj>
    <derivirana_varijabla naziv="DomainObject.Predmet.ProtuStrankaListFormatedWithAdress_1">
      <item>KOŽA PROMET j.d.o.o. za otkup i prodaju kože i vune, Macure 23, 22300 Kistanje</item>
    </derivirana_varijabla>
  </DomainObject.Predmet.ProtuStrankaListFormatedWithAdress>
  <DomainObject.Predmet.ProtuStrankaListFormatedWithAdressOIB>
    <izvorni_sadrzaj>
      <item>KOŽA PROMET j.d.o.o. za otkup i prodaju kože i vune, OIB 90336689619, Macure 23, 22300 Kistanje</item>
    </izvorni_sadrzaj>
    <derivirana_varijabla naziv="DomainObject.Predmet.ProtuStrankaListFormatedWithAdressOIB_1">
      <item>KOŽA PROMET j.d.o.o. za otkup i prodaju kože i vune, OIB 90336689619, Macure 23, 22300 Kistanje</item>
    </derivirana_varijabla>
  </DomainObject.Predmet.ProtuStrankaListFormatedWithAdressOIB>
  <DomainObject.Predmet.ProtuStrankaListNazivFormated>
    <izvorni_sadrzaj>
      <item>KOŽA PROMET j.d.o.o. za otkup i prodaju kože i vune</item>
    </izvorni_sadrzaj>
    <derivirana_varijabla naziv="DomainObject.Predmet.ProtuStrankaListNazivFormated_1">
      <item>KOŽA PROMET j.d.o.o. za otkup i prodaju kože i vune</item>
    </derivirana_varijabla>
  </DomainObject.Predmet.ProtuStrankaListNazivFormated>
  <DomainObject.Predmet.ProtuStrankaListNazivFormatedOIB>
    <izvorni_sadrzaj>
      <item>KOŽA PROMET j.d.o.o. za otkup i prodaju kože i vune, OIB 90336689619</item>
    </izvorni_sadrzaj>
    <derivirana_varijabla naziv="DomainObject.Predmet.ProtuStrankaListNazivFormatedOIB_1">
      <item>KOŽA PROMET j.d.o.o. za otkup i prodaju kože i vune, OIB 90336689619</item>
    </derivirana_varijabla>
  </DomainObject.Predmet.ProtuStrankaListNazivFormatedOIB>
  <DomainObject.Predmet.OstaliListFormated>
    <izvorni_sadrzaj>
      <item>Milivoj Macura</item>
    </izvorni_sadrzaj>
    <derivirana_varijabla naziv="DomainObject.Predmet.OstaliListFormated_1">
      <item>Milivoj Macura</item>
    </derivirana_varijabla>
  </DomainObject.Predmet.OstaliListFormated>
  <DomainObject.Predmet.OstaliListFormatedOIB>
    <izvorni_sadrzaj>
      <item>Milivoj Macura, OIB 03769952155</item>
    </izvorni_sadrzaj>
    <derivirana_varijabla naziv="DomainObject.Predmet.OstaliListFormatedOIB_1">
      <item>Milivoj Macura, OIB 03769952155</item>
    </derivirana_varijabla>
  </DomainObject.Predmet.OstaliListFormatedOIB>
  <DomainObject.Predmet.OstaliListFormatedWithAdress>
    <izvorni_sadrzaj>
      <item>Milivoj Macura, MACURE 23 (ranije: KISTANJE, KISTANJE, 0), 22300 Kistanje</item>
    </izvorni_sadrzaj>
    <derivirana_varijabla naziv="DomainObject.Predmet.OstaliListFormatedWithAdress_1">
      <item>Milivoj Macura, MACURE 23 (ranije: KISTANJE, KISTANJE, 0), 22300 Kistanje</item>
    </derivirana_varijabla>
  </DomainObject.Predmet.OstaliListFormatedWithAdress>
  <DomainObject.Predmet.OstaliListFormatedWithAdressOIB>
    <izvorni_sadrzaj>
      <item>Milivoj Macura, OIB 03769952155, MACURE 23 (ranije: KISTANJE, KISTANJE, 0), 22300 Kistanje</item>
    </izvorni_sadrzaj>
    <derivirana_varijabla naziv="DomainObject.Predmet.OstaliListFormatedWithAdressOIB_1">
      <item>Milivoj Macura, OIB 03769952155, MACURE 23 (ranije: KISTANJE, KISTANJE, 0), 22300 Kistanje</item>
    </derivirana_varijabla>
  </DomainObject.Predmet.OstaliListFormatedWithAdressOIB>
  <DomainObject.Predmet.OstaliListNazivFormated>
    <izvorni_sadrzaj>
      <item>Milivoj Macura</item>
    </izvorni_sadrzaj>
    <derivirana_varijabla naziv="DomainObject.Predmet.OstaliListNazivFormated_1">
      <item>Milivoj Macura</item>
    </derivirana_varijabla>
  </DomainObject.Predmet.OstaliListNazivFormated>
  <DomainObject.Predmet.OstaliListNazivFormatedOIB>
    <izvorni_sadrzaj>
      <item>Milivoj Macura, OIB 03769952155</item>
    </izvorni_sadrzaj>
    <derivirana_varijabla naziv="DomainObject.Predmet.OstaliListNazivFormatedOIB_1">
      <item>Milivoj Macura, OIB 03769952155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KOŽA PROMET j.d.o.o. za otkup i prodaju kože i vune</izvorni_sadrzaj>
    <derivirana_varijabla naziv="DomainObject.Predmet.ProtustrankaIDrugi_1">KOŽA PROMET j.d.o.o. za otkup i prodaju kože i vune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KOŽA PROMET j.d.o.o. za otkup i prodaju kože i vune, OIB 90336689619, Macure 23, 22300 Kistanje</izvorni_sadrzaj>
    <derivirana_varijabla naziv="DomainObject.Predmet.ProtustrankaIDrugiAdressOIB_1">KOŽA PROMET j.d.o.o. za otkup i prodaju kože i vune, OIB 90336689619, Macure 23,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KOŽA PROMET j.d.o.o. za otkup i prodaju kože i vune</item>
      <item>FINA - Podružnica Šibenik</item>
      <item>Milivoj Macura</item>
    </izvorni_sadrzaj>
    <derivirana_varijabla naziv="DomainObject.Predmet.SudioniciListNaziv_1">
      <item>KOŽA PROMET j.d.o.o. za otkup i prodaju kože i vune</item>
      <item>FINA - Podružnica Šibenik</item>
      <item>Milivoj Macura</item>
    </derivirana_varijabla>
  </DomainObject.Predmet.SudioniciListNaziv>
  <DomainObject.Predmet.SudioniciListAdressOIB>
    <izvorni_sadrzaj>
      <item>KOŽA PROMET j.d.o.o. za otkup i prodaju kože i vune, OIB 90336689619, Macure 23,22300 Kistanje</item>
      <item>FINA - Podružnica Šibenik, OIB 85821130368, Perivoj L. Marune 1,22000 Šibenik</item>
      <item>Milivoj Macura, OIB 03769952155, MACURE 23 (ranije: KISTANJE, KISTANJE, 0),22300 Kistanje</item>
    </izvorni_sadrzaj>
    <derivirana_varijabla naziv="DomainObject.Predmet.SudioniciListAdressOIB_1">
      <item>KOŽA PROMET j.d.o.o. za otkup i prodaju kože i vune, OIB 90336689619, Macure 23,22300 Kistanje</item>
      <item>FINA - Podružnica Šibenik, OIB 85821130368, Perivoj L. Marune 1,22000 Šibenik</item>
      <item>Milivoj Macura, OIB 03769952155, MACURE 23 (ranije: KISTANJE, KISTANJE, 0),22300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90336689619</item>
      <item>, OIB 85821130368</item>
      <item>, OIB 03769952155</item>
    </izvorni_sadrzaj>
    <derivirana_varijabla naziv="DomainObject.Predmet.SudioniciListNazivOIB_1">
      <item>, OIB 90336689619</item>
      <item>, OIB 85821130368</item>
      <item>, OIB 03769952155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2018.</izvorni_sadrzaj>
    <derivirana_varijabla naziv="DomainObject.Predmet.DatumZadnjeOdrzaneSudskeRadnje_1">12. veljače 2018.</derivirana_varijabla>
  </DomainObject.Predmet.DatumZadnjeOdrzaneSudskeRadnje>
  <DomainObject.PredzadnjaOdlukaIzPredmeta.DatumDonosenjaOdluke>
    <izvorni_sadrzaj>5. prosinca 2017.</izvorni_sadrzaj>
    <derivirana_varijabla naziv="DomainObject.PredzadnjaOdlukaIzPredmeta.DatumDonosenjaOdluke_1">5. prosinca 2017.</derivirana_varijabla>
  </DomainObject.PredzadnjaOdlukaIzPredmeta.DatumDonosenjaOdluke>
  <DomainObject.PredzadnjaOdlukaIzPredmeta.Oznaka>
    <izvorni_sadrzaj>St-447/2017-3</izvorni_sadrzaj>
    <derivirana_varijabla naziv="DomainObject.PredzadnjaOdlukaIzPredmeta.Oznaka_1">St-447/2017-3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640</properties:Words>
  <properties:Characters>3394</properties:Characters>
  <properties:Lines>96</properties:Lines>
  <properties:Paragraphs>43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2018-07-16T10:30:00Z</dcterms:created>
  <dc:creator>Ardena Bajlo</dc:creator>
  <cp:lastModifiedBy>Ardena Bajlo</cp:lastModifiedBy>
  <cp:lastPrinted>2016-10-05T09:54:00Z</cp:lastPrinted>
  <dcterms:modified xmlns:xsi="http://www.w3.org/2001/XMLSchema-instance" xsi:type="dcterms:W3CDTF">2019-01-10T10:08:00Z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(1St-447-17 -  KOŽA PROMET j.d.o.o., 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