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4fb1" w14:paraId="aee4fb1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056B8E">
        <w:t>324</w:t>
      </w:r>
      <w:r>
        <w:t>/16-6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056B8E">
        <w:t>MONTAŽA LIKA d.o.o., Donja Suvaja, Donja Suvaja 18, Donja Suvaja, OIB: 65662768111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056B8E">
        <w:t>03. ožujka</w:t>
      </w:r>
      <w:r>
        <w:t xml:space="preserve"> 2016</w:t>
      </w:r>
      <w:r w:rsidRPr="00FC1537">
        <w:t xml:space="preserve">., dana </w:t>
      </w:r>
      <w:r w:rsidR="00056B8E">
        <w:t>18</w:t>
      </w:r>
      <w:r>
        <w:t xml:space="preserve">. ožujka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056B8E">
        <w:t>MONTAŽA LIKA d.o.o., Donja Suvaja, Donja Suvaja 18, Donja Suvaja, OIB: 65662768111</w:t>
      </w:r>
      <w:r>
        <w:t xml:space="preserve">, </w:t>
      </w:r>
      <w:r w:rsidRPr="00FC1537">
        <w:t xml:space="preserve">iznosi </w:t>
      </w:r>
      <w:r w:rsidR="00056B8E">
        <w:rPr>
          <w:b/>
        </w:rPr>
        <w:t>25.662,65</w:t>
      </w:r>
      <w:r>
        <w:rPr>
          <w:b/>
        </w:rPr>
        <w:t xml:space="preserve"> </w:t>
      </w:r>
      <w:r>
        <w:t>kuna.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056B8E">
        <w:t>Rade Dubajić, Donja Suvaja, Donja Suvaja 18</w:t>
      </w:r>
      <w:r>
        <w:t xml:space="preserve">, </w:t>
      </w:r>
      <w:r w:rsidRPr="00FC1537">
        <w:t>dužnika</w:t>
      </w:r>
      <w:r>
        <w:t xml:space="preserve"> </w:t>
      </w:r>
      <w:r w:rsidR="00056B8E">
        <w:t>MONTAŽA LIKA d.o.o., Donja Suvaja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056B8E">
        <w:t>MONTAŽA LIKA d.o.o., Donja Suvaja, Donja Suvaja 18, Donja Suvaja, OIB: 65662768111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056B8E">
        <w:t>MONTAŽA LIKA d.o.o., Donja Suvaja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056B8E">
        <w:t>18</w:t>
      </w:r>
      <w:r>
        <w:t>. ožujka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B62A9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056B8E">
      <w:t>324</w:t>
    </w:r>
    <w:r>
      <w:t>/16-6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56B8E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B62A9"/>
    <w:rsid w:val="005C42A8"/>
    <w:rsid w:val="005F2D85"/>
    <w:rsid w:val="00631196"/>
    <w:rsid w:val="0064096B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56692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6429"/>
    <w:rsid w:val="00F01584"/>
    <w:rsid w:val="00F21612"/>
    <w:rsid w:val="00F252AF"/>
    <w:rsid w:val="00F32BF4"/>
    <w:rsid w:val="00F46E88"/>
    <w:rsid w:val="00F50235"/>
    <w:rsid w:val="00F538CC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B6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B6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MONTAŽA LIKA d.o.o. za industrijsku izolaciju i poslovanje s metalom</izvorni_sadrzaj>
    <derivirana_varijabla naziv="DomainObject.Predmet.ProtustrankaFormated_1">  MONTAŽA LIKA d.o.o. za industrijsku izolaciju i poslovanje s metalom</derivirana_varijabla>
  </DomainObject.Predmet.ProtustrankaFormated>
  <DomainObject.Predmet.ProtustrankaFormatedOIB>
    <izvorni_sadrzaj>  MONTAŽA LIKA d.o.o. za industrijsku izolaciju i poslovanje s metalom, OIB 65662768111</izvorni_sadrzaj>
    <derivirana_varijabla naziv="DomainObject.Predmet.ProtustrankaFormatedOIB_1">  MONTAŽA LIKA d.o.o. za industrijsku izolaciju i poslovanje s metalom, OIB 65662768111</derivirana_varijabla>
  </DomainObject.Predmet.ProtustrankaFormatedOIB>
  <DomainObject.Predmet.ProtustrankaFormatedWithAdress>
    <izvorni_sadrzaj> MONTAŽA LIKA d.o.o. za industrijsku izolaciju i poslovanje s metalom, Donja Suvaja 18, 23445 Donja Suvaja</izvorni_sadrzaj>
    <derivirana_varijabla naziv="DomainObject.Predmet.ProtustrankaFormatedWithAdress_1"> MONTAŽA LIKA d.o.o. za industrijsku izolaciju i poslovanje s metalom, Donja Suvaja 18, 23445 Donja Suvaja</derivirana_varijabla>
  </DomainObject.Predmet.ProtustrankaFormatedWithAdress>
  <DomainObject.Predmet.ProtustrankaFormatedWithAdressOIB>
    <izvorni_sadrzaj> MONTAŽA LIKA d.o.o. za industrijsku izolaciju i poslovanje s metalom, OIB 65662768111, Donja Suvaja 18, 23445 Donja Suvaja</izvorni_sadrzaj>
    <derivirana_varijabla naziv="DomainObject.Predmet.ProtustrankaFormatedWithAdressOIB_1"> MONTAŽA LIKA d.o.o. za industrijsku izolaciju i poslovanje s metalom, OIB 65662768111, Donja Suvaja 18, 23445 Donja Suvaja</derivirana_varijabla>
  </DomainObject.Predmet.ProtustrankaFormatedWithAdressOIB>
  <DomainObject.Predmet.ProtustrankaWithAdress>
    <izvorni_sadrzaj>MONTAŽA LIKA d.o.o. za industrijsku izolaciju i poslovanje s metalom Donja Suvaja 18, 23445 Donja Suvaja</izvorni_sadrzaj>
    <derivirana_varijabla naziv="DomainObject.Predmet.ProtustrankaWithAdress_1">MONTAŽA LIKA d.o.o. za industrijsku izolaciju i poslovanje s metalom Donja Suvaja 18, 23445 Donja Suvaja</derivirana_varijabla>
  </DomainObject.Predmet.ProtustrankaWithAdress>
  <DomainObject.Predmet.ProtustrankaWithAdressOIB>
    <izvorni_sadrzaj>MONTAŽA LIKA d.o.o. za industrijsku izolaciju i poslovanje s metalom, OIB 65662768111, Donja Suvaja 18, 23445 Donja Suvaja</izvorni_sadrzaj>
    <derivirana_varijabla naziv="DomainObject.Predmet.ProtustrankaWithAdressOIB_1">MONTAŽA LIKA d.o.o. za industrijsku izolaciju i poslovanje s metalom, OIB 65662768111, Donja Suvaja 18, 23445 Donja Suvaja</derivirana_varijabla>
  </DomainObject.Predmet.ProtustrankaWithAdressOIB>
  <DomainObject.Predmet.ProtustrankaNazivFormated>
    <izvorni_sadrzaj>MONTAŽA LIKA d.o.o. za industrijsku izolaciju i poslovanje s metalom</izvorni_sadrzaj>
    <derivirana_varijabla naziv="DomainObject.Predmet.ProtustrankaNazivFormated_1">MONTAŽA LIKA d.o.o. za industrijsku izolaciju i poslovanje s metalom</derivirana_varijabla>
  </DomainObject.Predmet.ProtustrankaNazivFormated>
  <DomainObject.Predmet.ProtustrankaNazivFormatedOIB>
    <izvorni_sadrzaj>MONTAŽA LIKA d.o.o. za industrijsku izolaciju i poslovanje s metalom, OIB 65662768111</izvorni_sadrzaj>
    <derivirana_varijabla naziv="DomainObject.Predmet.ProtustrankaNazivFormatedOIB_1">MONTAŽA LIKA d.o.o. za industrijsku izolaciju i poslovanje s metalom, OIB 65662768111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25662.65</izvorni_sadrzaj>
    <derivirana_varijabla naziv="DomainObject.Predmet.TrenutnaVrijednost_1">25662.65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MONTAŽA LIKA d.o.o. za industrijsku izolaciju i poslovanje s metalom</item>
    </izvorni_sadrzaj>
    <derivirana_varijabla naziv="DomainObject.Predmet.ProtuStrankaListFormated_1">
      <item>MONTAŽA LIKA d.o.o. za industrijsku izolaciju i poslovanje s metalom</item>
    </derivirana_varijabla>
  </DomainObject.Predmet.ProtuStrankaListFormated>
  <DomainObject.Predmet.ProtuStrankaListFormatedOIB>
    <izvorni_sadrzaj>
      <item>MONTAŽA LIKA d.o.o. za industrijsku izolaciju i poslovanje s metalom, OIB 65662768111</item>
    </izvorni_sadrzaj>
    <derivirana_varijabla naziv="DomainObject.Predmet.ProtuStrankaListFormatedOIB_1">
      <item>MONTAŽA LIKA d.o.o. za industrijsku izolaciju i poslovanje s metalom, OIB 65662768111</item>
    </derivirana_varijabla>
  </DomainObject.Predmet.ProtuStrankaListFormatedOIB>
  <DomainObject.Predmet.ProtuStrankaListFormatedWithAdress>
    <izvorni_sadrzaj>
      <item>MONTAŽA LIKA d.o.o. za industrijsku izolaciju i poslovanje s metalom, Donja Suvaja 18, 23445 Donja Suvaja</item>
    </izvorni_sadrzaj>
    <derivirana_varijabla naziv="DomainObject.Predmet.ProtuStrankaListFormatedWithAdress_1">
      <item>MONTAŽA LIKA d.o.o. za industrijsku izolaciju i poslovanje s metalom, Donja Suvaja 18, 23445 Donja Suvaja</item>
    </derivirana_varijabla>
  </DomainObject.Predmet.ProtuStrankaListFormatedWithAdress>
  <DomainObject.Predmet.ProtuStrankaListFormatedWithAdressOIB>
    <izvorni_sadrzaj>
      <item>MONTAŽA LIKA d.o.o. za industrijsku izolaciju i poslovanje s metalom, OIB 65662768111, Donja Suvaja 18, 23445 Donja Suvaja</item>
    </izvorni_sadrzaj>
    <derivirana_varijabla naziv="DomainObject.Predmet.ProtuStrankaListFormatedWithAdressOIB_1">
      <item>MONTAŽA LIKA d.o.o. za industrijsku izolaciju i poslovanje s metalom, OIB 65662768111, Donja Suvaja 18, 23445 Donja Suvaja</item>
    </derivirana_varijabla>
  </DomainObject.Predmet.ProtuStrankaListFormatedWithAdressOIB>
  <DomainObject.Predmet.ProtuStrankaListNazivFormated>
    <izvorni_sadrzaj>
      <item>MONTAŽA LIKA d.o.o. za industrijsku izolaciju i poslovanje s metalom</item>
    </izvorni_sadrzaj>
    <derivirana_varijabla naziv="DomainObject.Predmet.ProtuStrankaListNazivFormated_1">
      <item>MONTAŽA LIKA d.o.o. za industrijsku izolaciju i poslovanje s metalom</item>
    </derivirana_varijabla>
  </DomainObject.Predmet.ProtuStrankaListNazivFormated>
  <DomainObject.Predmet.ProtuStrankaListNazivFormatedOIB>
    <izvorni_sadrzaj>
      <item>MONTAŽA LIKA d.o.o. za industrijsku izolaciju i poslovanje s metalom, OIB 65662768111</item>
    </izvorni_sadrzaj>
    <derivirana_varijabla naziv="DomainObject.Predmet.ProtuStrankaListNazivFormatedOIB_1">
      <item>MONTAŽA LIKA d.o.o. za industrijsku izolaciju i poslovanje s metalom, OIB 65662768111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MONTAŽA LIKA d.o.o. za industrijsku izolaciju i poslovanje s metalom</izvorni_sadrzaj>
    <derivirana_varijabla naziv="DomainObject.Predmet.ProtustrankaIDrugi_1">MONTAŽA LIKA d.o.o. za industrijsku izolaciju i poslovanje s metalom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MONTAŽA LIKA d.o.o. za industrijsku izolaciju i poslovanje s metalom, OIB 65662768111, Donja Suvaja 18, 23445 Donja Suvaja</izvorni_sadrzaj>
    <derivirana_varijabla naziv="DomainObject.Predmet.ProtustrankaIDrugiAdressOIB_1">MONTAŽA LIKA d.o.o. za industrijsku izolaciju i poslovanje s metalom, OIB 65662768111, Donja Suvaja 18, 23445 Donja Suvaja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MONTAŽA LIKA d.o.o. za industrijsku izolaciju i poslovanje s metalom</item>
    </izvorni_sadrzaj>
    <derivirana_varijabla naziv="DomainObject.Predmet.SudioniciListNaziv_1">
      <item>FINA</item>
      <item>MONTAŽA LIKA d.o.o. za industrijsku izolaciju i poslovanje s metalom</item>
    </derivirana_varijabla>
  </DomainObject.Predmet.SudioniciListNaziv>
  <DomainObject.Predmet.SudioniciListAdressOIB>
    <izvorni_sadrzaj>
      <item>FINA, OIB 85821130368</item>
      <item>MONTAŽA LIKA d.o.o. za industrijsku izolaciju i poslovanje s metalom, OIB 65662768111, Donja Suvaja 18,23445 Donja Suvaja</item>
    </izvorni_sadrzaj>
    <derivirana_varijabla naziv="DomainObject.Predmet.SudioniciListAdressOIB_1">
      <item>FINA, OIB 85821130368</item>
      <item>MONTAŽA LIKA d.o.o. za industrijsku izolaciju i poslovanje s metalom, OIB 65662768111, Donja Suvaja 18,23445 Donja Suvaja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65662768111</item>
    </izvorni_sadrzaj>
    <derivirana_varijabla naziv="DomainObject.Predmet.SudioniciListNazivOIB_1">
      <item>, OIB 85821130368</item>
      <item>, OIB 65662768111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414</properties:Words>
  <properties:Characters>2062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2016-03-18T09:22:00Z</dcterms:created>
  <dc:creator>Danijela Markulin</dc:creator>
  <cp:lastModifiedBy>wsadmin</cp:lastModifiedBy>
  <cp:lastPrinted>2015-12-23T08:04:00Z</cp:lastPrinted>
  <dcterms:modified xmlns:xsi="http://www.w3.org/2001/XMLSchema-instance" xsi:type="dcterms:W3CDTF">2016-03-18T12:50:00Z</dcterms:modified>
  <cp:revision>3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