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8fbdc" w14:paraId="178fbdc" w:rsidRDefault="0039632D" w:rsidP="00BB5970" w:rsidR="00BB5970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 w:rsidRPr="008C3132">
        <w:t>1 St-</w:t>
      </w:r>
      <w:r w:rsidR="009E19A1">
        <w:t>814/16-7</w:t>
      </w:r>
    </w:p>
    <w:p w:rsidRDefault="00BB5970" w:rsidP="00BB5970" w:rsidR="00BB5970" w:rsidRPr="008C3132">
      <w:pPr>
        <w:jc w:val="center"/>
      </w:pPr>
    </w:p>
    <w:p w:rsidRDefault="00FC62A0" w:rsidP="00BB5970" w:rsidR="00FC62A0"/>
    <w:p w:rsidRDefault="00FC62A0" w:rsidP="00BB5970" w:rsidR="00FC62A0"/>
    <w:p w:rsidRDefault="00BB5970" w:rsidP="00BB5970" w:rsidR="00BB5970" w:rsidRPr="008C3132">
      <w:r w:rsidRPr="008C3132">
        <w:t>REPUBLIKA HRVATSKA</w:t>
      </w:r>
    </w:p>
    <w:p w:rsidRDefault="00BB5970" w:rsidP="00BB5970" w:rsidR="00BB5970">
      <w:r w:rsidRPr="008C3132">
        <w:t>TRGOVAČKI SUD U ZADRU</w:t>
      </w:r>
    </w:p>
    <w:p w:rsidRDefault="00BB5970" w:rsidP="00BB5970" w:rsidR="00BB5970">
      <w:r>
        <w:t>Dr. Franje Tuđmana 35</w:t>
      </w:r>
    </w:p>
    <w:p w:rsidRDefault="00BB5970" w:rsidP="00BB5970" w:rsidR="00BB5970"/>
    <w:p w:rsidRDefault="00BB5970" w:rsidP="00BB5970" w:rsidR="00BB5970" w:rsidRPr="008C3132">
      <w:pPr>
        <w:jc w:val="center"/>
      </w:pPr>
      <w:r>
        <w:t xml:space="preserve">U  I M E  R E P U B L I K E  H R V A T S K E </w:t>
      </w:r>
    </w:p>
    <w:p w:rsidRDefault="00BB5970" w:rsidP="00BB5970" w:rsidR="00BB5970" w:rsidRPr="008C3132">
      <w:pPr>
        <w:jc w:val="both"/>
      </w:pPr>
    </w:p>
    <w:p w:rsidRDefault="00BB5970" w:rsidP="00BB5970" w:rsidR="00BB5970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B5970" w:rsidP="00BB5970" w:rsidR="00BB5970" w:rsidRPr="008C3132"/>
    <w:p w:rsidRDefault="00BB5970" w:rsidP="00BB5970" w:rsidR="00BB5970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9E19A1">
        <w:t>PRO FOTO d.o.o., Zadar, Nikole Tesle 2, OIB: 66038145234</w:t>
      </w:r>
      <w:r w:rsidR="00AC4F23">
        <w:t>,</w:t>
      </w:r>
      <w:r w:rsidRPr="008C3132">
        <w:t xml:space="preserve"> dana </w:t>
      </w:r>
      <w:r w:rsidR="009E19A1">
        <w:t>15</w:t>
      </w:r>
      <w:r w:rsidR="00944A23">
        <w:t>. veljače 2017</w:t>
      </w:r>
      <w:r w:rsidRPr="008C3132">
        <w:t>.,</w:t>
      </w:r>
    </w:p>
    <w:p w:rsidRDefault="00BB5970" w:rsidP="00BB5970" w:rsidR="00BB5970" w:rsidRPr="008C3132">
      <w:pPr>
        <w:jc w:val="both"/>
      </w:pPr>
    </w:p>
    <w:p w:rsidRDefault="00BB5970" w:rsidP="00BB5970" w:rsidR="00BB5970" w:rsidRPr="008C3132">
      <w:pPr>
        <w:jc w:val="center"/>
      </w:pPr>
      <w:r w:rsidRPr="008C3132">
        <w:t>r i j e š i o  j e</w:t>
      </w:r>
    </w:p>
    <w:p w:rsidRDefault="00BB5970" w:rsidP="00BB5970" w:rsidR="00BB5970" w:rsidRPr="008C3132">
      <w:pPr>
        <w:jc w:val="center"/>
      </w:pPr>
    </w:p>
    <w:p w:rsidRDefault="00BB5970" w:rsidP="00BB5970" w:rsidR="00BB5970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 xml:space="preserve">stečajni postupak nad stečajnim dužnikom </w:t>
      </w:r>
      <w:r w:rsidR="009E19A1">
        <w:t>PRO FOTO d.o.o., Zadar, Nikole Tesle 2, OIB: 66038145234.</w:t>
      </w:r>
    </w:p>
    <w:p w:rsidRDefault="00BB5970" w:rsidP="00BB5970" w:rsidR="00BB5970">
      <w:pPr>
        <w:ind w:hanging="705" w:left="705"/>
        <w:jc w:val="both"/>
      </w:pPr>
    </w:p>
    <w:p w:rsidRDefault="00BB5970" w:rsidP="00BB5970" w:rsidR="00BB5970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>
        <w:t>kraćeni s</w:t>
      </w:r>
      <w:r w:rsidRPr="002B5AAE">
        <w:t xml:space="preserve">tečajni postupak nad stečajnim dužnikom </w:t>
      </w:r>
      <w:r w:rsidR="009E19A1">
        <w:t>PRO FOTO d.o.o., Zadar, Nikole Tesle 2, OIB: 66038145234</w:t>
      </w:r>
      <w:r>
        <w:t>,</w:t>
      </w:r>
      <w:r w:rsidRPr="002B5AAE">
        <w:t xml:space="preserve"> otvara se </w:t>
      </w:r>
      <w:r w:rsidR="009E19A1">
        <w:t>15</w:t>
      </w:r>
      <w:r w:rsidR="00944A23">
        <w:t>. veljače 2017</w:t>
      </w:r>
      <w:r w:rsidRPr="002B5AAE">
        <w:t xml:space="preserve">. godine u </w:t>
      </w:r>
      <w:r w:rsidR="00944A23">
        <w:t>14,</w:t>
      </w:r>
      <w:r w:rsidR="009E19A1">
        <w:t>00</w:t>
      </w:r>
      <w:r w:rsidRPr="002B5AAE">
        <w:t xml:space="preserve"> sati i istog trenutka rješenje o otvaranju </w:t>
      </w:r>
      <w:r>
        <w:t>skraćenog</w:t>
      </w:r>
      <w:r w:rsidRPr="002B5AAE">
        <w:t xml:space="preserve"> stečajnog postupka objavit će se na </w:t>
      </w:r>
      <w:r>
        <w:t>e-</w:t>
      </w:r>
      <w:r w:rsidRPr="002B5AAE">
        <w:t xml:space="preserve">oglasnoj ploči suda. </w:t>
      </w:r>
    </w:p>
    <w:p w:rsidRDefault="00BB5970" w:rsidP="00BB5970" w:rsidR="00BB5970" w:rsidRPr="002B5AAE">
      <w:pPr>
        <w:ind w:hanging="705" w:left="705"/>
        <w:jc w:val="both"/>
      </w:pPr>
    </w:p>
    <w:p w:rsidRDefault="00BB5970" w:rsidP="00BB5970" w:rsidR="00BB5970" w:rsidRPr="009E19A1">
      <w:pPr>
        <w:ind w:hanging="705" w:left="705"/>
        <w:jc w:val="both"/>
        <w:rPr>
          <w:b/>
        </w:rPr>
      </w:pPr>
      <w:r w:rsidRPr="002B5AAE">
        <w:t>III.</w:t>
      </w:r>
      <w:r w:rsidRPr="002B5AAE">
        <w:rPr>
          <w:b/>
        </w:rPr>
        <w:tab/>
      </w:r>
      <w:r w:rsidRPr="002F3453">
        <w:t xml:space="preserve">Stečajnim upraviteljem imenuje se </w:t>
      </w:r>
      <w:r w:rsidR="00787E77">
        <w:t xml:space="preserve">Nada Mikulandra </w:t>
      </w:r>
      <w:r w:rsidR="00787E77" w:rsidRPr="008E37E9">
        <w:t>iz Bilice, Stubalj 238, OIB: 01343352417</w:t>
      </w:r>
      <w:r w:rsidR="00787E77">
        <w:t>.</w:t>
      </w:r>
    </w:p>
    <w:p w:rsidRDefault="00BB5970" w:rsidP="00BB5970" w:rsidR="00BB5970" w:rsidRPr="002B5AAE">
      <w:pPr>
        <w:ind w:hanging="705" w:left="705"/>
        <w:jc w:val="both"/>
      </w:pPr>
    </w:p>
    <w:p w:rsidRDefault="00BB5970" w:rsidP="00BB5970" w:rsidR="00BB5970">
      <w:pPr>
        <w:ind w:hanging="705" w:left="705"/>
        <w:jc w:val="both"/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 xml:space="preserve">stečajni postupak nad dužnikom </w:t>
      </w:r>
      <w:r w:rsidR="009E19A1">
        <w:t>PRO FOTO d.o.o., Zadar, Nikole Tesle 2, OIB: 66038145234.</w:t>
      </w:r>
    </w:p>
    <w:p w:rsidRDefault="00BB5970" w:rsidP="00BB5970" w:rsidR="00BB5970" w:rsidRPr="000A7AAA">
      <w:pPr>
        <w:ind w:hanging="705" w:left="705"/>
        <w:jc w:val="both"/>
        <w:rPr>
          <w:b/>
        </w:rPr>
      </w:pPr>
    </w:p>
    <w:p w:rsidRDefault="00BB5970" w:rsidP="00BB5970" w:rsidR="00BB5970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BB5970" w:rsidP="009E19A1" w:rsidR="00BB5970">
      <w:pPr>
        <w:jc w:val="both"/>
      </w:pPr>
    </w:p>
    <w:p w:rsidRDefault="00BB5970" w:rsidP="00BB5970" w:rsidR="00BB5970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>
        <w:t>skraćenog</w:t>
      </w:r>
      <w:r w:rsidRPr="002B5AAE">
        <w:t xml:space="preserve"> stečajnog postupka odmah po objavi na e-oglasnoj ploči i po pravomoćnosti radi brisanja stečajnog dužnika iz registra.</w:t>
      </w:r>
    </w:p>
    <w:p w:rsidRDefault="00BB5970" w:rsidP="009E19A1" w:rsidR="00BB5970">
      <w:pPr>
        <w:jc w:val="both"/>
      </w:pPr>
    </w:p>
    <w:p w:rsidRDefault="00BB5970" w:rsidP="00BB5970" w:rsidR="00BB5970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>
        <w:t>skraćenog</w:t>
      </w:r>
      <w:r w:rsidRPr="002B5AAE">
        <w:t xml:space="preserve"> stečajnog postupka i imenovanje stečajnog upravitelja upisat će se u zemljišne knjige, upisnik brodov</w:t>
      </w:r>
      <w:r w:rsidR="00944A23">
        <w:t xml:space="preserve">a, upisnik brodova u izgradnji </w:t>
      </w:r>
      <w:r w:rsidRPr="002B5AAE">
        <w:t>i upisnik prava intelektualnog vlasništva.</w:t>
      </w:r>
    </w:p>
    <w:p w:rsidRDefault="00BB5970" w:rsidP="00BB5970" w:rsidR="00BB5970">
      <w:pPr>
        <w:ind w:hanging="705" w:left="705"/>
        <w:jc w:val="both"/>
      </w:pPr>
    </w:p>
    <w:p w:rsidRDefault="00BB5970" w:rsidP="00BB5970" w:rsidR="00BB5970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</w:t>
      </w:r>
      <w:r>
        <w:t>skraćenog</w:t>
      </w:r>
      <w:r w:rsidRPr="002B5AAE">
        <w:t xml:space="preserve">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BB5970" w:rsidP="00BB5970" w:rsidR="00BB5970">
      <w:pPr>
        <w:rPr>
          <w:b/>
        </w:rPr>
      </w:pPr>
    </w:p>
    <w:p w:rsidRDefault="009E19A1" w:rsidP="00BB5970" w:rsidR="009E19A1">
      <w:pPr>
        <w:rPr>
          <w:b/>
        </w:rPr>
      </w:pPr>
    </w:p>
    <w:p w:rsidRDefault="009E19A1" w:rsidP="00BB5970" w:rsidR="009E19A1" w:rsidRPr="002B5AAE">
      <w:pPr>
        <w:rPr>
          <w:b/>
        </w:rPr>
      </w:pPr>
    </w:p>
    <w:p w:rsidRDefault="00BB5970" w:rsidP="00BB5970" w:rsidR="00BB5970" w:rsidRPr="002B5AAE">
      <w:pPr>
        <w:jc w:val="center"/>
      </w:pPr>
      <w:r w:rsidRPr="002B5AAE">
        <w:lastRenderedPageBreak/>
        <w:t>Obrazloženje</w:t>
      </w:r>
    </w:p>
    <w:p w:rsidRDefault="00BB5970" w:rsidP="00BB5970" w:rsidR="00BB5970" w:rsidRPr="002B5AAE">
      <w:pPr>
        <w:jc w:val="center"/>
        <w:rPr>
          <w:b/>
        </w:rPr>
      </w:pPr>
    </w:p>
    <w:p w:rsidRDefault="00BB5970" w:rsidP="00BB5970" w:rsidR="00BB5970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9E19A1">
        <w:t xml:space="preserve">27. svibnja </w:t>
      </w:r>
      <w:r>
        <w:t>201</w:t>
      </w:r>
      <w:r w:rsidR="009E19A1">
        <w:t>6</w:t>
      </w:r>
      <w:r>
        <w:t>.</w:t>
      </w:r>
      <w:r w:rsidRPr="002B5AAE">
        <w:t xml:space="preserve"> zahtjev za provedbu skraćenog stečajnog postupka nad dužnikom. U zahtjevu se u bitnome navodi da na dan </w:t>
      </w:r>
      <w:r w:rsidR="009E19A1">
        <w:t>23. svibnja 2016</w:t>
      </w:r>
      <w:r w:rsidRPr="00D75141">
        <w:t>.</w:t>
      </w:r>
      <w:r w:rsidRPr="002B5AAE">
        <w:t xml:space="preserve"> dužnik u Očevidniku redoslijeda osnova za plaćanje ima evidentirane neizvršene osnove za plaćanje u neprekinutom razdoblju od </w:t>
      </w:r>
      <w:r w:rsidR="009E19A1">
        <w:t>120</w:t>
      </w:r>
      <w:r>
        <w:t xml:space="preserve"> </w:t>
      </w:r>
      <w:r w:rsidRPr="002B5AAE">
        <w:t>dan</w:t>
      </w:r>
      <w:r>
        <w:t>a</w:t>
      </w:r>
      <w:r w:rsidRPr="002B5AAE">
        <w:t xml:space="preserve"> u ukupnom iznosu od </w:t>
      </w:r>
      <w:r w:rsidR="009E19A1">
        <w:t>17.211,95</w:t>
      </w:r>
      <w:r w:rsidRPr="002B5AAE">
        <w:t xml:space="preserve"> kun</w:t>
      </w:r>
      <w:r>
        <w:t>a</w:t>
      </w:r>
      <w:r w:rsidRPr="002B5AAE">
        <w:t xml:space="preserve">, </w:t>
      </w:r>
      <w:r w:rsidR="009E19A1">
        <w:t xml:space="preserve">da ima otvoren račun kod Hypo Alpe-Adria-Bank d.d., </w:t>
      </w:r>
      <w:r w:rsidRPr="002B5AAE">
        <w:t>da nema zaposlenih, kao i da nema zaplijenjenih sredstava na ime predujma za namire</w:t>
      </w:r>
      <w:r>
        <w:t>nje troškova stečajnog postupka.</w:t>
      </w:r>
    </w:p>
    <w:p w:rsidRDefault="00BB5970" w:rsidP="00BB5970" w:rsidR="00BB5970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9E19A1">
        <w:t>25. listopada</w:t>
      </w:r>
      <w:r w:rsidRPr="00317982">
        <w:t xml:space="preserve">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BB5970" w:rsidP="00BB5970" w:rsidR="00BB5970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BB5970" w:rsidP="00BB5970" w:rsidR="00BB5970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 w:rsidR="00787E77">
        <w:t>a</w:t>
      </w:r>
      <w:r>
        <w:t xml:space="preserve"> </w:t>
      </w:r>
      <w:r w:rsidR="00787E77">
        <w:t>Nada Mikulandra iz Bilica</w:t>
      </w:r>
      <w:r w:rsidRPr="00AC4F23">
        <w:t>.</w:t>
      </w:r>
    </w:p>
    <w:p w:rsidRDefault="00944A23" w:rsidP="00944A23" w:rsidR="00944A23">
      <w:pPr>
        <w:ind w:firstLine="708"/>
        <w:jc w:val="both"/>
      </w:pPr>
      <w:r>
        <w:t>Nalog iz točke VII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944A23" w:rsidP="00944A23" w:rsidR="00944A23">
      <w:pPr>
        <w:jc w:val="both"/>
      </w:pPr>
      <w:r>
        <w:t xml:space="preserve">          Stoga je odlučeno kao u izreci.</w:t>
      </w:r>
    </w:p>
    <w:p w:rsidRDefault="00BB5970" w:rsidP="00BB5970" w:rsidR="00BB5970" w:rsidRPr="002B5AAE">
      <w:pPr>
        <w:jc w:val="both"/>
      </w:pPr>
    </w:p>
    <w:p w:rsidRDefault="00BB5970" w:rsidP="00BB5970" w:rsidR="00BB5970" w:rsidRPr="00240F6B">
      <w:pPr>
        <w:jc w:val="center"/>
      </w:pPr>
      <w:r w:rsidRPr="00240F6B">
        <w:t xml:space="preserve">U Zadru, dana </w:t>
      </w:r>
      <w:r w:rsidR="009E19A1">
        <w:t>15</w:t>
      </w:r>
      <w:r w:rsidR="00944A23">
        <w:t>. veljače 2017</w:t>
      </w:r>
      <w:r w:rsidRPr="00240F6B">
        <w:t xml:space="preserve">. </w:t>
      </w:r>
    </w:p>
    <w:p w:rsidRDefault="00BB5970" w:rsidP="00BB5970" w:rsidR="00BB5970" w:rsidRPr="00240F6B">
      <w:pPr>
        <w:jc w:val="both"/>
      </w:pPr>
    </w:p>
    <w:p w:rsidRDefault="00FC62A0" w:rsidP="00FC62A0" w:rsidR="00FC62A0"/>
    <w:p w:rsidRDefault="00FC62A0" w:rsidP="009E19A1" w:rsidR="00FC62A0" w:rsidRPr="00FC62A0">
      <w:pPr>
        <w:jc w:val="right"/>
      </w:pPr>
      <w:r w:rsidRPr="00FC62A0">
        <w:t>Sutkinja</w:t>
      </w:r>
    </w:p>
    <w:p w:rsidRDefault="00FC62A0" w:rsidP="009E19A1" w:rsidR="00FC62A0" w:rsidRPr="00FC62A0">
      <w:pPr>
        <w:jc w:val="right"/>
      </w:pPr>
      <w:r w:rsidRPr="00FC62A0">
        <w:t>Ardena Bajlo</w:t>
      </w:r>
    </w:p>
    <w:p w:rsidRDefault="00BB5970" w:rsidP="00FC62A0" w:rsidR="00BB5970" w:rsidRPr="002B5AAE">
      <w:pPr>
        <w:jc w:val="both"/>
        <w:rPr>
          <w:b/>
        </w:rPr>
      </w:pPr>
    </w:p>
    <w:p w:rsidRDefault="00BB5970" w:rsidP="00BB5970" w:rsidR="00BB5970">
      <w:pPr>
        <w:jc w:val="both"/>
        <w:rPr>
          <w:b/>
        </w:rPr>
      </w:pPr>
    </w:p>
    <w:p w:rsidRDefault="00BB5970" w:rsidP="00BB5970" w:rsidR="00BB5970" w:rsidRPr="002B5AAE">
      <w:pPr>
        <w:jc w:val="both"/>
        <w:rPr>
          <w:b/>
        </w:rPr>
      </w:pPr>
    </w:p>
    <w:p w:rsidRDefault="00BB5970" w:rsidP="00BB5970" w:rsidR="00BB5970" w:rsidRPr="00240F6B">
      <w:pPr>
        <w:jc w:val="both"/>
      </w:pPr>
      <w:r w:rsidRPr="00240F6B">
        <w:t>POUKA O PRAVNOM LIJEKU</w:t>
      </w:r>
    </w:p>
    <w:p w:rsidRDefault="00BB5970" w:rsidP="00BB5970" w:rsidR="00BB5970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BB5970" w:rsidP="00BB5970" w:rsidR="00BB5970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BB5970" w:rsidP="00BB5970" w:rsidR="00BB5970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roku od 8 dana od </w:t>
      </w:r>
      <w:r w:rsidR="00944A23">
        <w:t>dostave</w:t>
      </w:r>
      <w:r w:rsidR="00944A23" w:rsidRPr="00240F6B">
        <w:t xml:space="preserve"> </w:t>
      </w:r>
      <w:r w:rsidRPr="00240F6B">
        <w:t>rješenja.</w:t>
      </w:r>
    </w:p>
    <w:p w:rsidRDefault="00BB5970" w:rsidP="00BB5970" w:rsidR="00BB5970">
      <w:pPr>
        <w:jc w:val="both"/>
        <w:rPr>
          <w:b/>
        </w:rPr>
      </w:pPr>
    </w:p>
    <w:p w:rsidRDefault="00944A23" w:rsidP="00BB5970" w:rsidR="00944A23">
      <w:pPr>
        <w:jc w:val="both"/>
        <w:rPr>
          <w:b/>
        </w:rPr>
      </w:pPr>
    </w:p>
    <w:p w:rsidRDefault="00944A23" w:rsidP="00BB5970" w:rsidR="00944A23" w:rsidRPr="002B5AAE">
      <w:pPr>
        <w:jc w:val="both"/>
        <w:rPr>
          <w:b/>
        </w:rPr>
      </w:pPr>
    </w:p>
    <w:p w:rsidRDefault="00BB5970" w:rsidP="00BB5970" w:rsidR="00BB5970" w:rsidRPr="00240F6B">
      <w:pPr>
        <w:jc w:val="both"/>
      </w:pPr>
      <w:r w:rsidRPr="00240F6B">
        <w:t>DNA: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FINA,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ŽDO - Zadar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Poreznoj upravi Zadar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Pisarnica suda-ovdje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u spis</w:t>
      </w:r>
    </w:p>
    <w:p w:rsidRDefault="00BB5970" w:rsidP="00BB5970" w:rsidR="00BB5970" w:rsidRPr="002B5AAE">
      <w:pPr>
        <w:jc w:val="both"/>
      </w:pPr>
    </w:p>
    <w:p w:rsidRDefault="00BB5970" w:rsidP="00BB5970" w:rsidR="00BB5970" w:rsidRPr="002B5AAE">
      <w:pPr>
        <w:ind w:hanging="705" w:left="705"/>
        <w:jc w:val="both"/>
      </w:pPr>
    </w:p>
    <w:p w:rsidRDefault="00BB5970" w:rsidP="00BB5970" w:rsidR="00BB5970">
      <w:pPr>
        <w:ind w:hanging="705" w:left="705"/>
        <w:jc w:val="both"/>
      </w:pPr>
    </w:p>
    <w:p w:rsidRDefault="0039632D" w:rsidP="00BB5970" w:rsidR="0039632D">
      <w:pPr>
        <w:jc w:val="right"/>
      </w:pPr>
    </w:p>
    <w:sectPr w:rsidSect="00BE1154" w:rsidR="0039632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2A0" w:rsidR="00FC62A0">
      <w:r>
        <w:separator/>
      </w:r>
    </w:p>
  </w:endnote>
  <w:endnote w:id="0" w:type="continuationSeparator">
    <w:p w:rsidRDefault="00FC62A0" w:rsidR="00FC62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2A0" w:rsidR="00FC62A0">
      <w:r>
        <w:separator/>
      </w:r>
    </w:p>
  </w:footnote>
  <w:footnote w:id="0" w:type="continuationSeparator">
    <w:p w:rsidRDefault="00FC62A0" w:rsidR="00FC62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62A0" w:rsidP="00E37B9D" w:rsidR="00FC62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C62A0" w:rsidR="00FC62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62A0" w:rsidP="00E37B9D" w:rsidR="00FC62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4DB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C62A0" w:rsidP="008C3132" w:rsidR="00FC62A0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 w:rsidR="009E19A1">
      <w:t>814/16-7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C29"/>
    <w:rsid w:val="0001684A"/>
    <w:rsid w:val="00024FE0"/>
    <w:rsid w:val="00026C4C"/>
    <w:rsid w:val="00027CA2"/>
    <w:rsid w:val="00030666"/>
    <w:rsid w:val="000308C2"/>
    <w:rsid w:val="00036281"/>
    <w:rsid w:val="000423D9"/>
    <w:rsid w:val="00044342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1525A"/>
    <w:rsid w:val="00127667"/>
    <w:rsid w:val="001357C2"/>
    <w:rsid w:val="00142922"/>
    <w:rsid w:val="00147DE6"/>
    <w:rsid w:val="0015425E"/>
    <w:rsid w:val="00157784"/>
    <w:rsid w:val="00171FB9"/>
    <w:rsid w:val="001742EE"/>
    <w:rsid w:val="00181A5C"/>
    <w:rsid w:val="00193657"/>
    <w:rsid w:val="001A4E75"/>
    <w:rsid w:val="001A5C44"/>
    <w:rsid w:val="001A6833"/>
    <w:rsid w:val="001A68E8"/>
    <w:rsid w:val="001B67F2"/>
    <w:rsid w:val="001C2BC7"/>
    <w:rsid w:val="001C53DB"/>
    <w:rsid w:val="001E5DED"/>
    <w:rsid w:val="001F36C3"/>
    <w:rsid w:val="001F4A56"/>
    <w:rsid w:val="00200A63"/>
    <w:rsid w:val="00206B46"/>
    <w:rsid w:val="00211D0A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C6E52"/>
    <w:rsid w:val="002E7187"/>
    <w:rsid w:val="002F3453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51ADE"/>
    <w:rsid w:val="0036587A"/>
    <w:rsid w:val="0038575A"/>
    <w:rsid w:val="0039632D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710A9"/>
    <w:rsid w:val="00492E1E"/>
    <w:rsid w:val="004A5D4D"/>
    <w:rsid w:val="004B703D"/>
    <w:rsid w:val="004C2509"/>
    <w:rsid w:val="004C4B52"/>
    <w:rsid w:val="004C640C"/>
    <w:rsid w:val="004C7182"/>
    <w:rsid w:val="004E498B"/>
    <w:rsid w:val="004E49BB"/>
    <w:rsid w:val="004F759A"/>
    <w:rsid w:val="00514DB0"/>
    <w:rsid w:val="00521DF9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9651A"/>
    <w:rsid w:val="005A051B"/>
    <w:rsid w:val="005A5D77"/>
    <w:rsid w:val="005B4C6F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22809"/>
    <w:rsid w:val="0072570A"/>
    <w:rsid w:val="00753E5D"/>
    <w:rsid w:val="0075628E"/>
    <w:rsid w:val="00785980"/>
    <w:rsid w:val="00787E77"/>
    <w:rsid w:val="007B0B12"/>
    <w:rsid w:val="007C0700"/>
    <w:rsid w:val="007F176E"/>
    <w:rsid w:val="007F77EB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4A2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A3C95"/>
    <w:rsid w:val="009B0E62"/>
    <w:rsid w:val="009B1C85"/>
    <w:rsid w:val="009C0D3D"/>
    <w:rsid w:val="009E19A1"/>
    <w:rsid w:val="00A01095"/>
    <w:rsid w:val="00A0432B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5237"/>
    <w:rsid w:val="00AC3E5E"/>
    <w:rsid w:val="00AC4F23"/>
    <w:rsid w:val="00AC6312"/>
    <w:rsid w:val="00AC7F62"/>
    <w:rsid w:val="00AD045A"/>
    <w:rsid w:val="00AD4DE1"/>
    <w:rsid w:val="00AD561D"/>
    <w:rsid w:val="00AD6C66"/>
    <w:rsid w:val="00B002EE"/>
    <w:rsid w:val="00B03ACB"/>
    <w:rsid w:val="00B41A83"/>
    <w:rsid w:val="00B44770"/>
    <w:rsid w:val="00B541D9"/>
    <w:rsid w:val="00B73CC9"/>
    <w:rsid w:val="00B81B78"/>
    <w:rsid w:val="00B81EFE"/>
    <w:rsid w:val="00B828C5"/>
    <w:rsid w:val="00B96E05"/>
    <w:rsid w:val="00BB5970"/>
    <w:rsid w:val="00BC00EA"/>
    <w:rsid w:val="00BC53A0"/>
    <w:rsid w:val="00BC5DCC"/>
    <w:rsid w:val="00BD0E06"/>
    <w:rsid w:val="00BD7D07"/>
    <w:rsid w:val="00BE1154"/>
    <w:rsid w:val="00BE66DF"/>
    <w:rsid w:val="00BF057F"/>
    <w:rsid w:val="00BF3D61"/>
    <w:rsid w:val="00C04F94"/>
    <w:rsid w:val="00C1289F"/>
    <w:rsid w:val="00C20CD8"/>
    <w:rsid w:val="00C258BC"/>
    <w:rsid w:val="00C366E5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53B48"/>
    <w:rsid w:val="00D7124E"/>
    <w:rsid w:val="00D75141"/>
    <w:rsid w:val="00D92DF0"/>
    <w:rsid w:val="00D94D07"/>
    <w:rsid w:val="00D96FA0"/>
    <w:rsid w:val="00DA5E39"/>
    <w:rsid w:val="00DA6554"/>
    <w:rsid w:val="00DD0823"/>
    <w:rsid w:val="00DD118B"/>
    <w:rsid w:val="00DD5973"/>
    <w:rsid w:val="00E0197B"/>
    <w:rsid w:val="00E0250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2CF9"/>
    <w:rsid w:val="00F05676"/>
    <w:rsid w:val="00F34B4B"/>
    <w:rsid w:val="00F3526E"/>
    <w:rsid w:val="00F35619"/>
    <w:rsid w:val="00F36175"/>
    <w:rsid w:val="00F56EE3"/>
    <w:rsid w:val="00F63692"/>
    <w:rsid w:val="00F83A54"/>
    <w:rsid w:val="00F84232"/>
    <w:rsid w:val="00F87118"/>
    <w:rsid w:val="00F96A4B"/>
    <w:rsid w:val="00FB2E35"/>
    <w:rsid w:val="00FC62A0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250B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14D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D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D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D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D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250B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14D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D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D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D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D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950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876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St-814/2016</izvorni_sadrzaj>
    <derivirana_varijabla naziv="DomainObject.Predmet.OznakaBroj_1">St-814/2016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FOTO društvo s ograničenom odgovornošću za fotografsku djelatnost</izvorni_sadrzaj>
    <derivirana_varijabla naziv="DomainObject.Predmet.ProtustrankaFormated_1">  PRO FOTO društvo s ograničenom odgovornošću za fotografsku djelatnost</derivirana_varijabla>
  </DomainObject.Predmet.ProtustrankaFormated>
  <DomainObject.Predmet.ProtustrankaFormatedOIB>
    <izvorni_sadrzaj>  PRO FOTO društvo s ograničenom odgovornošću za fotografsku djelatnost, OIB 66038145234</izvorni_sadrzaj>
    <derivirana_varijabla naziv="DomainObject.Predmet.ProtustrankaFormatedOIB_1">  PRO FOTO društvo s ograničenom odgovornošću za fotografsku djelatnost, OIB 66038145234</derivirana_varijabla>
  </DomainObject.Predmet.ProtustrankaFormatedOIB>
  <DomainObject.Predmet.ProtustrankaFormatedWithAdress>
    <izvorni_sadrzaj> PRO FOTO društvo s ograničenom odgovornošću za fotografsku djelatnost, Nikole Tesle 2, 23000 Zadar</izvorni_sadrzaj>
    <derivirana_varijabla naziv="DomainObject.Predmet.ProtustrankaFormatedWithAdress_1"> PRO FOTO društvo s ograničenom odgovornošću za fotografsku djelatnost, Nikole Tesle 2, 23000 Zadar</derivirana_varijabla>
  </DomainObject.Predmet.ProtustrankaFormatedWithAdress>
  <DomainObject.Predmet.ProtustrankaFormatedWithAdressOIB>
    <izvorni_sadrzaj> PRO FOTO društvo s ograničenom odgovornošću za fotografsku djelatnost, OIB 66038145234, Nikole Tesle 2, 23000 Zadar</izvorni_sadrzaj>
    <derivirana_varijabla naziv="DomainObject.Predmet.ProtustrankaFormatedWithAdressOIB_1"> PRO FOTO društvo s ograničenom odgovornošću za fotografsku djelatnost, OIB 66038145234, Nikole Tesle 2, 23000 Zadar</derivirana_varijabla>
  </DomainObject.Predmet.ProtustrankaFormatedWithAdressOIB>
  <DomainObject.Predmet.ProtustrankaWithAdress>
    <izvorni_sadrzaj>PRO FOTO društvo s ograničenom odgovornošću za fotografsku djelatnost Nikole Tesle 2, 23000 Zadar</izvorni_sadrzaj>
    <derivirana_varijabla naziv="DomainObject.Predmet.ProtustrankaWithAdress_1">PRO FOTO društvo s ograničenom odgovornošću za fotografsku djelatnost Nikole Tesle 2, 23000 Zadar</derivirana_varijabla>
  </DomainObject.Predmet.ProtustrankaWithAdress>
  <DomainObject.Predmet.ProtustrankaWithAdressOIB>
    <izvorni_sadrzaj>PRO FOTO društvo s ograničenom odgovornošću za fotografsku djelatnost, OIB 66038145234, Nikole Tesle 2, 23000 Zadar</izvorni_sadrzaj>
    <derivirana_varijabla naziv="DomainObject.Predmet.ProtustrankaWithAdressOIB_1">PRO FOTO društvo s ograničenom odgovornošću za fotografsku djelatnost, OIB 66038145234, Nikole Tesle 2, 23000 Zadar</derivirana_varijabla>
  </DomainObject.Predmet.ProtustrankaWithAdressOIB>
  <DomainObject.Predmet.ProtustrankaNazivFormated>
    <izvorni_sadrzaj>PRO FOTO društvo s ograničenom odgovornošću za fotografsku djelatnost</izvorni_sadrzaj>
    <derivirana_varijabla naziv="DomainObject.Predmet.ProtustrankaNazivFormated_1">PRO FOTO društvo s ograničenom odgovornošću za fotografsku djelatnost</derivirana_varijabla>
  </DomainObject.Predmet.ProtustrankaNazivFormated>
  <DomainObject.Predmet.ProtustrankaNazivFormatedOIB>
    <izvorni_sadrzaj>PRO FOTO društvo s ograničenom odgovornošću za fotografsku djelatnost, OIB 66038145234</izvorni_sadrzaj>
    <derivirana_varijabla naziv="DomainObject.Predmet.ProtustrankaNazivFormatedOIB_1">PRO FOTO društvo s ograničenom odgovornošću za fotografsku djelatnost, OIB 66038145234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17211.95</izvorni_sadrzaj>
    <derivirana_varijabla naziv="DomainObject.Predmet.TrenutnaVrijednost_1">17211.95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 FOTO društvo s ograničenom odgovornošću za fotografsku djelatnost</item>
    </izvorni_sadrzaj>
    <derivirana_varijabla naziv="DomainObject.Predmet.ProtuStrankaListFormated_1">
      <item>PRO FOTO društvo s ograničenom odgovornošću za fotografsku djelatnost</item>
    </derivirana_varijabla>
  </DomainObject.Predmet.ProtuStrankaListFormated>
  <DomainObject.Predmet.ProtuStrankaListFormatedOIB>
    <izvorni_sadrzaj>
      <item>PRO FOTO društvo s ograničenom odgovornošću za fotografsku djelatnost, OIB 66038145234</item>
    </izvorni_sadrzaj>
    <derivirana_varijabla naziv="DomainObject.Predmet.ProtuStrankaListFormatedOIB_1">
      <item>PRO FOTO društvo s ograničenom odgovornošću za fotografsku djelatnost, OIB 66038145234</item>
    </derivirana_varijabla>
  </DomainObject.Predmet.ProtuStrankaListFormatedOIB>
  <DomainObject.Predmet.ProtuStrankaListFormatedWithAdress>
    <izvorni_sadrzaj>
      <item>PRO FOTO društvo s ograničenom odgovornošću za fotografsku djelatnost, Nikole Tesle 2, 23000 Zadar</item>
    </izvorni_sadrzaj>
    <derivirana_varijabla naziv="DomainObject.Predmet.ProtuStrankaListFormatedWithAdress_1">
      <item>PRO FOTO društvo s ograničenom odgovornošću za fotografsku djelatnost, Nikole Tesle 2, 23000 Zadar</item>
    </derivirana_varijabla>
  </DomainObject.Predmet.ProtuStrankaListFormatedWithAdress>
  <DomainObject.Predmet.ProtuStrankaListFormatedWithAdressOIB>
    <izvorni_sadrzaj>
      <item>PRO FOTO društvo s ograničenom odgovornošću za fotografsku djelatnost, OIB 66038145234, Nikole Tesle 2, 23000 Zadar</item>
    </izvorni_sadrzaj>
    <derivirana_varijabla naziv="DomainObject.Predmet.ProtuStrankaListFormatedWithAdressOIB_1">
      <item>PRO FOTO društvo s ograničenom odgovornošću za fotografsku djelatnost, OIB 66038145234, Nikole Tesle 2, 23000 Zadar</item>
    </derivirana_varijabla>
  </DomainObject.Predmet.ProtuStrankaListFormatedWithAdressOIB>
  <DomainObject.Predmet.ProtuStrankaListNazivFormated>
    <izvorni_sadrzaj>
      <item>PRO FOTO društvo s ograničenom odgovornošću za fotografsku djelatnost</item>
    </izvorni_sadrzaj>
    <derivirana_varijabla naziv="DomainObject.Predmet.ProtuStrankaListNazivFormated_1">
      <item>PRO FOTO društvo s ograničenom odgovornošću za fotografsku djelatnost</item>
    </derivirana_varijabla>
  </DomainObject.Predmet.ProtuStrankaListNazivFormated>
  <DomainObject.Predmet.ProtuStrankaListNazivFormatedOIB>
    <izvorni_sadrzaj>
      <item>PRO FOTO društvo s ograničenom odgovornošću za fotografsku djelatnost, OIB 66038145234</item>
    </izvorni_sadrzaj>
    <derivirana_varijabla naziv="DomainObject.Predmet.ProtuStrankaListNazivFormatedOIB_1">
      <item>PRO FOTO društvo s ograničenom odgovornošću za fotografsku djelatnost, OIB 66038145234</item>
    </derivirana_varijabla>
  </DomainObject.Predmet.ProtuStrankaListNazivFormatedOIB>
  <DomainObject.Predmet.OstaliListFormated>
    <izvorni_sadrzaj>
      <item>Nino Telak</item>
    </izvorni_sadrzaj>
    <derivirana_varijabla naziv="DomainObject.Predmet.OstaliListFormated_1">
      <item>Nino Telak</item>
    </derivirana_varijabla>
  </DomainObject.Predmet.OstaliListFormated>
  <DomainObject.Predmet.OstaliListFormatedOIB>
    <izvorni_sadrzaj>
      <item>Nino Telak, OIB 81461532011</item>
    </izvorni_sadrzaj>
    <derivirana_varijabla naziv="DomainObject.Predmet.OstaliListFormatedOIB_1">
      <item>Nino Telak, OIB 81461532011</item>
    </derivirana_varijabla>
  </DomainObject.Predmet.OstaliListFormatedOIB>
  <DomainObject.Predmet.OstaliListFormatedWithAdress>
    <izvorni_sadrzaj>
      <item>Nino Telak, Ulica Nikole Tesle 2, 23000 Zadar</item>
    </izvorni_sadrzaj>
    <derivirana_varijabla naziv="DomainObject.Predmet.OstaliListFormatedWithAdress_1">
      <item>Nino Telak, Ulica Nikole Tesle 2, 23000 Zadar</item>
    </derivirana_varijabla>
  </DomainObject.Predmet.OstaliListFormatedWithAdress>
  <DomainObject.Predmet.OstaliListFormatedWithAdressOIB>
    <izvorni_sadrzaj>
      <item>Nino Telak, OIB 81461532011, Ulica Nikole Tesle 2, 23000 Zadar</item>
    </izvorni_sadrzaj>
    <derivirana_varijabla naziv="DomainObject.Predmet.OstaliListFormatedWithAdressOIB_1">
      <item>Nino Telak, OIB 81461532011, Ulica Nikole Tesle 2, 23000 Zadar</item>
    </derivirana_varijabla>
  </DomainObject.Predmet.OstaliListFormatedWithAdressOIB>
  <DomainObject.Predmet.OstaliListNazivFormated>
    <izvorni_sadrzaj>
      <item>Nino Telak</item>
    </izvorni_sadrzaj>
    <derivirana_varijabla naziv="DomainObject.Predmet.OstaliListNazivFormated_1">
      <item>Nino Telak</item>
    </derivirana_varijabla>
  </DomainObject.Predmet.OstaliListNazivFormated>
  <DomainObject.Predmet.OstaliListNazivFormatedOIB>
    <izvorni_sadrzaj>
      <item>Nino Telak, OIB 81461532011</item>
    </izvorni_sadrzaj>
    <derivirana_varijabla naziv="DomainObject.Predmet.OstaliListNazivFormatedOIB_1">
      <item>Nino Telak, OIB 81461532011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 FOTO društvo s ograničenom odgovornošću za fotografsku djelatnost</izvorni_sadrzaj>
    <derivirana_varijabla naziv="DomainObject.Predmet.ProtustrankaIDrugi_1">PRO FOTO društvo s ograničenom odgovornošću za fotografsku djelatnost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PRO FOTO društvo s ograničenom odgovornošću za fotografsku djelatnost, OIB 66038145234, Nikole Tesle 2, 23000 Zadar</izvorni_sadrzaj>
    <derivirana_varijabla naziv="DomainObject.Predmet.ProtustrankaIDrugiAdressOIB_1">PRO FOTO društvo s ograničenom odgovornošću za fotografsku djelatnost, OIB 66038145234, Nikole Tesle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 FOTO društvo s ograničenom odgovornošću za fotografsku djelatnost</item>
      <item>Nino Telak</item>
    </izvorni_sadrzaj>
    <derivirana_varijabla naziv="DomainObject.Predmet.SudioniciListNaziv_1">
      <item>Financijska agencija</item>
      <item>PRO FOTO društvo s ograničenom odgovornošću za fotografsku djelatnost</item>
      <item>Nino Telak</item>
    </derivirana_varijabla>
  </DomainObject.Predmet.SudioniciListNaziv>
  <DomainObject.Predmet.SudioniciListAdressOIB>
    <izvorni_sadrzaj>
      <item>Financijska agencija, OIB 85821130368, Ivana Danila 4,23000 Zadar</item>
      <item>PRO FOTO društvo s ograničenom odgovornošću za fotografsku djelatnost, OIB 66038145234, Nikole Tesle 2,23000 Zadar</item>
      <item>Nino Telak, OIB 81461532011, Ulica Nikole Tesle 2,23000 Zadar</item>
    </izvorni_sadrzaj>
    <derivirana_varijabla naziv="DomainObject.Predmet.SudioniciListAdressOIB_1">
      <item>Financijska agencija, OIB 85821130368, Ivana Danila 4,23000 Zadar</item>
      <item>PRO FOTO društvo s ograničenom odgovornošću za fotografsku djelatnost, OIB 66038145234, Nikole Tesle 2,23000 Zadar</item>
      <item>Nino Telak, OIB 81461532011, Ulica Nikole Tesle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66038145234</item>
      <item>, OIB 81461532011</item>
    </izvorni_sadrzaj>
    <derivirana_varijabla naziv="DomainObject.Predmet.SudioniciListNazivOIB_1">
      <item>, OIB 85821130368</item>
      <item>, OIB 66038145234</item>
      <item>, OIB 81461532011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835</properties:Words>
  <properties:Characters>4497</properties:Characters>
  <properties:Lines>119</properties:Lines>
  <properties:Paragraphs>43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2017-02-14T13:51:00Z</dcterms:created>
  <dc:creator>Administrator</dc:creator>
  <cp:lastModifiedBy>wsadmin</cp:lastModifiedBy>
  <cp:lastPrinted>2017-02-14T12:48:00Z</cp:lastPrinted>
  <dcterms:modified xmlns:xsi="http://www.w3.org/2001/XMLSchema-instance" xsi:type="dcterms:W3CDTF">2017-02-15T07:50:00Z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