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195e" w14:paraId="fb2195e" w:rsidRDefault="00132460" w:rsidP="00132460" w:rsidR="00132460" w:rsidRPr="00132460">
      <w:pPr>
        <w15:collapsed w:val="false"/>
        <w:rPr>
          <w:b/>
        </w:rPr>
      </w:pPr>
      <w:bookmarkStart w:name="_GoBack" w:id="0"/>
      <w:bookmarkEnd w:id="0"/>
    </w:p>
    <w:p w:rsidRDefault="00132460" w:rsidP="00132460" w:rsidR="00132460" w:rsidRPr="00132460">
      <w:pPr>
        <w:rPr>
          <w:b/>
        </w:rPr>
      </w:pPr>
    </w:p>
    <w:p w:rsidRDefault="00963E9E" w:rsidP="00963E9E" w:rsidR="00963E9E" w:rsidRPr="00963E9E">
      <w:pPr>
        <w:rPr>
          <w:b/>
        </w:rPr>
      </w:pPr>
      <w:r w:rsidRPr="00963E9E">
        <w:rPr>
          <w:b/>
        </w:rPr>
        <w:t xml:space="preserve">     </w:t>
      </w:r>
    </w:p>
    <w:p w:rsidRDefault="005A43D3" w:rsidR="005A43D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3E9E" w:rsidP="00963E9E" w:rsidR="00963E9E" w:rsidRPr="00963E9E">
      <w:pPr>
        <w:rPr>
          <w:b/>
        </w:rPr>
      </w:pPr>
      <w:r w:rsidRPr="00963E9E">
        <w:rPr>
          <w:b/>
        </w:rPr>
        <w:t xml:space="preserve">          </w:t>
      </w:r>
    </w:p>
    <w:p w:rsidRDefault="00963E9E" w:rsidP="00963E9E" w:rsidR="00963E9E" w:rsidRPr="00963E9E">
      <w:r w:rsidRPr="00963E9E">
        <w:t>REPUBLIKA HRVATSKA</w:t>
      </w:r>
    </w:p>
    <w:p w:rsidRDefault="00963E9E" w:rsidP="00963E9E" w:rsidR="00963E9E" w:rsidRPr="00963E9E">
      <w:r w:rsidRPr="00963E9E">
        <w:t xml:space="preserve">  Trgovački sud u Zagrebu</w:t>
      </w:r>
    </w:p>
    <w:p w:rsidRDefault="00963E9E" w:rsidP="00963E9E" w:rsidR="00963E9E" w:rsidRPr="00963E9E">
      <w:r w:rsidRPr="00963E9E">
        <w:t xml:space="preserve">   Zagreb, Amruševa 2/II                                                                              </w:t>
      </w:r>
    </w:p>
    <w:p w:rsidRDefault="00963E9E" w:rsidP="00963E9E" w:rsidR="00963E9E" w:rsidRPr="00963E9E"/>
    <w:p w:rsidRDefault="00963E9E" w:rsidP="00963E9E" w:rsidR="00963E9E" w:rsidRPr="00963E9E">
      <w:pPr>
        <w:jc w:val="center"/>
      </w:pPr>
      <w:r w:rsidRPr="00963E9E">
        <w:t>R J E Š E N J E</w:t>
      </w:r>
    </w:p>
    <w:p w:rsidRDefault="00963E9E" w:rsidP="00963E9E" w:rsidR="00963E9E" w:rsidRPr="00963E9E"/>
    <w:p w:rsidRDefault="00963E9E" w:rsidP="00963E9E" w:rsidR="00963E9E" w:rsidRPr="00963E9E">
      <w:pPr>
        <w:jc w:val="both"/>
      </w:pPr>
      <w:r w:rsidRPr="00963E9E">
        <w:t>Trgovački sud u Zagrebu, po sucu Nikoli Ribariću, kao stečajnom sucu, u stečajnom predmetu nad stečajnim dužnikom ŠIMECKI-TRGOVINA d.o.o. - u stečaju, Zagreb, Vlaška 126, MBS: 0801</w:t>
      </w:r>
      <w:r>
        <w:t>01294, OIB: 07897444082, dana 1</w:t>
      </w:r>
      <w:r w:rsidRPr="00963E9E">
        <w:t>.</w:t>
      </w:r>
      <w:r>
        <w:t xml:space="preserve"> rujna</w:t>
      </w:r>
      <w:r w:rsidRPr="00963E9E">
        <w:t xml:space="preserve">  2015.,   </w:t>
      </w:r>
    </w:p>
    <w:p w:rsidRDefault="00132460" w:rsidP="00963E9E" w:rsidR="00132460" w:rsidRPr="00132460">
      <w:pPr>
        <w:jc w:val="both"/>
      </w:pPr>
    </w:p>
    <w:p w:rsidRDefault="00132460" w:rsidP="00132460" w:rsidR="00132460" w:rsidRPr="00132460">
      <w:pPr>
        <w:jc w:val="center"/>
        <w:rPr>
          <w:b/>
        </w:rPr>
      </w:pPr>
      <w:r w:rsidRPr="00132460">
        <w:rPr>
          <w:b/>
        </w:rPr>
        <w:t>r i j e š i o    j e</w:t>
      </w:r>
    </w:p>
    <w:p w:rsidRDefault="00132460" w:rsidP="00132460" w:rsidR="00132460" w:rsidRPr="00132460"/>
    <w:p w:rsidRDefault="00132460" w:rsidP="00CD616B" w:rsidR="00CD616B">
      <w:pPr>
        <w:jc w:val="both"/>
      </w:pPr>
      <w:r w:rsidRPr="00132460">
        <w:t>I. Iz kupovni</w:t>
      </w:r>
      <w:r w:rsidR="00963E9E">
        <w:t>ne ostvarene prodajom nekretnine</w:t>
      </w:r>
      <w:r w:rsidRPr="00132460">
        <w:t xml:space="preserve"> </w:t>
      </w:r>
      <w:r w:rsidR="00963E9E">
        <w:t xml:space="preserve">upisana u zemljišnim knjigama </w:t>
      </w:r>
      <w:r w:rsidR="00CD616B">
        <w:t xml:space="preserve">Zemljišnoknjižnog odjela Općinskog suda u Šibeniku i to: </w:t>
      </w:r>
    </w:p>
    <w:p w:rsidRDefault="00CD616B" w:rsidP="00CD616B" w:rsidR="00CD616B">
      <w:pPr>
        <w:jc w:val="both"/>
      </w:pPr>
    </w:p>
    <w:p w:rsidRDefault="00CD616B" w:rsidP="00CD616B" w:rsidR="00CD616B">
      <w:pPr>
        <w:jc w:val="both"/>
      </w:pPr>
      <w:r>
        <w:t>1. ZEMLJIŠTE SA ZGRADOM, UL. 12.KOLOVOZA 1941. BR. 1, z.k.ul.2990</w:t>
      </w:r>
    </w:p>
    <w:p w:rsidRDefault="00CD616B" w:rsidP="00CD616B" w:rsidR="00CD616B">
      <w:pPr>
        <w:jc w:val="both"/>
      </w:pPr>
      <w:r>
        <w:t xml:space="preserve">      k.o. Šibenik, k.č.br. 5747:</w:t>
      </w:r>
    </w:p>
    <w:p w:rsidRDefault="00CD616B" w:rsidP="00CD616B" w:rsidR="00CD616B">
      <w:pPr>
        <w:jc w:val="both"/>
      </w:pPr>
      <w:r>
        <w:t xml:space="preserve">- 3. etaža 0/0, Poslovna prostorija u prizemlju površine 28m2, </w:t>
      </w:r>
    </w:p>
    <w:p w:rsidRDefault="00963E9E" w:rsidP="00CD616B" w:rsidR="00963E9E">
      <w:pPr>
        <w:jc w:val="both"/>
      </w:pPr>
    </w:p>
    <w:p w:rsidRDefault="00CD616B" w:rsidP="00963E9E" w:rsidR="00132460">
      <w:pPr>
        <w:jc w:val="both"/>
      </w:pPr>
      <w:r>
        <w:t>dosuđene kupcu Tomi Paliću, Zagreb, Beketinačka 7, OIB: 17037813074,</w:t>
      </w:r>
    </w:p>
    <w:p w:rsidRDefault="00963E9E" w:rsidP="00132460" w:rsidR="00963E9E">
      <w:pPr>
        <w:jc w:val="both"/>
      </w:pPr>
    </w:p>
    <w:p w:rsidRDefault="00132460" w:rsidP="00132460" w:rsidR="00132460" w:rsidRPr="00963E9E">
      <w:pPr>
        <w:jc w:val="both"/>
      </w:pPr>
      <w:r w:rsidRPr="00963E9E">
        <w:t xml:space="preserve">namiruju se troškovi stečajnog postupka u iznosu od </w:t>
      </w:r>
      <w:r w:rsidR="00CD616B" w:rsidRPr="00CD616B">
        <w:t>187.489,03</w:t>
      </w:r>
      <w:r w:rsidR="00CD616B">
        <w:t xml:space="preserve"> kn</w:t>
      </w:r>
      <w:r w:rsidRPr="00963E9E">
        <w:t xml:space="preserve">. </w:t>
      </w:r>
    </w:p>
    <w:p w:rsidRDefault="00132460" w:rsidP="00132460" w:rsidR="00132460" w:rsidRPr="00132460">
      <w:pPr>
        <w:ind w:firstLine="708"/>
        <w:jc w:val="both"/>
      </w:pPr>
    </w:p>
    <w:p w:rsidRDefault="00132460" w:rsidP="00963E9E" w:rsidR="00963E9E">
      <w:pPr>
        <w:jc w:val="both"/>
      </w:pPr>
      <w:r w:rsidRPr="00132460">
        <w:t xml:space="preserve">II.  Razlučni vjerovnik </w:t>
      </w:r>
    </w:p>
    <w:p w:rsidRDefault="00963E9E" w:rsidP="00963E9E" w:rsidR="00963E9E">
      <w:pPr>
        <w:jc w:val="both"/>
      </w:pPr>
      <w:r>
        <w:t>1.</w:t>
      </w:r>
      <w:r>
        <w:tab/>
        <w:t xml:space="preserve">NAVA BANKA D.D. , OIB: 07492912398, ZAGREB, TRATINSKA 27, namiruje se za iznos od </w:t>
      </w:r>
      <w:r w:rsidR="00CD616B" w:rsidRPr="00CD616B">
        <w:t xml:space="preserve">607.399,05 </w:t>
      </w:r>
      <w:r>
        <w:t>kuna</w:t>
      </w:r>
    </w:p>
    <w:p w:rsidRDefault="00CD616B" w:rsidP="00132460" w:rsidR="00963E9E">
      <w:pPr>
        <w:jc w:val="both"/>
      </w:pPr>
      <w:r>
        <w:t>2</w:t>
      </w:r>
      <w:r w:rsidR="00963E9E">
        <w:t>.</w:t>
      </w:r>
      <w:r w:rsidR="00963E9E">
        <w:tab/>
        <w:t>REPUBLIKA HRVATSKA, MINISTARSTVO FINANCIJA - POREZNA UPRAVA</w:t>
      </w:r>
      <w:r w:rsidR="00963E9E" w:rsidRPr="00963E9E">
        <w:t xml:space="preserve"> namiruje se za iznos od </w:t>
      </w:r>
      <w:r w:rsidR="00963E9E">
        <w:t>0,00</w:t>
      </w:r>
      <w:r w:rsidR="00963E9E" w:rsidRPr="00963E9E">
        <w:t xml:space="preserve"> kuna</w:t>
      </w:r>
    </w:p>
    <w:p w:rsidRDefault="00963E9E" w:rsidP="00132460" w:rsidR="00963E9E">
      <w:pPr>
        <w:jc w:val="both"/>
      </w:pPr>
    </w:p>
    <w:p w:rsidRDefault="00132460" w:rsidP="00132460" w:rsidR="00132460" w:rsidRPr="00132460">
      <w:pPr>
        <w:jc w:val="center"/>
      </w:pPr>
      <w:r w:rsidRPr="00132460">
        <w:t>O b r a z l o ž e n j e</w:t>
      </w:r>
    </w:p>
    <w:p w:rsidRDefault="00132460" w:rsidP="00132460" w:rsidR="00132460" w:rsidRPr="00132460"/>
    <w:p w:rsidRDefault="00132460" w:rsidP="00132460" w:rsidR="00132460" w:rsidRPr="00132460">
      <w:pPr>
        <w:ind w:firstLine="708"/>
        <w:jc w:val="both"/>
      </w:pPr>
      <w:r w:rsidRPr="00132460">
        <w:t>Nekretnin</w:t>
      </w:r>
      <w:r w:rsidR="00963E9E">
        <w:t>a</w:t>
      </w:r>
      <w:r w:rsidRPr="00132460">
        <w:t xml:space="preserve"> iz točke I. izreke ovog rješenja, koje čine stečajnu masu stečajnog dužnika </w:t>
      </w:r>
      <w:r w:rsidR="00963E9E" w:rsidRPr="00963E9E">
        <w:t>ŠIMECKI-TRGOVINA d.o.o. - u stečaju, Zagreb, Vlaška 126, MBS: 080101294, OIB: 07897444082</w:t>
      </w:r>
      <w:r w:rsidRPr="00132460">
        <w:t>, prodan</w:t>
      </w:r>
      <w:r w:rsidR="00963E9E">
        <w:t>a je na</w:t>
      </w:r>
      <w:r w:rsidRPr="00132460">
        <w:t xml:space="preserve"> javnoj dražbi održanoj dana </w:t>
      </w:r>
      <w:r w:rsidR="00CD616B">
        <w:t>28</w:t>
      </w:r>
      <w:r w:rsidR="00963E9E">
        <w:t>. svibnja 2015</w:t>
      </w:r>
      <w:r w:rsidRPr="00132460">
        <w:t xml:space="preserve">. godine, za kupovninu u iznosu od </w:t>
      </w:r>
      <w:r w:rsidR="00CD616B">
        <w:t>794.888,08</w:t>
      </w:r>
      <w:r w:rsidR="00963E9E">
        <w:t xml:space="preserve"> kuna</w:t>
      </w:r>
      <w:r w:rsidRPr="00132460">
        <w:t>, koji iznos čini diobnu masu u ovom stečajnom predmetu.</w:t>
      </w:r>
    </w:p>
    <w:p w:rsidRDefault="004B6964" w:rsidP="00132460" w:rsidR="00132460" w:rsidRPr="00132460">
      <w:pPr>
        <w:ind w:firstLine="708"/>
        <w:jc w:val="both"/>
      </w:pPr>
      <w:r>
        <w:t>Ročište za</w:t>
      </w:r>
      <w:r w:rsidR="00132460" w:rsidRPr="00132460">
        <w:t xml:space="preserve"> diobu kupovnine koja je ostvarena prodajom spomenute nekretnine</w:t>
      </w:r>
      <w:r>
        <w:t xml:space="preserve"> održano je </w:t>
      </w:r>
      <w:r w:rsidR="00963E9E">
        <w:t>1</w:t>
      </w:r>
      <w:r>
        <w:t>. rujna 201</w:t>
      </w:r>
      <w:r w:rsidR="00963E9E">
        <w:t>5</w:t>
      </w:r>
      <w:r>
        <w:t>. godine.</w:t>
      </w:r>
    </w:p>
    <w:p w:rsidRDefault="00132460" w:rsidP="00132460" w:rsid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t xml:space="preserve">      </w:t>
      </w:r>
      <w:r w:rsidR="004B6964">
        <w:t>N</w:t>
      </w:r>
      <w:r w:rsidRPr="00132460">
        <w:t xml:space="preserve">a ročištu za diobu kupovnine od </w:t>
      </w:r>
      <w:r w:rsidR="00963E9E">
        <w:t>1</w:t>
      </w:r>
      <w:r w:rsidRPr="00132460">
        <w:t xml:space="preserve">. </w:t>
      </w:r>
      <w:r w:rsidR="004B6964">
        <w:t>rujna</w:t>
      </w:r>
      <w:r w:rsidRPr="00132460">
        <w:t xml:space="preserve"> 201</w:t>
      </w:r>
      <w:r w:rsidR="00963E9E">
        <w:t>5</w:t>
      </w:r>
      <w:r w:rsidRPr="00132460">
        <w:t xml:space="preserve">., stečajni upravitelj predložio je </w:t>
      </w:r>
      <w:r w:rsidRPr="00132460">
        <w:rPr>
          <w:bCs/>
        </w:rPr>
        <w:t>izdvajanje u stečajnu masu iznosa od ukupno</w:t>
      </w:r>
      <w:r w:rsidR="00CD616B">
        <w:rPr>
          <w:bCs/>
        </w:rPr>
        <w:t xml:space="preserve"> </w:t>
      </w:r>
      <w:r w:rsidR="00CD616B" w:rsidRPr="00CD616B">
        <w:rPr>
          <w:bCs/>
        </w:rPr>
        <w:t>187</w:t>
      </w:r>
      <w:r w:rsidR="00CD616B">
        <w:rPr>
          <w:bCs/>
        </w:rPr>
        <w:t xml:space="preserve">.489,03 </w:t>
      </w:r>
      <w:r w:rsidR="004B6964">
        <w:rPr>
          <w:bCs/>
        </w:rPr>
        <w:t>kuna, na ime troškove unovčenja nekretnine.</w:t>
      </w:r>
      <w:r w:rsidRPr="00132460">
        <w:t xml:space="preserve"> </w:t>
      </w:r>
    </w:p>
    <w:p w:rsidRDefault="004B6964" w:rsidP="004B6964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>Navedene troškove stečajni upravitelj je obrazložio kako slijedi:</w:t>
      </w:r>
      <w:r w:rsidRPr="004B6964">
        <w:t xml:space="preserve"> </w:t>
      </w:r>
    </w:p>
    <w:p w:rsidRDefault="00CD616B" w:rsidP="00CD616B" w:rsidR="00CD616B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1.</w:t>
      </w:r>
      <w:r>
        <w:tab/>
        <w:t>Za troškove iz čl. 170 st.1. SZ koji obuhvaćaju troškove utvrđivanja istovjetnosti predmeta i prava na tom predmetu, određuju se paušalno u iznosu 5% od utrška, što iznosi: 39.744,40 kn;</w:t>
      </w:r>
    </w:p>
    <w:p w:rsidRDefault="00CD616B" w:rsidP="00CD616B" w:rsidR="00CD616B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2.</w:t>
      </w:r>
      <w:r>
        <w:tab/>
        <w:t>Troškovi iz čl. 170.st.2. SZ tj. troškovi unovčenja, koji terete predmetnu nekretninu, iznose kako slijedi:</w:t>
      </w:r>
    </w:p>
    <w:p w:rsidRDefault="00CD616B" w:rsidP="00CD616B" w:rsidR="00CD61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D616B" w:rsidP="00CD616B" w:rsidR="00CD616B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-</w:t>
      </w:r>
      <w:r>
        <w:tab/>
        <w:t>Nagrada stečajnom upravitelju</w:t>
      </w:r>
      <w:r>
        <w:tab/>
      </w:r>
      <w:r>
        <w:tab/>
      </w:r>
      <w:r>
        <w:tab/>
      </w:r>
      <w:r>
        <w:tab/>
        <w:t>63.591,05 kn</w:t>
      </w:r>
    </w:p>
    <w:p w:rsidRDefault="00CD616B" w:rsidP="00CD616B" w:rsidR="00CD616B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-</w:t>
      </w:r>
      <w:r>
        <w:tab/>
        <w:t>Doprinosi i porez na nagradu</w:t>
      </w:r>
      <w:r>
        <w:tab/>
      </w:r>
      <w:r>
        <w:tab/>
      </w:r>
      <w:r>
        <w:tab/>
      </w:r>
      <w:r>
        <w:tab/>
      </w:r>
      <w:r>
        <w:tab/>
        <w:t>66.071,55 kn</w:t>
      </w:r>
    </w:p>
    <w:p w:rsidRDefault="00CD616B" w:rsidP="00CD616B" w:rsidR="00CD616B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-</w:t>
      </w:r>
      <w:r>
        <w:tab/>
        <w:t>Troškovi oglašavanja</w:t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  <w:t xml:space="preserve">  2.000,00 kn</w:t>
      </w:r>
    </w:p>
    <w:p w:rsidRDefault="00CD616B" w:rsidP="00CD616B" w:rsidR="00CD616B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-</w:t>
      </w:r>
      <w:r>
        <w:tab/>
        <w:t>Troškovi knjigovodstva</w:t>
      </w:r>
      <w:r>
        <w:tab/>
      </w:r>
      <w:r>
        <w:tab/>
      </w:r>
      <w:r>
        <w:tab/>
        <w:t xml:space="preserve">  </w:t>
      </w:r>
      <w:r>
        <w:tab/>
      </w:r>
      <w:r>
        <w:tab/>
        <w:t xml:space="preserve">  8.343,00 kn</w:t>
      </w:r>
    </w:p>
    <w:p w:rsidRDefault="00CD616B" w:rsidP="00CD616B" w:rsidR="00CD616B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-</w:t>
      </w:r>
      <w:r>
        <w:tab/>
        <w:t xml:space="preserve">Troškovi procjene nekretnine </w:t>
      </w:r>
      <w:r>
        <w:tab/>
      </w:r>
      <w:r>
        <w:tab/>
        <w:t xml:space="preserve"> </w:t>
      </w:r>
      <w:r>
        <w:tab/>
      </w:r>
      <w:r>
        <w:tab/>
        <w:t xml:space="preserve">  7.500,00 kn</w:t>
      </w:r>
    </w:p>
    <w:p w:rsidRDefault="00CD616B" w:rsidP="00CD616B" w:rsidR="00CD616B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-</w:t>
      </w:r>
      <w:r>
        <w:tab/>
        <w:t>Troškovi Banke</w:t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>
        <w:tab/>
        <w:t xml:space="preserve">     239,03 kn</w:t>
      </w:r>
    </w:p>
    <w:p w:rsidRDefault="00CD616B" w:rsidP="00CD616B" w:rsidR="00CD616B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-</w:t>
      </w:r>
      <w:r>
        <w:tab/>
        <w:t>Materijalni troškovi (državni biljezi, službeni put, troškovi mobitela i sitni uredski materijal, trošak benzina, trošak promjene brave i sl)</w:t>
      </w:r>
      <w:r>
        <w:tab/>
        <w:t xml:space="preserve">   7.200,00 kn</w:t>
      </w:r>
    </w:p>
    <w:p w:rsidRDefault="00CD616B" w:rsidP="00CD616B" w:rsidR="00CD616B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-</w:t>
      </w:r>
      <w:r>
        <w:tab/>
        <w:t>UKUPNO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147.744,63 kn</w:t>
      </w:r>
    </w:p>
    <w:p w:rsidRDefault="00CD616B" w:rsidP="00CD616B" w:rsidR="00CD616B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Dakle, sveukupni troškovi po članku 170. SZ-a iznose </w:t>
      </w:r>
      <w:r w:rsidRPr="00CD616B">
        <w:t>187.489,03</w:t>
      </w:r>
      <w:r>
        <w:t xml:space="preserve"> kuna.</w:t>
      </w:r>
    </w:p>
    <w:p w:rsidRDefault="009752B0" w:rsidP="00CD616B" w:rsidR="00132460" w:rsidRPr="00132460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132460" w:rsidRPr="00132460">
        <w:t xml:space="preserve">Prema odredbi čl. </w:t>
      </w:r>
      <w:smartTag w:element="metricconverter" w:uri="urn:schemas-microsoft-com:office:smarttags">
        <w:smartTagPr>
          <w:attr w:val="170. st" w:name="ProductID"/>
        </w:smartTagPr>
        <w:r w:rsidR="00132460" w:rsidRPr="00132460">
          <w:t>170. st</w:t>
        </w:r>
      </w:smartTag>
      <w:r w:rsidR="00132460" w:rsidRPr="00132460">
        <w:t xml:space="preserve">. 1. Stečajnog zakona („Narodne novine“ broj 44/96, 29/99, 129/00, 123/03, 82/06, 116/10, 25/12 i 133/12, dalje: SZ) troškovi utvrđivanja tražbine, koji obuhvaćaju troškove utvrđivanja istovjetnosti predmeta i prava na tom predmetu, određuju se paušalno u iznosu od 5 posto od utrška. Nadalje, odredbom čl. </w:t>
      </w:r>
      <w:smartTag w:element="metricconverter" w:uri="urn:schemas-microsoft-com:office:smarttags">
        <w:smartTagPr>
          <w:attr w:val="170. st" w:name="ProductID"/>
        </w:smartTagPr>
        <w:r w:rsidR="00132460" w:rsidRPr="00132460">
          <w:t>170. st</w:t>
        </w:r>
      </w:smartTag>
      <w:r w:rsidR="00132460" w:rsidRPr="00132460">
        <w:t>. 2. SZ-a propisano je da se troškovi unovčenja određuju se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132460" w:rsidP="00132460" w:rsidR="00132460" w:rsidRP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 w:rsidRPr="00132460">
        <w:t xml:space="preserve">  </w:t>
      </w:r>
      <w:r w:rsidR="00D556A4">
        <w:t xml:space="preserve">Predmetna nekretnina </w:t>
      </w:r>
      <w:r w:rsidRPr="00132460">
        <w:t>prodan</w:t>
      </w:r>
      <w:r w:rsidR="00D556A4">
        <w:t>a je</w:t>
      </w:r>
      <w:r w:rsidRPr="00132460">
        <w:t xml:space="preserve"> za iznos od </w:t>
      </w:r>
      <w:r w:rsidR="00CD616B">
        <w:t>794.888,08</w:t>
      </w:r>
      <w:r w:rsidR="00D556A4">
        <w:t xml:space="preserve"> kuna dok troškovi unovčenja po članku 170. Stečajnog zakona iznose </w:t>
      </w:r>
      <w:r w:rsidR="00CD616B">
        <w:t>187.489,03</w:t>
      </w:r>
      <w:r w:rsidR="00D556A4">
        <w:t xml:space="preserve"> kuna.</w:t>
      </w:r>
    </w:p>
    <w:p w:rsidRDefault="00132460" w:rsidP="00963E9E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rPr>
          <w:bCs/>
        </w:rPr>
        <w:tab/>
        <w:t xml:space="preserve">Stoga je sud odredio da se iz postignute kupovnine namire troškovi stečajnog postupka u iznosu od </w:t>
      </w:r>
      <w:r w:rsidR="00CD616B" w:rsidRPr="00CD616B">
        <w:rPr>
          <w:bCs/>
        </w:rPr>
        <w:t xml:space="preserve">187.489,03 </w:t>
      </w:r>
      <w:r w:rsidR="00D556A4">
        <w:rPr>
          <w:bCs/>
        </w:rPr>
        <w:t>kuna</w:t>
      </w:r>
      <w:r w:rsidRPr="00132460">
        <w:t xml:space="preserve"> te da se s preostalim iznosom od </w:t>
      </w:r>
      <w:r w:rsidR="00CD616B" w:rsidRPr="00CD616B">
        <w:t>607</w:t>
      </w:r>
      <w:r w:rsidR="00CD616B">
        <w:t>.</w:t>
      </w:r>
      <w:r w:rsidR="00CD616B" w:rsidRPr="00CD616B">
        <w:t>399,0</w:t>
      </w:r>
      <w:r w:rsidR="001F517B">
        <w:t>5</w:t>
      </w:r>
      <w:r w:rsidR="00CD616B">
        <w:t xml:space="preserve"> </w:t>
      </w:r>
      <w:r w:rsidR="00D556A4">
        <w:t xml:space="preserve">kuna namiri razlučni vjerovnik </w:t>
      </w:r>
      <w:r w:rsidR="00963E9E">
        <w:t>Nava banka d.d.</w:t>
      </w:r>
    </w:p>
    <w:p w:rsidRDefault="00963E9E" w:rsidP="00963E9E" w:rsidR="00963E9E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Ostali razlučni vjerovnici nisu namirivani obzirom da niti vjerovnik Nava banka d.d. nije namiren u cijelosti, a vjerovnici se namiruju prema redoslijedu stjecanja razlučnog prava.</w:t>
      </w:r>
    </w:p>
    <w:p w:rsidRDefault="00963E9E" w:rsidP="00963E9E" w:rsidR="00132460" w:rsidRPr="0013246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132460">
        <w:t xml:space="preserve"> </w:t>
      </w:r>
      <w:r w:rsidR="00132460" w:rsidRPr="00132460">
        <w:t>Slijedom navedenog, sud je riješio kao u izreci ovog rješenja.</w:t>
      </w:r>
    </w:p>
    <w:p w:rsidRDefault="00132460" w:rsidP="00132460" w:rsidR="00132460" w:rsidRPr="00132460">
      <w:pPr>
        <w:ind w:firstLine="708"/>
        <w:jc w:val="both"/>
      </w:pPr>
    </w:p>
    <w:p w:rsidRDefault="00132460" w:rsidP="00132460" w:rsidR="00132460" w:rsidRPr="00132460">
      <w:pPr>
        <w:jc w:val="center"/>
      </w:pPr>
      <w:r w:rsidRPr="00132460">
        <w:t xml:space="preserve">U Zagrebu </w:t>
      </w:r>
      <w:r w:rsidR="007E4B46">
        <w:t>1. rujna</w:t>
      </w:r>
      <w:r w:rsidRPr="00132460">
        <w:t xml:space="preserve"> 201</w:t>
      </w:r>
      <w:r w:rsidR="007E4B46">
        <w:t>5</w:t>
      </w:r>
      <w:r w:rsidRPr="00132460">
        <w:t>.</w:t>
      </w:r>
    </w:p>
    <w:p w:rsidRDefault="00132460" w:rsidP="00132460" w:rsidR="00132460" w:rsidRPr="00132460">
      <w:pPr>
        <w:jc w:val="center"/>
        <w:rPr>
          <w:b/>
        </w:rPr>
      </w:pPr>
    </w:p>
    <w:p w:rsidRDefault="00132460" w:rsidP="00E91121" w:rsidR="005A43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="005A43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A43D3" w:rsidP="00E91121" w:rsidR="005A43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Nikola Ribarić v.r.</w:t>
      </w:r>
    </w:p>
    <w:p w:rsidRDefault="005A43D3" w:rsidP="00E91121" w:rsidR="005A43D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A43D3" w:rsidP="00E91121" w:rsidR="005A43D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Za točnost otpravka – ovlašteni službenik:</w:t>
      </w:r>
    </w:p>
    <w:p w:rsidRDefault="005A43D3" w:rsidP="00E91121" w:rsidR="005A43D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 Jadranka Zelić</w:t>
      </w:r>
    </w:p>
    <w:p w:rsidRDefault="00132460" w:rsidP="005A43D3" w:rsidR="00132460" w:rsidRPr="00132460">
      <w:pPr>
        <w:jc w:val="center"/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  <w:r w:rsidRPr="00132460">
        <w:rPr>
          <w:b/>
        </w:rPr>
        <w:t>POUKA O PRAVNOM LIJEKU:</w:t>
      </w:r>
    </w:p>
    <w:p w:rsidRDefault="00132460" w:rsidP="00132460" w:rsidR="00132460" w:rsidRPr="00132460">
      <w:r w:rsidRPr="0013246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5A43D3" w:rsidP="00132460" w:rsidR="005A43D3"/>
    <w:p w:rsidRDefault="005A43D3" w:rsidP="00132460" w:rsidR="005A43D3"/>
    <w:p w:rsidRDefault="005A43D3" w:rsidP="00132460" w:rsidR="005A43D3"/>
    <w:p w:rsidRDefault="005A43D3" w:rsidP="00132460" w:rsidR="005A43D3"/>
    <w:p w:rsidRDefault="005A43D3" w:rsidP="00132460" w:rsidR="005A43D3"/>
    <w:p w:rsidRDefault="005A43D3" w:rsidP="00132460" w:rsidR="005A43D3"/>
    <w:p w:rsidRDefault="005A43D3" w:rsidP="00132460" w:rsidR="005A43D3"/>
    <w:p w:rsidRDefault="005A43D3" w:rsidP="00132460" w:rsidR="005A43D3"/>
    <w:p w:rsidRDefault="005A43D3" w:rsidP="00132460" w:rsidR="005A43D3"/>
    <w:p w:rsidRDefault="005A43D3" w:rsidP="00132460" w:rsidR="005A43D3"/>
    <w:p w:rsidRDefault="005A43D3" w:rsidP="00132460" w:rsidR="005A43D3"/>
    <w:p w:rsidRDefault="005A43D3" w:rsidP="00132460" w:rsidR="005A43D3"/>
    <w:p w:rsidRDefault="005A43D3" w:rsidP="00132460" w:rsidR="005A43D3"/>
    <w:p w:rsidRDefault="005A43D3" w:rsidP="00132460" w:rsidR="005A43D3"/>
    <w:p w:rsidRDefault="005A43D3" w:rsidP="00132460" w:rsidR="005A43D3"/>
    <w:p w:rsidRDefault="005A43D3" w:rsidP="00132460" w:rsidR="005A43D3"/>
    <w:p w:rsidRDefault="00132460" w:rsidP="00132460" w:rsidR="00132460" w:rsidRPr="00132460">
      <w:r w:rsidRPr="00132460">
        <w:t>Dna:</w:t>
      </w:r>
    </w:p>
    <w:p w:rsidRDefault="00963E9E" w:rsidP="00963E9E" w:rsidR="00963E9E">
      <w:r>
        <w:t>-Stečajni upravitelj Rajka Jagmarević</w:t>
      </w:r>
    </w:p>
    <w:p w:rsidRDefault="00963E9E" w:rsidP="00963E9E" w:rsidR="00963E9E">
      <w:r>
        <w:t>-Razlučni vjerovnik:</w:t>
      </w:r>
    </w:p>
    <w:p w:rsidRDefault="00963E9E" w:rsidP="00963E9E" w:rsidR="00963E9E">
      <w:r>
        <w:t>1.</w:t>
      </w:r>
      <w:r>
        <w:tab/>
        <w:t>NAVA BANKA D.D. , OIB: 07492912398, ZAGREB, TRATINSKA 27</w:t>
      </w:r>
    </w:p>
    <w:p w:rsidRDefault="005A43D3" w:rsidP="00963E9E" w:rsidR="00963E9E">
      <w:r>
        <w:t>2</w:t>
      </w:r>
      <w:r w:rsidR="00963E9E">
        <w:t>.</w:t>
      </w:r>
      <w:r w:rsidR="00963E9E">
        <w:tab/>
        <w:t xml:space="preserve">REPUBLIKA HRVATSKA, MINISTARSTVO FINANCIJA - POREZNA UPRAVA, PODRUČNI URED ZAGREB po ŽDO Zagreb </w:t>
      </w:r>
    </w:p>
    <w:p w:rsidRDefault="00963E9E" w:rsidP="00963E9E" w:rsidR="00963E9E">
      <w:r>
        <w:t>-Porezna uprava, Područni ured Zagreb</w:t>
      </w:r>
    </w:p>
    <w:p w:rsidRDefault="00963E9E" w:rsidP="00963E9E" w:rsidR="00963E9E">
      <w:r>
        <w:t>-oglasna ploča- 8 dana</w:t>
      </w:r>
    </w:p>
    <w:p w:rsidRDefault="00963E9E" w:rsidP="00963E9E" w:rsidR="00963E9E">
      <w:r>
        <w:t>-e oglasna ploča – 8 dana</w:t>
      </w:r>
    </w:p>
    <w:p w:rsidRDefault="00963E9E" w:rsidP="00963E9E" w:rsidR="00132460" w:rsidRPr="00132460">
      <w:r>
        <w:t>-spis</w:t>
      </w:r>
    </w:p>
    <w:p w:rsidRDefault="00132460" w:rsidR="00132460" w:rsidRPr="00132460"/>
    <w:p w:rsidRDefault="00BD7A3D" w:rsidR="00BD7A3D" w:rsidRPr="00132460"/>
    <w:sectPr w:rsidSect="00D556A4" w:rsidR="00BD7A3D" w:rsidRPr="00132460">
      <w:headerReference w:type="default" r:id="rId9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3D3" w:rsidP="005A43D3" w:rsidR="005A43D3">
      <w:r>
        <w:separator/>
      </w:r>
    </w:p>
  </w:endnote>
  <w:endnote w:id="0" w:type="continuationSeparator">
    <w:p w:rsidRDefault="005A43D3" w:rsidP="005A43D3" w:rsidR="005A4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3D3" w:rsidP="005A43D3" w:rsidR="005A43D3">
      <w:r>
        <w:separator/>
      </w:r>
    </w:p>
  </w:footnote>
  <w:footnote w:id="0" w:type="continuationSeparator">
    <w:p w:rsidRDefault="005A43D3" w:rsidP="005A43D3" w:rsidR="005A43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3D3" w:rsidR="005A43D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116EC">
      <w:rPr>
        <w:noProof/>
      </w:rPr>
      <w:t>1</w:t>
    </w:r>
    <w:r>
      <w:fldChar w:fldCharType="end"/>
    </w:r>
    <w:r>
      <w:t xml:space="preserve">                                                                                                                           </w:t>
    </w:r>
    <w:r w:rsidRPr="00963E9E">
      <w:t>72 St -175/2014</w:t>
    </w:r>
    <w:r>
      <w:t>-172</w:t>
    </w:r>
  </w:p>
  <w:p w:rsidRDefault="005A43D3" w:rsidR="005A43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132460"/>
    <w:rsid w:val="001B29DB"/>
    <w:rsid w:val="001F517B"/>
    <w:rsid w:val="0026214C"/>
    <w:rsid w:val="004256C4"/>
    <w:rsid w:val="004778F4"/>
    <w:rsid w:val="004B6964"/>
    <w:rsid w:val="005A43D3"/>
    <w:rsid w:val="005E3693"/>
    <w:rsid w:val="007116EC"/>
    <w:rsid w:val="007B0930"/>
    <w:rsid w:val="007E4B46"/>
    <w:rsid w:val="00963E9E"/>
    <w:rsid w:val="009752B0"/>
    <w:rsid w:val="00B3099A"/>
    <w:rsid w:val="00BD7A3D"/>
    <w:rsid w:val="00CA2633"/>
    <w:rsid w:val="00CD616B"/>
    <w:rsid w:val="00D556A4"/>
    <w:rsid w:val="00D9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A43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43D3"/>
    <w:rPr>
      <w:sz w:val="24"/>
      <w:szCs w:val="24"/>
    </w:rPr>
  </w:style>
  <w:style w:styleId="Podnoje" w:type="paragraph">
    <w:name w:val="footer"/>
    <w:basedOn w:val="Normal"/>
    <w:link w:val="PodnojeChar"/>
    <w:rsid w:val="005A43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A43D3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A43D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A43D3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116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116E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1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6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6E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6E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6E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A43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43D3"/>
    <w:rPr>
      <w:sz w:val="24"/>
      <w:szCs w:val="24"/>
    </w:rPr>
  </w:style>
  <w:style w:styleId="Podnoje" w:type="paragraph">
    <w:name w:val="footer"/>
    <w:basedOn w:val="Normal"/>
    <w:link w:val="PodnojeChar"/>
    <w:rsid w:val="005A43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A43D3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A43D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A43D3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116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16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1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6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6E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6E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6E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d.d.; Grad Požega; Županijsko državno odvjetništvo u Zagrebu; JOSIP GALIĆ, kupac; TOMA PALIĆ; TRGOVINA LANA</izvorni_sadrzaj>
    <derivirana_varijabla naziv="DomainObject.Predmet.StrankaFormated_1">  CROATIA BANKA, dioničko društvo; Općinski sud u Sesvetama; Draško Semren, odvjetnik; Nava banka d.d.; Grad Požega; Županijsko državno odvjetništvo u Zagrebu; JOSIP GALIĆ, kupac; TOMA PALIĆ; TRGOVINA LANA</derivirana_varijabla>
  </DomainObject.Predmet.StrankaFormated>
  <DomainObject.Predmet.StrankaFormatedOIB>
    <izvorni_sadrzaj>  CROATIA BANKA, dioničko društvo, OIB 32247795989; Općinski sud u Sesvetama; Draško Semren, odvjetnik; Nava banka d.d.; Grad Požega; Županijsko državno odvjetništvo u Zagrebu; JOSIP GALIĆ, kupac; TOMA PALIĆ; TRGOVINA LANA</izvorni_sadrzaj>
    <derivirana_varijabla naziv="DomainObject.Predmet.StrankaFormatedOIB_1">  CROATIA BANKA, dioničko društvo, OIB 32247795989; Općinski sud u Sesvetama; Draško Semren, odvjetnik; Nava banka d.d.; Grad Požega; Županijsko državno odvjetništvo u Zagrebu; JOSIP GALIĆ, kupac; TOMA PALIĆ; TRGOVINA LANA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d.d., Tratinska 27, 10000 Zagreb; Grad Požega, Trg Svetog Trojstva 1, 34000 Požega; Županijsko državno odvjetništvo u Zagrebu; JOSIP GALIĆ, kupac, Primorska 10, 34000 Požega; TOMA PALIĆ, Beketinačka 7, 10000 Zagreb; TRGOVINA LANA</izvorni_sadrzaj>
    <derivirana_varijabla naziv="DomainObject.Predmet.StrankaFormatedWithAdress_1"> CROATIA BANKA, dioničko društvo, Kvaternikov Trg 9, 10000 Zagreb; Općinski sud u Sesvetama; Draško Semren, odvjetnik, Savska 41 PT Zagrepčanka, 10000 Zagreb; Nava banka d.d., Tratinska 27, 10000 Zagreb; Grad Požega, Trg Svetog Trojstva 1, 34000 Požega; Županijsko državno odvjetništvo u Zagrebu; JOSIP GALIĆ, kupac, Primorska 10, 34000 Požega; TOMA PALIĆ, Beketinačka 7, 10000 Zagreb; TRGOVINA LANA</derivirana_varijabla>
  </DomainObject.Predmet.StrankaFormatedWithAdress>
  <DomainObject.Predmet.StrankaFormatedWithAdressOIB>
    <izvorni_sadrzaj> CROATIA BANKA, dioničko društvo, OIB 32247795989, Kvaternikov Trg 9, 10000 Zagreb; Općinski sud u Sesvetama; Draško Semren, odvjetnik, Savska 41 PT Zagrepčanka, 10000 Zagreb; Nava banka d.d., Tratinska 27, 10000 Zagreb; Grad Požega, Trg Svetog Trojstva 1, 34000 Požega; Županijsko državno odvjetništvo u Zagrebu; JOSIP GALIĆ, kupac, Primorska 10, 34000 Požega; TOMA PALIĆ, Beketinačka 7, 10000 Zagreb; TRGOVINA LANA</izvorni_sadrzaj>
    <derivirana_varijabla naziv="DomainObject.Predmet.StrankaFormatedWithAdressOIB_1"> CROATIA BANKA, dioničko društvo, OIB 32247795989, Kvaternikov Trg 9, 10000 Zagreb; Općinski sud u Sesvetama; Draško Semren, odvjetnik, Savska 41 PT Zagrepčanka, 10000 Zagreb; Nava banka d.d., Tratinska 27, 10000 Zagreb; Grad Požega, Trg Svetog Trojstva 1, 34000 Požega; Županijsko državno odvjetništvo u Zagrebu; JOSIP GALIĆ, kupac, Primorska 10, 34000 Požega; TOMA PALIĆ, Beketinačka 7, 10000 Zagreb; TRGOVINA LANA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d.d. Tratinska 27,10000 Zagreb,Grad Požega Trg Svetog Trojstva 1,34000 Požega,Županijsko državno odvjetništvo u Zagrebu ,JOSIP GALIĆ, kupac Primorska 10,34000 Požega,TOMA PALIĆ Beketinačka 7,10000 Zagreb,TRGOVINA LANA </izvorni_sadrzaj>
    <derivirana_varijabla naziv="DomainObject.Predmet.StrankaWithAdress_1">CROATIA BANKA, dioničko društvo Kvaternikov Trg 9,10000 Zagreb,Općinski sud u Sesvetama ,Draško Semren, odvjetnik Savska 41 PT Zagrepčanka,10000 Zagreb,Nava banka d.d. Tratinska 27,10000 Zagreb,Grad Požega Trg Svetog Trojstva 1,34000 Požega,Županijsko državno odvjetništvo u Zagrebu ,JOSIP GALIĆ, kupac Primorska 10,34000 Požega,TOMA PALIĆ Beketinačka 7,10000 Zagreb,TRGOVINA LANA </derivirana_varijabla>
  </DomainObject.Predmet.StrankaWithAdress>
  <DomainObject.Predmet.StrankaWithAdressOIB>
    <izvorni_sadrzaj>CROATIA BANKA, dioničko društvo, OIB 32247795989, Kvaternikov Trg 9,10000 Zagreb,Općinski sud u Sesvetama,Draško Semren, odvjetnik, Savska 41 PT Zagrepčanka,10000 Zagreb,Nava banka d.d., Tratinska 27,10000 Zagreb,Grad Požega, Trg Svetog Trojstva 1,34000 Požega,Županijsko državno odvjetništvo u Zagrebu,JOSIP GALIĆ, kupac, Primorska 10,34000 Požega,TOMA PALIĆ, Beketinačka 7,10000 Zagreb,TRGOVINA LANA</izvorni_sadrzaj>
    <derivirana_varijabla naziv="DomainObject.Predmet.StrankaWithAdressOIB_1">CROATIA BANKA, dioničko društvo, OIB 32247795989, Kvaternikov Trg 9,10000 Zagreb,Općinski sud u Sesvetama,Draško Semren, odvjetnik, Savska 41 PT Zagrepčanka,10000 Zagreb,Nava banka d.d., Tratinska 27,10000 Zagreb,Grad Požega, Trg Svetog Trojstva 1,34000 Požega,Županijsko državno odvjetništvo u Zagrebu,JOSIP GALIĆ, kupac, Primorska 10,34000 Požega,TOMA PALIĆ, Beketinačka 7,10000 Zagreb,TRGOVINA LANA</derivirana_varijabla>
  </DomainObject.Predmet.StrankaWithAdressOIB>
  <DomainObject.Predmet.StrankaNazivFormated>
    <izvorni_sadrzaj>CROATIA BANKA, dioničko društvo,Općinski sud u Sesvetama,Draško Semren, odvjetnik,Nava banka d.d.,Grad Požega,Županijsko državno odvjetništvo u Zagrebu,JOSIP GALIĆ, kupac,TOMA PALIĆ,TRGOVINA LANA</izvorni_sadrzaj>
    <derivirana_varijabla naziv="DomainObject.Predmet.StrankaNazivFormated_1">CROATIA BANKA, dioničko društvo,Općinski sud u Sesvetama,Draško Semren, odvjetnik,Nava banka d.d.,Grad Požega,Županijsko državno odvjetništvo u Zagrebu,JOSIP GALIĆ, kupac,TOMA PALIĆ,TRGOVINA LANA</derivirana_varijabla>
  </DomainObject.Predmet.StrankaNazivFormated>
  <DomainObject.Predmet.StrankaNazivFormatedOIB>
    <izvorni_sadrzaj>CROATIA BANKA, dioničko društvo, OIB 32247795989,Općinski sud u Sesvetama,Draško Semren, odvjetnik,Nava banka d.d.,Grad Požega,Županijsko državno odvjetništvo u Zagrebu,JOSIP GALIĆ, kupac,TOMA PALIĆ,TRGOVINA LANA</izvorni_sadrzaj>
    <derivirana_varijabla naziv="DomainObject.Predmet.StrankaNazivFormatedOIB_1">CROATIA BANKA, dioničko društvo, OIB 32247795989,Općinski sud u Sesvetama,Draško Semren, odvjetnik,Nava banka d.d.,Grad Požega,Županijsko državno odvjetništvo u Zagrebu,JOSIP GALIĆ, kupac,TOMA PALIĆ,TRGOVINA LANA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izvorni_sadrzaj>
    <derivirana_varijabla naziv="DomainObject.Predmet.StrankaListFormated_1">
      <item>CROATIA BANKA, dioničko društvo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derivirana_varijabla>
  </DomainObject.Predmet.StrankaListFormated>
  <DomainObject.Predmet.StrankaListFormatedOIB>
    <izvorni_sadrzaj>
      <item>CROATIA BANKA, dioničko društvo, OIB 32247795989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izvorni_sadrzaj>
    <derivirana_varijabla naziv="DomainObject.Predmet.StrankaListFormatedOIB_1">
      <item>CROATIA BANKA, dioničko društvo, OIB 32247795989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d.d.,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d.d.,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</item>
      <item>Draško Semren, odvjetnik, Savska 41 PT Zagrepčanka, 10000 Zagreb</item>
      <item>Nava banka d.d.,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</item>
    </izvorni_sadrzaj>
    <derivirana_varijabla naziv="DomainObject.Predmet.StrankaListFormatedWithAdressOIB_1">
      <item>CROATIA BANKA, dioničko društvo, OIB 32247795989, Kvaternikov Trg 9, 10000 Zagreb</item>
      <item>Općinski sud u Sesvetama</item>
      <item>Draško Semren, odvjetnik, Savska 41 PT Zagrepčanka, 10000 Zagreb</item>
      <item>Nava banka d.d.,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derivirana_varijabla>
  </DomainObject.Predmet.StrankaListNazivFormated>
  <DomainObject.Predmet.StrankaListNazivFormatedOIB>
    <izvorni_sadrzaj>
      <item>CROATIA BANKA, dioničko društvo, OIB 32247795989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izvorni_sadrzaj>
    <derivirana_varijabla naziv="DomainObject.Predmet.StrankaListNazivFormatedOIB_1">
      <item>CROATIA BANKA, dioničko društvo, OIB 32247795989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</derivirana_varijabla>
  </DomainObject.Predmet.OstaliListFormated>
  <DomainObject.Predmet.OstaliListFormatedOIB>
    <izvorni_sadrzaj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</izvorni_sadrzaj>
    <derivirana_varijabla naziv="DomainObject.Predmet.OstaliListFormatedOIB_1"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</item>
      <item>Općinski sud u Požegi, zemljišno-knjižni odjel</item>
      <item>javnost</item>
      <item>RH, MF, Porezna uprava,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</izvorni_sadrzaj>
    <derivirana_varijabla naziv="DomainObject.Predmet.OstaliListFormatedWithAdress_1">
      <item>Draško Semren, Savska c. 41 PT Zagrepčanka, 10000 Zagreb</item>
      <item>Županijsko državno odvjetništvo u Zagrebu</item>
      <item>Općinski sud u Požegi, zemljišno-knjižni odjel</item>
      <item>javnost</item>
      <item>RH, MF, Porezna uprava,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</item>
      <item>Općinski sud u Požegi, zemljišno-knjižni odjel</item>
      <item>javnost</item>
      <item>RH, MF, Porezna uprava,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</izvorni_sadrzaj>
    <derivirana_varijabla naziv="DomainObject.Predmet.OstaliListFormatedWithAdressOIB_1">
      <item>Draško Semren, Savska c. 41 PT Zagrepčanka, 10000 Zagreb</item>
      <item>Županijsko državno odvjetništvo u Zagrebu</item>
      <item>Općinski sud u Požegi, zemljišno-knjižni odjel</item>
      <item>javnost</item>
      <item>RH, MF, Porezna uprava,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</derivirana_varijabla>
  </DomainObject.Predmet.OstaliListNazivFormated>
  <DomainObject.Predmet.OstaliListNazivFormatedOIB>
    <izvorni_sadrzaj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</izvorni_sadrzaj>
    <derivirana_varijabla naziv="DomainObject.Predmet.OstaliListNazivFormatedOIB_1"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d.d.</item>
      <item>Grad Požega</item>
      <item>Županijsko državno odvjetništvo u Zagrebu</item>
      <item>Općinski sud u Požegi, zemljišno-knjižni odjel</item>
      <item>javnost</item>
      <item>JOSIP GALIĆ, kupac</item>
      <item>RH, MF, Porezna uprava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d.d.</item>
      <item>Grad Požega</item>
      <item>Županijsko državno odvjetništvo u Zagrebu</item>
      <item>Općinski sud u Požegi, zemljišno-knjižni odjel</item>
      <item>javnost</item>
      <item>JOSIP GALIĆ, kupac</item>
      <item>RH, MF, Porezna uprava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</item>
      <item>Nava banka d.d., Tratinska 27,10000 Zagreb</item>
      <item>Grad Požega,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RH, MF, Porezna uprava,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</item>
      <item>Dušan Horvat, Prhovec 22,40000 Gornji Mihaljevec</item>
      <item>OBRT TRGOVINA LANA, Maršala Tita 11,40000 Nedelišće</item>
      <item>Rajka Jagmarević, OIB 54873974132, Jurja Dalmatinca 7,10000 Zagreb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</item>
      <item>Nava banka d.d., Tratinska 27,10000 Zagreb</item>
      <item>Grad Požega,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RH, MF, Porezna uprava,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</item>
      <item>Dušan Horvat, Prhovec 22,40000 Gornji Mihaljevec</item>
      <item>OBRT TRGOVINA LANA, Maršala Tita 11,40000 Nedelišće</item>
      <item>Rajka Jagmarević, OIB 54873974132,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23508929264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54873974132</item>
    </izvorni_sadrzaj>
    <derivirana_varijabla naziv="DomainObject.Predmet.SudioniciListNazivOIB_1">
      <item>, OIB 07897444082</item>
      <item>, OIB 32247795989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23508929264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680</properties:Words>
  <properties:Characters>3684</properties:Characters>
  <properties:Lines>118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</vt:lpstr>
    </vt:vector>
  </properties:TitlesOfParts>
  <properties:LinksUpToDate>false</properties:LinksUpToDate>
  <properties:CharactersWithSpaces>4586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2015-09-02T06:23:00Z</dcterms:created>
  <dc:creator>nribaric</dc:creator>
  <cp:lastModifiedBy>Jadranka Zelić</cp:lastModifiedBy>
  <cp:lastPrinted>2015-09-02T06:22:00Z</cp:lastPrinted>
  <dcterms:modified xmlns:xsi="http://www.w3.org/2001/XMLSchema-instance" xsi:type="dcterms:W3CDTF">2015-09-02T06:24:00Z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