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3593" w14:paraId="2b73593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CA4135">
        <w:rPr>
          <w:b/>
        </w:rPr>
        <w:t>1114</w:t>
      </w:r>
      <w:r w:rsidR="00227BE6" w:rsidRPr="00227BE6">
        <w:rPr>
          <w:b/>
        </w:rPr>
        <w:t>/201</w:t>
      </w:r>
      <w:r w:rsidR="000B4C87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A4135" w:rsidRPr="00CA4135">
        <w:t>LEROTIĆ d.o.o., Hektorovićeva 18, 21000 Split, OIB: 66705258361</w:t>
      </w:r>
      <w:r w:rsidRPr="008F7C03">
        <w:t xml:space="preserve">, dana </w:t>
      </w:r>
      <w:r w:rsidR="00CA4135">
        <w:t>18</w:t>
      </w:r>
      <w:r w:rsidRPr="008F7C03">
        <w:t xml:space="preserve">. </w:t>
      </w:r>
      <w:r w:rsidR="00EF7ED9">
        <w:t>listopad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A4135" w:rsidRPr="00CA4135">
        <w:t>LEROTIĆ d.o.o., Hektorovićeva 18, 21000 Split, OIB: 66705258361</w:t>
      </w:r>
      <w:r w:rsidR="00CA4135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CA4135">
        <w:t>1114</w:t>
      </w:r>
      <w:r w:rsidR="005A5C16">
        <w:t>201</w:t>
      </w:r>
      <w:r w:rsidR="000B4C87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A4135">
        <w:t>1114</w:t>
      </w:r>
      <w:r w:rsidR="005A5C16">
        <w:t>/</w:t>
      </w:r>
      <w:r w:rsidR="005577B3">
        <w:t>20</w:t>
      </w:r>
      <w:r w:rsidR="005A5C16">
        <w:t>1</w:t>
      </w:r>
      <w:r w:rsidR="000B4C87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0B4C87" w:rsidP="00EF15D3" w:rsidR="003F6E21">
      <w:pPr>
        <w:ind w:firstLine="708"/>
        <w:jc w:val="both"/>
      </w:pPr>
      <w:r w:rsidRPr="000B4C87">
        <w:t xml:space="preserve">Predlagatelj Financijska agencija je prijedlogom predložio otvaranje stečajnog postupka nad dužnikom </w:t>
      </w:r>
      <w:r w:rsidR="00CA4135" w:rsidRPr="00CA4135">
        <w:t>LEROTIĆ d.o.o., Hektorovićeva 18, 21000 Split, OIB: 66705258361</w:t>
      </w:r>
      <w:r w:rsidRPr="000B4C87">
        <w:t xml:space="preserve">. U prijedlogu se u bitnome navodi da temeljem čl. 110. st. 1. SZ-a podnosi prijedlog, te da na dan </w:t>
      </w:r>
      <w:r w:rsidR="00CA4135">
        <w:t>29</w:t>
      </w:r>
      <w:r w:rsidRPr="000B4C87">
        <w:t>.</w:t>
      </w:r>
      <w:r w:rsidR="00CA4135">
        <w:t>11</w:t>
      </w:r>
      <w:r w:rsidRPr="000B4C87">
        <w:t xml:space="preserve">.2017.g. dužnik ima u očevidniku redoslijeda osnova za plaćanje evidentirane osnove za plaćanje u neprekinutom razdoblju od 120 dana u ukupnom iznosu od </w:t>
      </w:r>
      <w:r w:rsidR="00CA4135">
        <w:t>203.656,77</w:t>
      </w:r>
      <w:r w:rsidRPr="000B4C87">
        <w:t xml:space="preserve"> kuna u koji iznos je uračunata kamata i naknada predlagatelja za provedbu ovrhe na novčanim sredstvima. Navodi se da dužnik ima </w:t>
      </w:r>
      <w:r w:rsidR="00CA4135">
        <w:t>1 zaposlenog</w:t>
      </w:r>
      <w:r w:rsidRPr="000B4C87">
        <w:t xml:space="preserve">, te da ima otvoren račun kod </w:t>
      </w:r>
      <w:r w:rsidR="00CA4135">
        <w:t>Privredne</w:t>
      </w:r>
      <w:r w:rsidRPr="000B4C87">
        <w:t xml:space="preserve"> banke</w:t>
      </w:r>
      <w:r w:rsidR="00CA4135">
        <w:t xml:space="preserve"> Zagreb</w:t>
      </w:r>
      <w:r w:rsidRPr="000B4C87">
        <w:t>.</w:t>
      </w:r>
    </w:p>
    <w:p w:rsidRDefault="000B4C87" w:rsidP="00EF15D3" w:rsidR="000B4C87" w:rsidRPr="009F3EF5">
      <w:pPr>
        <w:ind w:firstLine="708"/>
        <w:jc w:val="both"/>
      </w:pPr>
    </w:p>
    <w:p w:rsidRDefault="003F6E21" w:rsidP="009F3EF5" w:rsidR="001D7AF5">
      <w:pPr>
        <w:ind w:firstLine="708"/>
        <w:jc w:val="both"/>
      </w:pPr>
      <w:r>
        <w:t>N</w:t>
      </w:r>
      <w:r w:rsidR="006D3748">
        <w:t xml:space="preserve">aslovni sud je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15D3">
        <w:t>dužnikom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0B4C87" w:rsidR="006D3748">
      <w:pPr>
        <w:jc w:val="both"/>
      </w:pPr>
    </w:p>
    <w:p w:rsidRDefault="004F2D4C" w:rsidP="003F6E21" w:rsidR="003F6E21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0B4C87">
        <w:t>17. kolovoz</w:t>
      </w:r>
      <w:r w:rsidR="004419B9">
        <w:t xml:space="preserve">a 2018.g. </w:t>
      </w:r>
      <w:r w:rsidR="003F6E21">
        <w:t>ni</w:t>
      </w:r>
      <w:r w:rsidR="00C07FFC">
        <w:t xml:space="preserve">je pristupio </w:t>
      </w:r>
      <w:r w:rsidR="00A31CE3">
        <w:t>zastupnik</w:t>
      </w:r>
      <w:r>
        <w:t xml:space="preserve"> po zakonu dužnika</w:t>
      </w:r>
      <w:r w:rsidR="003F6E21">
        <w:t>, niti dostavio podatke o imovini dužnika.</w:t>
      </w:r>
    </w:p>
    <w:p w:rsidRDefault="004F2D4C" w:rsidP="003F6E21" w:rsidR="00153A35">
      <w:pPr>
        <w:ind w:firstLine="708"/>
        <w:jc w:val="both"/>
      </w:pPr>
      <w:r>
        <w:t xml:space="preserve"> </w:t>
      </w:r>
    </w:p>
    <w:p w:rsidRDefault="00153A35" w:rsidP="004419B9" w:rsidR="00153A35">
      <w:pPr>
        <w:ind w:firstLine="708"/>
        <w:jc w:val="both"/>
      </w:pPr>
      <w:r>
        <w:t xml:space="preserve">Sud je službenim putem zatražio podatke o imovini za dužnika od Centra za vozila Hrvatke d.d. i od Općinskog suda. Iz potvrde Općinskog suda u Splitu, zk odjel Split je vidljivo da dužnik nije upisan kao vlasnik nekretnina na području tog zk odjela, a iz uvjerenja </w:t>
      </w:r>
      <w:r w:rsidRPr="00153A35">
        <w:t>Centra za vozila Hrvatke d.d.</w:t>
      </w:r>
      <w:r>
        <w:t xml:space="preserve"> je vidljivo da je dužnik </w:t>
      </w:r>
      <w:r w:rsidR="000B4C87">
        <w:t xml:space="preserve">nije </w:t>
      </w:r>
      <w:r>
        <w:t>evidentiran kao vlasnik vozila</w:t>
      </w:r>
      <w:r w:rsidRPr="00153A35">
        <w:t>.</w:t>
      </w:r>
    </w:p>
    <w:p w:rsidRDefault="004419B9" w:rsidP="004419B9" w:rsidR="004419B9">
      <w:pPr>
        <w:jc w:val="both"/>
      </w:pPr>
    </w:p>
    <w:p w:rsidRDefault="004419B9" w:rsidP="00153A35" w:rsidR="008D6856">
      <w:pPr>
        <w:jc w:val="both"/>
      </w:pPr>
      <w:r>
        <w:tab/>
      </w:r>
      <w:r w:rsidR="008D6856">
        <w:t xml:space="preserve">Iz </w:t>
      </w:r>
      <w:r w:rsidR="00EF15D3">
        <w:t>potvrde</w:t>
      </w:r>
      <w:r w:rsidR="008D6856">
        <w:t xml:space="preserve"> FIN</w:t>
      </w:r>
      <w:r w:rsidR="009D2ECC">
        <w:t xml:space="preserve">A od </w:t>
      </w:r>
      <w:r w:rsidR="00CA4135">
        <w:t>16</w:t>
      </w:r>
      <w:r w:rsidR="009D2ECC">
        <w:t>.</w:t>
      </w:r>
      <w:r w:rsidR="003F6E21">
        <w:t>08</w:t>
      </w:r>
      <w:r w:rsidR="00EF0A13">
        <w:t>.2018</w:t>
      </w:r>
      <w:r w:rsidR="007A2618">
        <w:t>.g.</w:t>
      </w:r>
      <w:r w:rsidR="008D6856">
        <w:t xml:space="preserve"> je vidljivo da u Očevidniku redoslijeda osnova za plaćanje dužnik</w:t>
      </w:r>
      <w:r w:rsidR="006D7C66">
        <w:t xml:space="preserve"> </w:t>
      </w:r>
      <w:r w:rsidR="00EF15D3">
        <w:t xml:space="preserve">na dan izdavanja potvrde </w:t>
      </w:r>
      <w:r w:rsidR="008D6856">
        <w:t>ima evidentirane ne izvršene osnove za plaćanj</w:t>
      </w:r>
      <w:r w:rsidR="006D7C66">
        <w:t xml:space="preserve">e u neprekidnom razdoblju </w:t>
      </w:r>
      <w:r w:rsidR="00153A35">
        <w:t xml:space="preserve">od </w:t>
      </w:r>
      <w:r w:rsidR="00CA4135">
        <w:t>379</w:t>
      </w:r>
      <w:r w:rsidR="00EF15D3">
        <w:t xml:space="preserve"> dana</w:t>
      </w:r>
      <w:r w:rsidR="008D6856"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153A35" w:rsidR="00005071">
      <w:pPr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A4135">
        <w:rPr>
          <w:b/>
        </w:rPr>
        <w:t>18</w:t>
      </w:r>
      <w:r w:rsidR="00005071" w:rsidRPr="00005071">
        <w:rPr>
          <w:b/>
        </w:rPr>
        <w:t xml:space="preserve">. </w:t>
      </w:r>
      <w:r w:rsidR="006D7C66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153A35" w:rsidR="00005071" w:rsidRPr="00005071">
      <w:pPr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153A35" w:rsidR="00005071">
      <w:pPr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sectPr w:rsidSect="00CE7A86" w:rsidR="0000507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75EC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4135">
      <w:rPr>
        <w:rFonts w:hAnsi="Book Antiqua" w:ascii="Book Antiqua"/>
        <w:b/>
        <w:sz w:val="20"/>
        <w:szCs w:val="20"/>
      </w:rPr>
      <w:t>1114</w:t>
    </w:r>
    <w:r w:rsidR="005A5C16">
      <w:rPr>
        <w:rFonts w:hAnsi="Book Antiqua" w:ascii="Book Antiqua"/>
        <w:b/>
        <w:sz w:val="20"/>
        <w:szCs w:val="20"/>
      </w:rPr>
      <w:t>/201</w:t>
    </w:r>
    <w:r w:rsidR="000B4C87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75EC2"/>
    <w:rsid w:val="0008016A"/>
    <w:rsid w:val="00095006"/>
    <w:rsid w:val="000A56F4"/>
    <w:rsid w:val="000B3478"/>
    <w:rsid w:val="000B4C87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3A35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6E21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19B9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5E7910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4135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5D3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E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E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E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E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E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E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E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E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St-1114/2017</izvorni_sadrzaj>
    <derivirana_varijabla naziv="DomainObject.Predmet.OznakaBroj_1">St-1114/2017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LEROTIĆ d.o.o. za ugostiteljstvo</izvorni_sadrzaj>
    <derivirana_varijabla naziv="DomainObject.Predmet.ProtustrankaFormated_1">  LEROTIĆ d.o.o. za ugostiteljstvo</derivirana_varijabla>
  </DomainObject.Predmet.ProtustrankaFormated>
  <DomainObject.Predmet.ProtustrankaFormatedOIB>
    <izvorni_sadrzaj>  LEROTIĆ d.o.o. za ugostiteljstvo, OIB 66705258361</izvorni_sadrzaj>
    <derivirana_varijabla naziv="DomainObject.Predmet.ProtustrankaFormatedOIB_1">  LEROTIĆ d.o.o. za ugostiteljstvo, OIB 66705258361</derivirana_varijabla>
  </DomainObject.Predmet.ProtustrankaFormatedOIB>
  <DomainObject.Predmet.ProtustrankaFormatedWithAdress>
    <izvorni_sadrzaj> LEROTIĆ d.o.o. za ugostiteljstvo, Hektorovićeva 18, 21000 Split</izvorni_sadrzaj>
    <derivirana_varijabla naziv="DomainObject.Predmet.ProtustrankaFormatedWithAdress_1"> LEROTIĆ d.o.o. za ugostiteljstvo, Hektorovićeva 18, 21000 Split</derivirana_varijabla>
  </DomainObject.Predmet.ProtustrankaFormatedWithAdress>
  <DomainObject.Predmet.ProtustrankaFormatedWithAdressOIB>
    <izvorni_sadrzaj> LEROTIĆ d.o.o. za ugostiteljstvo, OIB 66705258361, Hektorovićeva 18, 21000 Split</izvorni_sadrzaj>
    <derivirana_varijabla naziv="DomainObject.Predmet.ProtustrankaFormatedWithAdressOIB_1"> LEROTIĆ d.o.o. za ugostiteljstvo, OIB 66705258361, Hektorovićeva 18, 21000 Split</derivirana_varijabla>
  </DomainObject.Predmet.ProtustrankaFormatedWithAdressOIB>
  <DomainObject.Predmet.ProtustrankaWithAdress>
    <izvorni_sadrzaj>LEROTIĆ d.o.o. za ugostiteljstvo Hektorovićeva 18, 21000 Split</izvorni_sadrzaj>
    <derivirana_varijabla naziv="DomainObject.Predmet.ProtustrankaWithAdress_1">LEROTIĆ d.o.o. za ugostiteljstvo Hektorovićeva 18, 21000 Split</derivirana_varijabla>
  </DomainObject.Predmet.ProtustrankaWithAdress>
  <DomainObject.Predmet.ProtustrankaWithAdressOIB>
    <izvorni_sadrzaj>LEROTIĆ d.o.o. za ugostiteljstvo, OIB 66705258361, Hektorovićeva 18, 21000 Split</izvorni_sadrzaj>
    <derivirana_varijabla naziv="DomainObject.Predmet.ProtustrankaWithAdressOIB_1">LEROTIĆ d.o.o. za ugostiteljstvo, OIB 66705258361, Hektorovićeva 18, 21000 Split</derivirana_varijabla>
  </DomainObject.Predmet.ProtustrankaWithAdressOIB>
  <DomainObject.Predmet.ProtustrankaNazivFormated>
    <izvorni_sadrzaj>LEROTIĆ d.o.o. za ugostiteljstvo</izvorni_sadrzaj>
    <derivirana_varijabla naziv="DomainObject.Predmet.ProtustrankaNazivFormated_1">LEROTIĆ d.o.o. za ugostiteljstvo</derivirana_varijabla>
  </DomainObject.Predmet.ProtustrankaNazivFormated>
  <DomainObject.Predmet.ProtustrankaNazivFormatedOIB>
    <izvorni_sadrzaj>LEROTIĆ d.o.o. za ugostiteljstvo, OIB 66705258361</izvorni_sadrzaj>
    <derivirana_varijabla naziv="DomainObject.Predmet.ProtustrankaNazivFormatedOIB_1">LEROTIĆ d.o.o. za ugostiteljstvo, OIB 66705258361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203656.77</izvorni_sadrzaj>
    <derivirana_varijabla naziv="DomainObject.Predmet.TrenutnaVrijednost_1">203656.77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LEROTIĆ d.o.o. za ugostiteljstvo</item>
    </izvorni_sadrzaj>
    <derivirana_varijabla naziv="DomainObject.Predmet.ProtuStrankaListFormated_1">
      <item>LEROTIĆ d.o.o. za ugostiteljstvo</item>
    </derivirana_varijabla>
  </DomainObject.Predmet.ProtuStrankaListFormated>
  <DomainObject.Predmet.ProtuStrankaListFormatedOIB>
    <izvorni_sadrzaj>
      <item>LEROTIĆ d.o.o. za ugostiteljstvo, OIB 66705258361</item>
    </izvorni_sadrzaj>
    <derivirana_varijabla naziv="DomainObject.Predmet.ProtuStrankaListFormatedOIB_1">
      <item>LEROTIĆ d.o.o. za ugostiteljstvo, OIB 66705258361</item>
    </derivirana_varijabla>
  </DomainObject.Predmet.ProtuStrankaListFormatedOIB>
  <DomainObject.Predmet.ProtuStrankaListFormatedWithAdress>
    <izvorni_sadrzaj>
      <item>LEROTIĆ d.o.o. za ugostiteljstvo, Hektorovićeva 18, 21000 Split</item>
    </izvorni_sadrzaj>
    <derivirana_varijabla naziv="DomainObject.Predmet.ProtuStrankaListFormatedWithAdress_1">
      <item>LEROTIĆ d.o.o. za ugostiteljstvo, Hektorovićeva 18, 21000 Split</item>
    </derivirana_varijabla>
  </DomainObject.Predmet.ProtuStrankaListFormatedWithAdress>
  <DomainObject.Predmet.ProtuStrankaListFormatedWithAdressOIB>
    <izvorni_sadrzaj>
      <item>LEROTIĆ d.o.o. za ugostiteljstvo, OIB 66705258361, Hektorovićeva 18, 21000 Split</item>
    </izvorni_sadrzaj>
    <derivirana_varijabla naziv="DomainObject.Predmet.ProtuStrankaListFormatedWithAdressOIB_1">
      <item>LEROTIĆ d.o.o. za ugostiteljstvo, OIB 66705258361, Hektorovićeva 18, 21000 Split</item>
    </derivirana_varijabla>
  </DomainObject.Predmet.ProtuStrankaListFormatedWithAdressOIB>
  <DomainObject.Predmet.ProtuStrankaListNazivFormated>
    <izvorni_sadrzaj>
      <item>LEROTIĆ d.o.o. za ugostiteljstvo</item>
    </izvorni_sadrzaj>
    <derivirana_varijabla naziv="DomainObject.Predmet.ProtuStrankaListNazivFormated_1">
      <item>LEROTIĆ d.o.o. za ugostiteljstvo</item>
    </derivirana_varijabla>
  </DomainObject.Predmet.ProtuStrankaListNazivFormated>
  <DomainObject.Predmet.ProtuStrankaListNazivFormatedOIB>
    <izvorni_sadrzaj>
      <item>LEROTIĆ d.o.o. za ugostiteljstvo, OIB 66705258361</item>
    </izvorni_sadrzaj>
    <derivirana_varijabla naziv="DomainObject.Predmet.ProtuStrankaListNazivFormatedOIB_1">
      <item>LEROTIĆ d.o.o. za ugostiteljstvo, OIB 66705258361</item>
    </derivirana_varijabla>
  </DomainObject.Predmet.ProtuStrankaListNazivFormatedOIB>
  <DomainObject.Predmet.OstaliListFormated>
    <izvorni_sadrzaj>
      <item>Stipe Lerotić</item>
    </izvorni_sadrzaj>
    <derivirana_varijabla naziv="DomainObject.Predmet.OstaliListFormated_1">
      <item>Stipe Lerotić</item>
    </derivirana_varijabla>
  </DomainObject.Predmet.OstaliListFormated>
  <DomainObject.Predmet.OstaliListFormatedOIB>
    <izvorni_sadrzaj>
      <item>Stipe Lerotić, OIB 11824642796</item>
    </izvorni_sadrzaj>
    <derivirana_varijabla naziv="DomainObject.Predmet.OstaliListFormatedOIB_1">
      <item>Stipe Lerotić, OIB 11824642796</item>
    </derivirana_varijabla>
  </DomainObject.Predmet.OstaliListFormatedOIB>
  <DomainObject.Predmet.OstaliListFormatedWithAdress>
    <izvorni_sadrzaj>
      <item>Stipe Lerotić, Hektorovićeva 18, 21000 Split</item>
    </izvorni_sadrzaj>
    <derivirana_varijabla naziv="DomainObject.Predmet.OstaliListFormatedWithAdress_1">
      <item>Stipe Lerotić, Hektorovićeva 18, 21000 Split</item>
    </derivirana_varijabla>
  </DomainObject.Predmet.OstaliListFormatedWithAdress>
  <DomainObject.Predmet.OstaliListFormatedWithAdressOIB>
    <izvorni_sadrzaj>
      <item>Stipe Lerotić, OIB 11824642796, Hektorovićeva 18, 21000 Split</item>
    </izvorni_sadrzaj>
    <derivirana_varijabla naziv="DomainObject.Predmet.OstaliListFormatedWithAdressOIB_1">
      <item>Stipe Lerotić, OIB 11824642796, Hektorovićeva 18, 21000 Split</item>
    </derivirana_varijabla>
  </DomainObject.Predmet.OstaliListFormatedWithAdressOIB>
  <DomainObject.Predmet.OstaliListNazivFormated>
    <izvorni_sadrzaj>
      <item>Stipe Lerotić</item>
    </izvorni_sadrzaj>
    <derivirana_varijabla naziv="DomainObject.Predmet.OstaliListNazivFormated_1">
      <item>Stipe Lerotić</item>
    </derivirana_varijabla>
  </DomainObject.Predmet.OstaliListNazivFormated>
  <DomainObject.Predmet.OstaliListNazivFormatedOIB>
    <izvorni_sadrzaj>
      <item>Stipe Lerotić, OIB 11824642796</item>
    </izvorni_sadrzaj>
    <derivirana_varijabla naziv="DomainObject.Predmet.OstaliListNazivFormatedOIB_1">
      <item>Stipe Lerotić, OIB 11824642796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LEROTIĆ d.o.o. za ugostiteljstvo</izvorni_sadrzaj>
    <derivirana_varijabla naziv="DomainObject.Predmet.ProtustrankaIDrugi_1">LEROTIĆ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LEROTIĆ d.o.o. za ugostiteljstvo, OIB 66705258361, Hektorovićeva 18, 21000 Split</izvorni_sadrzaj>
    <derivirana_varijabla naziv="DomainObject.Predmet.ProtustrankaIDrugiAdressOIB_1">LEROTIĆ d.o.o. za ugostiteljstvo, OIB 66705258361, Hektorovićeva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LEROTIĆ d.o.o. za ugostiteljstvo</item>
      <item>FINANCIJSKA AGENCIJA, RC SPLIT</item>
      <item>Stipe Lerotić</item>
    </izvorni_sadrzaj>
    <derivirana_varijabla naziv="DomainObject.Predmet.SudioniciListNaziv_1">
      <item>LEROTIĆ d.o.o. za ugostiteljstvo</item>
      <item>FINANCIJSKA AGENCIJA, RC SPLIT</item>
      <item>Stipe Lerotić</item>
    </derivirana_varijabla>
  </DomainObject.Predmet.SudioniciListNaziv>
  <DomainObject.Predmet.SudioniciListAdressOIB>
    <izvorni_sadrzaj>
      <item>LEROTIĆ d.o.o. za ugostiteljstvo, OIB 66705258361, Hektorovićeva 18,21000 Split</item>
      <item>FINANCIJSKA AGENCIJA, RC SPLIT, OIB 85821130368, Mažuranićevo šetalište 24 b,21000 Split</item>
      <item>Stipe Lerotić, OIB 11824642796, Hektorovićeva 18,21000 Split</item>
    </izvorni_sadrzaj>
    <derivirana_varijabla naziv="DomainObject.Predmet.SudioniciListAdressOIB_1">
      <item>LEROTIĆ d.o.o. za ugostiteljstvo, OIB 66705258361, Hektorovićeva 18,21000 Split</item>
      <item>FINANCIJSKA AGENCIJA, RC SPLIT, OIB 85821130368, Mažuranićevo šetalište 24 b,21000 Split</item>
      <item>Stipe Lerotić, OIB 11824642796, Hektorovićeva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66705258361</item>
      <item>, OIB 85821130368</item>
      <item>, OIB 11824642796</item>
    </izvorni_sadrzaj>
    <derivirana_varijabla naziv="DomainObject.Predmet.SudioniciListNazivOIB_1">
      <item>, OIB 66705258361</item>
      <item>, OIB 85821130368</item>
      <item>, OIB 11824642796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St-1114/2017-7</izvorni_sadrzaj>
    <derivirana_varijabla naziv="DomainObject.PredzadnjaOdlukaIzPredmeta.Oznaka_1">St-1114/2017-7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7D2C5-D042-4AA7-91A4-28CB68713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4957</properties:Characters>
  <properties:Lines>125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2018-10-18T07:33:00Z</dcterms:created>
  <dc:creator>Katarina Franković</dc:creator>
  <cp:lastModifiedBy>Andrijana Leto</cp:lastModifiedBy>
  <cp:lastPrinted>2018-09-06T07:07:00Z</cp:lastPrinted>
  <dcterms:modified xmlns:xsi="http://www.w3.org/2001/XMLSchema-instance" xsi:type="dcterms:W3CDTF">2018-10-19T07:28:00Z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(1114-17  poziv vjerovnicima čl. 132 Split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