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be78" w14:paraId="08dbe78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AD01BF">
        <w:t>675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AD01BF" w:rsidRPr="00AD01BF">
        <w:t>Upravljačko-razvojna zadruga CERIZ-Centar za inovacije i razvoj zadrugarstva, Zagreb, Hrgovići 63, MBS: 080609858, OIB: 38705124636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AD01BF">
        <w:t>675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AD01BF" w:rsidP="00E511E1" w:rsidR="00E511E1">
      <w:pPr>
        <w:ind w:firstLine="708"/>
        <w:jc w:val="both"/>
      </w:pPr>
      <w:r w:rsidRPr="00AD01BF">
        <w:t>FINA RC Zagreb, Podružnica Zagreb je 17. studenoga 2016. temeljem odredbe članka 110. stavak 1. Stečajnog zakona (NN 71/15 – dalje SZ) podnijela prijedlog za provedbu stečajnog postupka s obzirom da je dužnik na dan 15. studenoga 2016. u Očevidniku redoslijeda osnova za plaćanje imao evidentirane neizvršene osnove za plaćanje u iznosu od 36.306,28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</w:t>
      </w:r>
      <w:r w:rsidR="00AD01BF">
        <w:t>1</w:t>
      </w:r>
      <w:r>
        <w:t xml:space="preserve">. </w:t>
      </w:r>
      <w:r w:rsidR="006A6B9E">
        <w:t>ožujka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200B5A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200B5A" w:rsidP="007A1486" w:rsidR="00200B5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00B5A" w:rsidP="007A1486" w:rsidR="00200B5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00B5A" w:rsidP="007A1486" w:rsidR="00200B5A" w:rsidRPr="007A1486">
      <w:pPr>
        <w:ind w:left="720"/>
      </w:pPr>
    </w:p>
    <w:p w:rsidRDefault="00065B42" w:rsidP="00200B5A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AD01BF">
      <w:t>675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0B5A"/>
    <w:rsid w:val="002061BD"/>
    <w:rsid w:val="00223F2E"/>
    <w:rsid w:val="00227A91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predujma</izvorni_sadrzaj>
    <derivirana_varijabla naziv="DomainObject.Primjedba_1">- poziv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6675</izvorni_sadrzaj>
    <derivirana_varijabla naziv="DomainObject.Predmet.Broj_1">6675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St-6675/2016</izvorni_sadrzaj>
    <derivirana_varijabla naziv="DomainObject.Predmet.OznakaBroj_1">St-6675/2016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Upravljačko-razvojna zadruga CERIZ-Centar za inovacije i razvoj zadrugarstva</izvorni_sadrzaj>
    <derivirana_varijabla naziv="DomainObject.Predmet.ProtustrankaFormated_1">  Upravljačko-razvojna zadruga CERIZ-Centar za inovacije i razvoj zadrugarstva</derivirana_varijabla>
  </DomainObject.Predmet.ProtustrankaFormated>
  <DomainObject.Predmet.ProtustrankaFormatedOIB>
    <izvorni_sadrzaj>  Upravljačko-razvojna zadruga CERIZ-Centar za inovacije i razvoj zadrugarstva, OIB 38705124636</izvorni_sadrzaj>
    <derivirana_varijabla naziv="DomainObject.Predmet.ProtustrankaFormatedOIB_1">  Upravljačko-razvojna zadruga CERIZ-Centar za inovacije i razvoj zadrugarstva, OIB 38705124636</derivirana_varijabla>
  </DomainObject.Predmet.ProtustrankaFormatedOIB>
  <DomainObject.Predmet.ProtustrankaFormatedWithAdress>
    <izvorni_sadrzaj> Upravljačko-razvojna zadruga CERIZ-Centar za inovacije i razvoj zadrugarstva, Hrgovići 63, 10000 Zagreb</izvorni_sadrzaj>
    <derivirana_varijabla naziv="DomainObject.Predmet.ProtustrankaFormatedWithAdress_1"> Upravljačko-razvojna zadruga CERIZ-Centar za inovacije i razvoj zadrugarstva, Hrgovići 63, 10000 Zagreb</derivirana_varijabla>
  </DomainObject.Predmet.ProtustrankaFormatedWithAdress>
  <DomainObject.Predmet.ProtustrankaFormatedWithAdressOIB>
    <izvorni_sadrzaj> Upravljačko-razvojna zadruga CERIZ-Centar za inovacije i razvoj zadrugarstva, OIB 38705124636, Hrgovići 63, 10000 Zagreb</izvorni_sadrzaj>
    <derivirana_varijabla naziv="DomainObject.Predmet.ProtustrankaFormatedWithAdressOIB_1"> Upravljačko-razvojna zadruga CERIZ-Centar za inovacije i razvoj zadrugarstva, OIB 38705124636, Hrgovići 63, 10000 Zagreb</derivirana_varijabla>
  </DomainObject.Predmet.ProtustrankaFormatedWithAdressOIB>
  <DomainObject.Predmet.ProtustrankaWithAdress>
    <izvorni_sadrzaj>Upravljačko-razvojna zadruga CERIZ-Centar za inovacije i razvoj zadrugarstva Hrgovići 63, 10000 Zagreb</izvorni_sadrzaj>
    <derivirana_varijabla naziv="DomainObject.Predmet.ProtustrankaWithAdress_1">Upravljačko-razvojna zadruga CERIZ-Centar za inovacije i razvoj zadrugarstva Hrgovići 63, 10000 Zagreb</derivirana_varijabla>
  </DomainObject.Predmet.ProtustrankaWithAdress>
  <DomainObject.Predmet.ProtustrankaWithAdressOIB>
    <izvorni_sadrzaj>Upravljačko-razvojna zadruga CERIZ-Centar za inovacije i razvoj zadrugarstva, OIB 38705124636, Hrgovići 63, 10000 Zagreb</izvorni_sadrzaj>
    <derivirana_varijabla naziv="DomainObject.Predmet.ProtustrankaWithAdressOIB_1">Upravljačko-razvojna zadruga CERIZ-Centar za inovacije i razvoj zadrugarstva, OIB 38705124636, Hrgovići 63, 10000 Zagreb</derivirana_varijabla>
  </DomainObject.Predmet.ProtustrankaWithAdressOIB>
  <DomainObject.Predmet.ProtustrankaNazivFormated>
    <izvorni_sadrzaj>Upravljačko-razvojna zadruga CERIZ-Centar za inovacije i razvoj zadrugarstva</izvorni_sadrzaj>
    <derivirana_varijabla naziv="DomainObject.Predmet.ProtustrankaNazivFormated_1">Upravljačko-razvojna zadruga CERIZ-Centar za inovacije i razvoj zadrugarstva</derivirana_varijabla>
  </DomainObject.Predmet.ProtustrankaNazivFormated>
  <DomainObject.Predmet.ProtustrankaNazivFormatedOIB>
    <izvorni_sadrzaj>Upravljačko-razvojna zadruga CERIZ-Centar za inovacije i razvoj zadrugarstva, OIB 38705124636</izvorni_sadrzaj>
    <derivirana_varijabla naziv="DomainObject.Predmet.ProtustrankaNazivFormatedOIB_1">Upravljačko-razvojna zadruga CERIZ-Centar za inovacije i razvoj zadrugarstva, OIB 38705124636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Upravljačko-razvojna zadruga CERIZ-Centar za inovacije i razvoj zadrugarstva</item>
    </izvorni_sadrzaj>
    <derivirana_varijabla naziv="DomainObject.Predmet.ProtuStrankaListFormated_1">
      <item>Upravljačko-razvojna zadruga CERIZ-Centar za inovacije i razvoj zadrugarstva</item>
    </derivirana_varijabla>
  </DomainObject.Predmet.ProtuStrankaListFormated>
  <DomainObject.Predmet.ProtuStrankaListFormatedOIB>
    <izvorni_sadrzaj>
      <item>Upravljačko-razvojna zadruga CERIZ-Centar za inovacije i razvoj zadrugarstva, OIB 38705124636</item>
    </izvorni_sadrzaj>
    <derivirana_varijabla naziv="DomainObject.Predmet.ProtuStrankaListFormatedOIB_1">
      <item>Upravljačko-razvojna zadruga CERIZ-Centar za inovacije i razvoj zadrugarstva, OIB 38705124636</item>
    </derivirana_varijabla>
  </DomainObject.Predmet.ProtuStrankaListFormatedOIB>
  <DomainObject.Predmet.ProtuStrankaListFormatedWithAdress>
    <izvorni_sadrzaj>
      <item>Upravljačko-razvojna zadruga CERIZ-Centar za inovacije i razvoj zadrugarstva, Hrgovići 63, 10000 Zagreb</item>
    </izvorni_sadrzaj>
    <derivirana_varijabla naziv="DomainObject.Predmet.ProtuStrankaListFormatedWithAdress_1">
      <item>Upravljačko-razvojna zadruga CERIZ-Centar za inovacije i razvoj zadrugarstva, Hrgovići 63, 10000 Zagreb</item>
    </derivirana_varijabla>
  </DomainObject.Predmet.ProtuStrankaListFormatedWithAdress>
  <DomainObject.Predmet.ProtuStrankaListFormatedWithAdressOIB>
    <izvorni_sadrzaj>
      <item>Upravljačko-razvojna zadruga CERIZ-Centar za inovacije i razvoj zadrugarstva, OIB 38705124636, Hrgovići 63, 10000 Zagreb</item>
    </izvorni_sadrzaj>
    <derivirana_varijabla naziv="DomainObject.Predmet.ProtuStrankaListFormatedWithAdressOIB_1">
      <item>Upravljačko-razvojna zadruga CERIZ-Centar za inovacije i razvoj zadrugarstva, OIB 38705124636, Hrgovići 63, 10000 Zagreb</item>
    </derivirana_varijabla>
  </DomainObject.Predmet.ProtuStrankaListFormatedWithAdressOIB>
  <DomainObject.Predmet.ProtuStrankaListNazivFormated>
    <izvorni_sadrzaj>
      <item>Upravljačko-razvojna zadruga CERIZ-Centar za inovacije i razvoj zadrugarstva</item>
    </izvorni_sadrzaj>
    <derivirana_varijabla naziv="DomainObject.Predmet.ProtuStrankaListNazivFormated_1">
      <item>Upravljačko-razvojna zadruga CERIZ-Centar za inovacije i razvoj zadrugarstva</item>
    </derivirana_varijabla>
  </DomainObject.Predmet.ProtuStrankaListNazivFormated>
  <DomainObject.Predmet.ProtuStrankaListNazivFormatedOIB>
    <izvorni_sadrzaj>
      <item>Upravljačko-razvojna zadruga CERIZ-Centar za inovacije i razvoj zadrugarstva, OIB 38705124636</item>
    </izvorni_sadrzaj>
    <derivirana_varijabla naziv="DomainObject.Predmet.ProtuStrankaListNazivFormatedOIB_1">
      <item>Upravljačko-razvojna zadruga CERIZ-Centar za inovacije i razvoj zadrugarstva, OIB 38705124636</item>
    </derivirana_varijabla>
  </DomainObject.Predmet.ProtuStrankaListNazivFormatedOIB>
  <DomainObject.Predmet.OstaliListFormated>
    <izvorni_sadrzaj>
      <item>Davor Salamon</item>
    </izvorni_sadrzaj>
    <derivirana_varijabla naziv="DomainObject.Predmet.OstaliListFormated_1">
      <item>Davor Salamon</item>
    </derivirana_varijabla>
  </DomainObject.Predmet.OstaliListFormated>
  <DomainObject.Predmet.OstaliListFormatedOIB>
    <izvorni_sadrzaj>
      <item>Davor Salamon, OIB 18833949397</item>
    </izvorni_sadrzaj>
    <derivirana_varijabla naziv="DomainObject.Predmet.OstaliListFormatedOIB_1">
      <item>Davor Salamon, OIB 18833949397</item>
    </derivirana_varijabla>
  </DomainObject.Predmet.OstaliListFormatedOIB>
  <DomainObject.Predmet.OstaliListFormatedWithAdress>
    <izvorni_sadrzaj>
      <item>Davor Salamon, Hrgovići 63, 10000 Zagreb</item>
    </izvorni_sadrzaj>
    <derivirana_varijabla naziv="DomainObject.Predmet.OstaliListFormatedWithAdress_1">
      <item>Davor Salamon, Hrgovići 63, 10000 Zagreb</item>
    </derivirana_varijabla>
  </DomainObject.Predmet.OstaliListFormatedWithAdress>
  <DomainObject.Predmet.OstaliListFormatedWithAdressOIB>
    <izvorni_sadrzaj>
      <item>Davor Salamon, OIB 18833949397, Hrgovići 63, 10000 Zagreb</item>
    </izvorni_sadrzaj>
    <derivirana_varijabla naziv="DomainObject.Predmet.OstaliListFormatedWithAdressOIB_1">
      <item>Davor Salamon, OIB 18833949397, Hrgovići 63, 10000 Zagreb</item>
    </derivirana_varijabla>
  </DomainObject.Predmet.OstaliListFormatedWithAdressOIB>
  <DomainObject.Predmet.OstaliListNazivFormated>
    <izvorni_sadrzaj>
      <item>Davor Salamon</item>
    </izvorni_sadrzaj>
    <derivirana_varijabla naziv="DomainObject.Predmet.OstaliListNazivFormated_1">
      <item>Davor Salamon</item>
    </derivirana_varijabla>
  </DomainObject.Predmet.OstaliListNazivFormated>
  <DomainObject.Predmet.OstaliListNazivFormatedOIB>
    <izvorni_sadrzaj>
      <item>Davor Salamon, OIB 18833949397</item>
    </izvorni_sadrzaj>
    <derivirana_varijabla naziv="DomainObject.Predmet.OstaliListNazivFormatedOIB_1">
      <item>Davor Salamon, OIB 18833949397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Upravljačko-razvojna zadruga CERIZ-Centar za inovacije i razvoj zadrugarstva</izvorni_sadrzaj>
    <derivirana_varijabla naziv="DomainObject.Predmet.ProtustrankaIDrugi_1">Upravljačko-razvojna zadruga CERIZ-Centar za inovacije i razvoj zadrugarstva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Upravljačko-razvojna zadruga CERIZ-Centar za inovacije i razvoj zadrugarstva, OIB 38705124636, Hrgovići 63, 10000 Zagreb</izvorni_sadrzaj>
    <derivirana_varijabla naziv="DomainObject.Predmet.ProtustrankaIDrugiAdressOIB_1">Upravljačko-razvojna zadruga CERIZ-Centar za inovacije i razvoj zadrugarstva, OIB 38705124636,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Upravljačko-razvojna zadruga CERIZ-Centar za inovacije i razvoj zadrugarstva</item>
      <item>Davor Salamon</item>
    </izvorni_sadrzaj>
    <derivirana_varijabla naziv="DomainObject.Predmet.SudioniciListNaziv_1">
      <item>FINA Regionalni centar Zagreb</item>
      <item>Upravljačko-razvojna zadruga CERIZ-Centar za inovacije i razvoj zadrugarstva</item>
      <item>Davor Salamon</item>
    </derivirana_varijabla>
  </DomainObject.Predmet.SudioniciListNaziv>
  <DomainObject.Predmet.SudioniciListAdressOIB>
    <izvorni_sadrzaj>
      <item>FINA Regionalni centar Zagreb, OIB 85821130368, Trg svibanjskih žrtava 1995. 1,10000 Zagreb</item>
      <item>Upravljačko-razvojna zadruga CERIZ-Centar za inovacije i razvoj zadrugarstva, OIB 38705124636, Hrgovići 63,10000 Zagreb</item>
      <item>Davor Salamon, OIB 18833949397, Hrgovići 63,10000 Zagreb</item>
    </izvorni_sadrzaj>
    <derivirana_varijabla naziv="DomainObject.Predmet.SudioniciListAdressOIB_1">
      <item>FINA Regionalni centar Zagreb, OIB 85821130368, Trg svibanjskih žrtava 1995. 1,10000 Zagreb</item>
      <item>Upravljačko-razvojna zadruga CERIZ-Centar za inovacije i razvoj zadrugarstva, OIB 38705124636, Hrgovići 63,10000 Zagreb</item>
      <item>Davor Salamon, OIB 18833949397, Hrgovići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38705124636</item>
      <item>, OIB 18833949397</item>
    </izvorni_sadrzaj>
    <derivirana_varijabla naziv="DomainObject.Predmet.SudioniciListNazivOIB_1">
      <item>, OIB 85821130368</item>
      <item>, OIB 38705124636</item>
      <item>, OIB 18833949397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3140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2017-04-18T10:11:00Z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