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196C47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196C47">
              <w:rPr>
                <w:noProof/>
              </w:rPr>
              <w:t>1878</w:t>
            </w:r>
            <w:r w:rsidR="00034958">
              <w:rPr>
                <w:noProof/>
              </w:rPr>
              <w:t>/201</w:t>
            </w:r>
            <w:r w:rsidR="00196C47">
              <w:rPr>
                <w:noProof/>
              </w:rPr>
              <w:t>6</w:t>
            </w:r>
          </w:p>
        </w:tc>
      </w:tr>
    </w:tbl>
    <w:p w14:textId="c6505ed" w14:paraId="c6505ed" w:rsidRDefault="0067708B" w:rsidP="0067708B" w:rsidR="0067708B">
      <w:pPr>
        <w15:collapsed w:val="false"/>
      </w:pPr>
      <w:r>
        <w:tab/>
      </w:r>
    </w:p>
    <w:p w:rsidRDefault="0067708B" w:rsidP="00AB0575" w:rsidR="0067708B">
      <w:pPr>
        <w:spacing w:before="240"/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="00196C47" w:rsidRPr="00196C47">
        <w:t xml:space="preserve">u stečajnom postupku nad dužnikom SANITETSKA KUĆA APOLLONIA d.o.o. u stečaju, OIB: 76744843934, Split, Ulica Fra Bone </w:t>
      </w:r>
      <w:proofErr w:type="spellStart"/>
      <w:r w:rsidR="00196C47" w:rsidRPr="00196C47">
        <w:t>Razmilovića</w:t>
      </w:r>
      <w:proofErr w:type="spellEnd"/>
      <w:r w:rsidR="00196C47" w:rsidRPr="00196C47">
        <w:t xml:space="preserve"> 8</w:t>
      </w:r>
      <w:r w:rsidR="00034958" w:rsidRPr="00034958">
        <w:t xml:space="preserve">, </w:t>
      </w:r>
      <w:r w:rsidR="006B2695">
        <w:t>27. ožujka</w:t>
      </w:r>
      <w:r w:rsidR="00034958">
        <w:t xml:space="preserve"> 2018</w:t>
      </w:r>
      <w:r>
        <w:t>.</w:t>
      </w:r>
    </w:p>
    <w:p w:rsidRDefault="00F050DD" w:rsidP="00AB0575" w:rsidR="00F050DD" w:rsidRPr="00561F3C">
      <w:pPr>
        <w:pStyle w:val="Tijeloteksta"/>
        <w:tabs>
          <w:tab w:pos="1080" w:val="left"/>
        </w:tabs>
        <w:spacing w:after="240" w:before="160"/>
        <w:jc w:val="center"/>
      </w:pPr>
      <w:r w:rsidRPr="00561F3C">
        <w:t xml:space="preserve">z a k l j u č i o    j e </w:t>
      </w:r>
    </w:p>
    <w:p w:rsidRDefault="00F050DD" w:rsidP="00196C47" w:rsidR="00196C47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196C47">
        <w:rPr>
          <w:bCs/>
        </w:rPr>
        <w:t xml:space="preserve"> – nekretnine označene kao kat. čest. 3591 Z.U. 22924 K.O. Grad Zagreb, u naravi poslovni prostor</w:t>
      </w:r>
      <w:r w:rsidR="00196C47" w:rsidRPr="00196C47">
        <w:t xml:space="preserve"> </w:t>
      </w:r>
      <w:r w:rsidR="00196C47" w:rsidRPr="00196C47">
        <w:rPr>
          <w:bCs/>
        </w:rPr>
        <w:t xml:space="preserve">lokal C u elaboratu bojan ljubičasto, prizemlje i podrum ukupne korisne površine 273,61 </w:t>
      </w:r>
      <w:proofErr w:type="spellStart"/>
      <w:r w:rsidR="00196C47" w:rsidRPr="00196C47">
        <w:rPr>
          <w:bCs/>
        </w:rPr>
        <w:t>čm</w:t>
      </w:r>
      <w:proofErr w:type="spellEnd"/>
      <w:r w:rsidR="00196C47" w:rsidRPr="00196C47">
        <w:rPr>
          <w:bCs/>
        </w:rPr>
        <w:t>, Primorska ulica br. 5 i 7</w:t>
      </w:r>
      <w:r w:rsidR="00196C47">
        <w:rPr>
          <w:bCs/>
        </w:rPr>
        <w:t xml:space="preserve">, </w:t>
      </w:r>
      <w:r w:rsidR="00A82A72" w:rsidRPr="00A82A72">
        <w:rPr>
          <w:bCs/>
        </w:rPr>
        <w:t xml:space="preserve">uknjiženog prava vlasništva </w:t>
      </w:r>
      <w:r w:rsidR="00196C47">
        <w:rPr>
          <w:bCs/>
        </w:rPr>
        <w:t xml:space="preserve">Sanitetska kuća </w:t>
      </w:r>
      <w:proofErr w:type="spellStart"/>
      <w:r w:rsidR="00196C47">
        <w:rPr>
          <w:bCs/>
        </w:rPr>
        <w:t>Apollonia</w:t>
      </w:r>
      <w:proofErr w:type="spellEnd"/>
      <w:r w:rsidR="00196C47">
        <w:rPr>
          <w:bCs/>
        </w:rPr>
        <w:t xml:space="preserve"> d.o.o., Ulica Fra Bone </w:t>
      </w:r>
      <w:proofErr w:type="spellStart"/>
      <w:r w:rsidR="00196C47">
        <w:rPr>
          <w:bCs/>
        </w:rPr>
        <w:t>Razmilovića</w:t>
      </w:r>
      <w:proofErr w:type="spellEnd"/>
      <w:r w:rsidR="00196C47">
        <w:rPr>
          <w:bCs/>
        </w:rPr>
        <w:t xml:space="preserve"> br. 8, Split, za cijelo,</w:t>
      </w:r>
      <w:r w:rsidR="00A82A72" w:rsidRPr="00A82A72">
        <w:rPr>
          <w:bCs/>
        </w:rPr>
        <w:t xml:space="preserve"> </w:t>
      </w:r>
      <w:r>
        <w:rPr>
          <w:bCs/>
        </w:rPr>
        <w:t xml:space="preserve">određuje se </w:t>
      </w:r>
      <w:r w:rsidRPr="00C160B7">
        <w:rPr>
          <w:bCs/>
        </w:rPr>
        <w:t>za</w:t>
      </w:r>
    </w:p>
    <w:p w:rsidRDefault="00F050DD" w:rsidP="00196C47" w:rsidR="00196C47">
      <w:pPr>
        <w:pStyle w:val="Tijeloteksta"/>
        <w:tabs>
          <w:tab w:pos="709" w:val="left"/>
        </w:tabs>
        <w:spacing w:after="160" w:before="160"/>
        <w:jc w:val="center"/>
        <w:rPr>
          <w:bCs/>
        </w:rPr>
      </w:pPr>
      <w:r>
        <w:rPr>
          <w:bCs/>
        </w:rPr>
        <w:t>dan</w:t>
      </w:r>
      <w:r w:rsidR="00A82A72">
        <w:rPr>
          <w:bCs/>
        </w:rPr>
        <w:t xml:space="preserve"> </w:t>
      </w:r>
      <w:r w:rsidR="006B2695">
        <w:rPr>
          <w:bCs/>
        </w:rPr>
        <w:t>13. travnja</w:t>
      </w:r>
      <w:r w:rsidR="00AB0575">
        <w:rPr>
          <w:bCs/>
        </w:rPr>
        <w:t xml:space="preserve"> 2018.</w:t>
      </w:r>
      <w:r w:rsidRPr="00CD0F20">
        <w:rPr>
          <w:bCs/>
        </w:rPr>
        <w:t xml:space="preserve"> u </w:t>
      </w:r>
      <w:r w:rsidR="00196C47">
        <w:rPr>
          <w:bCs/>
        </w:rPr>
        <w:t>1</w:t>
      </w:r>
      <w:r w:rsidR="00A82A72">
        <w:rPr>
          <w:bCs/>
        </w:rPr>
        <w:t>0</w:t>
      </w:r>
      <w:r w:rsidR="00034958">
        <w:rPr>
          <w:bCs/>
        </w:rPr>
        <w:t>:0</w:t>
      </w:r>
      <w:r>
        <w:rPr>
          <w:bCs/>
        </w:rPr>
        <w:t>0</w:t>
      </w:r>
      <w:r w:rsidR="00A82A72">
        <w:rPr>
          <w:bCs/>
        </w:rPr>
        <w:t xml:space="preserve"> sati</w:t>
      </w:r>
    </w:p>
    <w:p w:rsidRDefault="00A82A72" w:rsidP="00196C47" w:rsidR="00F050DD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 xml:space="preserve">i isto će se održati </w:t>
      </w:r>
      <w:r w:rsidR="00F050DD">
        <w:rPr>
          <w:bCs/>
        </w:rPr>
        <w:t>u sudnici br. 111/I</w:t>
      </w:r>
      <w:r w:rsidR="00F050DD" w:rsidRPr="00262E40">
        <w:rPr>
          <w:bCs/>
        </w:rPr>
        <w:t xml:space="preserve"> Trgovačkog suda u Splitu, Sukoišanska 6.</w:t>
      </w:r>
    </w:p>
    <w:p w:rsidRDefault="00F050DD" w:rsidP="00F050DD" w:rsidR="00F050DD">
      <w:pPr>
        <w:pStyle w:val="Tijeloteksta"/>
        <w:tabs>
          <w:tab w:pos="709" w:val="left"/>
        </w:tabs>
        <w:rPr>
          <w:bCs/>
        </w:rPr>
      </w:pPr>
    </w:p>
    <w:p w:rsidRDefault="00F050DD" w:rsidP="00F050DD" w:rsidR="00F050DD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F050DD" w:rsidP="00F050DD" w:rsidR="00F050DD">
      <w:pPr>
        <w:jc w:val="center"/>
      </w:pPr>
      <w:r w:rsidRPr="00561F3C">
        <w:t>U Splitu</w:t>
      </w:r>
      <w:r w:rsidR="00AB0575">
        <w:t xml:space="preserve"> </w:t>
      </w:r>
      <w:r w:rsidR="006B2695">
        <w:t>27. ožujka</w:t>
      </w:r>
      <w:r w:rsidR="00034958">
        <w:t xml:space="preserve"> 2018</w:t>
      </w:r>
      <w:r w:rsidR="00AB0575">
        <w:t>.</w:t>
      </w:r>
    </w:p>
    <w:p w:rsidRDefault="00F050DD" w:rsidP="00F050DD" w:rsidR="00F050DD">
      <w:pPr>
        <w:jc w:val="center"/>
      </w:pPr>
    </w:p>
    <w:p w:rsidRDefault="00F050DD" w:rsidP="00F050DD" w:rsidR="00F050DD">
      <w:pPr>
        <w:jc w:val="center"/>
      </w:pPr>
    </w:p>
    <w:p w:rsidRDefault="00AB0575" w:rsidP="00F050DD" w:rsidR="00F050DD">
      <w:pPr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 w:left="4956"/>
        <w:jc w:val="center"/>
      </w:pPr>
    </w:p>
    <w:p w:rsidRDefault="00F050DD" w:rsidP="00F050DD" w:rsidR="00F050DD">
      <w:pPr>
        <w:ind w:firstLine="708"/>
        <w:jc w:val="both"/>
      </w:pPr>
    </w:p>
    <w:p w:rsidRDefault="00AB0575" w:rsidP="00F050DD" w:rsidR="00F050DD" w:rsidRPr="00BE3146"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F050DD" w:rsidP="00F050DD" w:rsidR="00F050DD"/>
    <w:p w:rsidRDefault="00AB0575" w:rsidP="00F050DD" w:rsidR="00F050DD" w:rsidRPr="00BE3146">
      <w:r>
        <w:t>Dna</w:t>
      </w:r>
      <w:r w:rsidR="00F050DD" w:rsidRPr="00BE3146">
        <w:t>:</w:t>
      </w:r>
    </w:p>
    <w:p w:rsidRDefault="00196C47" w:rsidP="00F050DD" w:rsidR="00F050DD">
      <w:pPr>
        <w:pStyle w:val="Odlomakpopisa"/>
        <w:numPr>
          <w:ilvl w:val="0"/>
          <w:numId w:val="4"/>
        </w:numPr>
      </w:pPr>
      <w:r>
        <w:t>stečajni upravitelj</w:t>
      </w:r>
      <w:r w:rsidR="00034958">
        <w:t xml:space="preserve"> </w:t>
      </w:r>
      <w:r>
        <w:t xml:space="preserve">Draško </w:t>
      </w:r>
      <w:proofErr w:type="spellStart"/>
      <w:r>
        <w:t>Lambaša</w:t>
      </w:r>
      <w:proofErr w:type="spellEnd"/>
    </w:p>
    <w:p w:rsidRDefault="006B2695" w:rsidP="006B2695" w:rsidR="006B2695">
      <w:pPr>
        <w:pStyle w:val="Odlomakpopisa"/>
        <w:numPr>
          <w:ilvl w:val="0"/>
          <w:numId w:val="4"/>
        </w:numPr>
      </w:pPr>
      <w:r w:rsidRPr="006B2695">
        <w:t xml:space="preserve">Erste &amp; </w:t>
      </w:r>
      <w:proofErr w:type="spellStart"/>
      <w:r w:rsidRPr="006B2695">
        <w:t>Steiermärkische</w:t>
      </w:r>
      <w:proofErr w:type="spellEnd"/>
      <w:r w:rsidRPr="006B2695">
        <w:t xml:space="preserve"> Bank </w:t>
      </w:r>
      <w:r>
        <w:t xml:space="preserve">d.d. </w:t>
      </w:r>
      <w:r w:rsidRPr="006B2695">
        <w:t xml:space="preserve">Rijeka </w:t>
      </w:r>
    </w:p>
    <w:p w:rsidRDefault="006B2695" w:rsidP="006B2695" w:rsidR="00D54852">
      <w:pPr>
        <w:pStyle w:val="Odlomakpopisa"/>
        <w:numPr>
          <w:ilvl w:val="0"/>
          <w:numId w:val="4"/>
        </w:numPr>
      </w:pPr>
      <w:proofErr w:type="spellStart"/>
      <w:r>
        <w:t>Assista</w:t>
      </w:r>
      <w:proofErr w:type="spellEnd"/>
      <w:r>
        <w:t xml:space="preserve"> d.o.o. Split</w:t>
      </w:r>
    </w:p>
    <w:p w:rsidRDefault="00F050DD" w:rsidP="00F050DD" w:rsidR="00F050DD" w:rsidRPr="00BE3146">
      <w:pPr>
        <w:pStyle w:val="Odlomakpopisa"/>
        <w:numPr>
          <w:ilvl w:val="0"/>
          <w:numId w:val="4"/>
        </w:numPr>
      </w:pPr>
      <w:r>
        <w:t xml:space="preserve">mrežna stranica e-Oglasna ploča sudova </w:t>
      </w:r>
    </w:p>
    <w:p w:rsidRDefault="00F050DD" w:rsidP="00F050DD" w:rsidR="00F050DD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p w:rsidRDefault="0067708B" w:rsidP="00F050DD" w:rsidR="0067708B">
      <w:pPr>
        <w:pStyle w:val="Tijeloteksta"/>
        <w:tabs>
          <w:tab w:pos="1080" w:val="left"/>
        </w:tabs>
        <w:jc w:val="center"/>
      </w:pP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C47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F513F"/>
    <w:rsid w:val="00136005"/>
    <w:rsid w:val="001458BB"/>
    <w:rsid w:val="00153A32"/>
    <w:rsid w:val="00164004"/>
    <w:rsid w:val="00172925"/>
    <w:rsid w:val="00196C47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2695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81599"/>
    <w:rsid w:val="0099760A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553A9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1E6F4-DEC0-45B2-B95C-B6EC5D29E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209</properties:Words>
  <properties:Characters>967</properties:Characters>
  <properties:Lines>45</properties:Lines>
  <properties:Paragraphs>21</properties:Paragraphs>
  <properties:TotalTime>167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2018-03-27T06:28:00Z</cp:lastPrinted>
  <dcterms:modified xmlns:xsi="http://www.w3.org/2001/XMLSchema-instance" xsi:type="dcterms:W3CDTF">2018-03-27T06:45:00Z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(St-1878-2016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