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6116c" w14:paraId="a46116c" w:rsidRDefault="001E2123" w:rsidP="00B42345" w:rsidR="009E7EC2" w:rsidRPr="0083389B">
      <w:pPr>
        <w:ind w:firstLine="708"/>
        <w15:collapsed w:val="false"/>
        <w:rPr>
          <w:rFonts w:hAnsi="Times New Roman" w:ascii="Times New Roman"/>
          <w:sz w:val="24"/>
          <w:szCs w:val="24"/>
        </w:rPr>
      </w:pPr>
      <w:bookmarkStart w:name="_GoBack" w:id="0"/>
      <w:bookmarkEnd w:id="0"/>
      <w:r>
        <w:rPr>
          <w:noProof/>
          <w:lang w:eastAsia="hr-HR"/>
        </w:rPr>
        <w:t xml:space="preserve">       </w:t>
      </w:r>
      <w:r w:rsidR="00633E1A">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323E42" w:rsidRPr="0083389B">
        <w:rPr>
          <w:rFonts w:hAnsi="Times New Roman" w:ascii="Times New Roman"/>
          <w:sz w:val="24"/>
          <w:szCs w:val="24"/>
        </w:rPr>
        <w:t>Posl</w:t>
      </w:r>
      <w:r w:rsidR="0083389B">
        <w:rPr>
          <w:rFonts w:hAnsi="Times New Roman" w:ascii="Times New Roman"/>
          <w:sz w:val="24"/>
          <w:szCs w:val="24"/>
        </w:rPr>
        <w:t xml:space="preserve">ovni broj: </w:t>
      </w:r>
      <w:r w:rsidR="006360CA" w:rsidRPr="0083389B">
        <w:rPr>
          <w:rFonts w:hAnsi="Times New Roman" w:ascii="Times New Roman"/>
          <w:sz w:val="24"/>
          <w:szCs w:val="24"/>
        </w:rPr>
        <w:t>12. St-</w:t>
      </w:r>
      <w:r w:rsidR="001B6BFA" w:rsidRPr="0083389B">
        <w:rPr>
          <w:rFonts w:hAnsi="Times New Roman" w:ascii="Times New Roman"/>
          <w:sz w:val="24"/>
          <w:szCs w:val="24"/>
        </w:rPr>
        <w:t>19</w:t>
      </w:r>
      <w:r w:rsidR="003A70D2" w:rsidRPr="0083389B">
        <w:rPr>
          <w:rFonts w:hAnsi="Times New Roman" w:ascii="Times New Roman"/>
          <w:sz w:val="24"/>
          <w:szCs w:val="24"/>
        </w:rPr>
        <w:t>/2015</w:t>
      </w:r>
      <w:r w:rsidR="0083389B">
        <w:rPr>
          <w:rFonts w:hAnsi="Times New Roman" w:ascii="Times New Roman"/>
          <w:sz w:val="24"/>
          <w:szCs w:val="24"/>
        </w:rPr>
        <w:t>-</w:t>
      </w:r>
      <w:r>
        <w:rPr>
          <w:rFonts w:hAnsi="Times New Roman" w:ascii="Times New Roman"/>
          <w:sz w:val="24"/>
          <w:szCs w:val="24"/>
        </w:rPr>
        <w:t>353</w:t>
      </w:r>
    </w:p>
    <w:p w:rsidRDefault="009E7EC2" w:rsidP="009E7EC2" w:rsidR="009E7EC2" w:rsidRPr="0083389B">
      <w:pPr>
        <w:pStyle w:val="Naslov1"/>
        <w:jc w:val="both"/>
        <w:rPr>
          <w:b w:val="false"/>
        </w:rPr>
      </w:pPr>
      <w:r w:rsidRPr="0083389B">
        <w:rPr>
          <w:b w:val="false"/>
        </w:rPr>
        <w:t>REPUBLIKA HRVATSKA</w:t>
      </w:r>
    </w:p>
    <w:p w:rsidRDefault="009E7EC2" w:rsidP="009E7EC2" w:rsidR="009E7EC2" w:rsidRPr="0083389B">
      <w:pPr>
        <w:jc w:val="both"/>
        <w:rPr>
          <w:rFonts w:hAnsi="Times New Roman" w:ascii="Times New Roman"/>
          <w:sz w:val="24"/>
          <w:szCs w:val="24"/>
        </w:rPr>
      </w:pPr>
      <w:r w:rsidRPr="0083389B">
        <w:rPr>
          <w:rFonts w:hAnsi="Times New Roman" w:ascii="Times New Roman"/>
          <w:sz w:val="24"/>
          <w:szCs w:val="24"/>
        </w:rPr>
        <w:t xml:space="preserve">TRGOVAČKI SUD U SPLITU             </w:t>
      </w:r>
      <w:r w:rsidRPr="0083389B">
        <w:rPr>
          <w:rFonts w:hAnsi="Times New Roman" w:ascii="Times New Roman"/>
          <w:sz w:val="24"/>
          <w:szCs w:val="24"/>
        </w:rPr>
        <w:tab/>
      </w:r>
      <w:r w:rsidRPr="0083389B">
        <w:rPr>
          <w:rFonts w:hAnsi="Times New Roman" w:ascii="Times New Roman"/>
          <w:sz w:val="24"/>
          <w:szCs w:val="24"/>
        </w:rPr>
        <w:tab/>
      </w:r>
      <w:r w:rsidRPr="0083389B">
        <w:rPr>
          <w:rFonts w:hAnsi="Times New Roman" w:ascii="Times New Roman"/>
          <w:sz w:val="24"/>
          <w:szCs w:val="24"/>
        </w:rPr>
        <w:tab/>
        <w:t xml:space="preserve">      </w:t>
      </w:r>
    </w:p>
    <w:p w:rsidRDefault="009E7EC2" w:rsidP="009E7EC2" w:rsidR="009E7EC2" w:rsidRPr="0083389B">
      <w:pPr>
        <w:rPr>
          <w:rFonts w:hAnsi="Times New Roman" w:ascii="Times New Roman"/>
          <w:sz w:val="24"/>
          <w:szCs w:val="24"/>
        </w:rPr>
      </w:pPr>
      <w:r w:rsidRPr="0083389B">
        <w:rPr>
          <w:rFonts w:hAnsi="Times New Roman" w:ascii="Times New Roman"/>
          <w:sz w:val="24"/>
          <w:szCs w:val="24"/>
        </w:rPr>
        <w:t>Split, Sukoišanska br. 6.</w:t>
      </w:r>
    </w:p>
    <w:p w:rsidRDefault="009E7EC2" w:rsidP="009E7EC2" w:rsidR="009E7EC2" w:rsidRPr="0083389B">
      <w:pPr>
        <w:rPr>
          <w:rFonts w:hAnsi="Times New Roman" w:ascii="Times New Roman"/>
          <w:sz w:val="22"/>
          <w:szCs w:val="22"/>
        </w:rPr>
      </w:pPr>
    </w:p>
    <w:p w:rsidRDefault="002A0374" w:rsidP="002A0374" w:rsidR="002A0374" w:rsidRPr="0083389B">
      <w:pPr>
        <w:pStyle w:val="Naslov1"/>
        <w:rPr>
          <w:b w:val="false"/>
        </w:rPr>
      </w:pPr>
      <w:r w:rsidRPr="0083389B">
        <w:rPr>
          <w:b w:val="false"/>
        </w:rPr>
        <w:t>R E P U B L I K A   H R V A T S K A</w:t>
      </w:r>
    </w:p>
    <w:p w:rsidRDefault="00B42345" w:rsidP="00B42345" w:rsidR="00B42345" w:rsidRPr="0083389B">
      <w:pPr>
        <w:rPr>
          <w:sz w:val="24"/>
          <w:szCs w:val="24"/>
          <w:lang w:eastAsia="hr-HR"/>
        </w:rPr>
      </w:pPr>
    </w:p>
    <w:p w:rsidRDefault="009E7EC2" w:rsidP="009E7EC2" w:rsidR="009E7EC2" w:rsidRPr="0083389B">
      <w:pPr>
        <w:pStyle w:val="Naslov2"/>
        <w:rPr>
          <w:bCs/>
          <w:szCs w:val="24"/>
        </w:rPr>
      </w:pPr>
      <w:r w:rsidRPr="0083389B">
        <w:rPr>
          <w:bCs/>
          <w:szCs w:val="24"/>
        </w:rPr>
        <w:t>R J E Š E NJ E</w:t>
      </w:r>
    </w:p>
    <w:p w:rsidRDefault="009E7EC2" w:rsidP="009E7EC2" w:rsidR="009E7EC2" w:rsidRPr="000C1B4C">
      <w:pPr>
        <w:rPr>
          <w:rFonts w:hAnsi="Times New Roman" w:ascii="Times New Roman"/>
          <w:sz w:val="22"/>
          <w:szCs w:val="22"/>
        </w:rPr>
      </w:pPr>
    </w:p>
    <w:p w:rsidRDefault="009E7EC2" w:rsidP="001E2123" w:rsidR="009E7EC2" w:rsidRPr="001E2123">
      <w:pPr>
        <w:pStyle w:val="Tijeloteksta"/>
        <w:rPr>
          <w:szCs w:val="24"/>
          <w:lang w:val="hr-HR"/>
        </w:rPr>
      </w:pPr>
      <w:r w:rsidRPr="00B42345">
        <w:rPr>
          <w:szCs w:val="24"/>
          <w:lang w:val="hr-HR"/>
        </w:rPr>
        <w:tab/>
      </w:r>
      <w:r w:rsidR="00C81434" w:rsidRPr="00B42345">
        <w:rPr>
          <w:szCs w:val="24"/>
          <w:lang w:val="hr-HR"/>
        </w:rPr>
        <w:t>Tr</w:t>
      </w:r>
      <w:r w:rsidR="000C1B4C">
        <w:rPr>
          <w:szCs w:val="24"/>
          <w:lang w:val="hr-HR"/>
        </w:rPr>
        <w:t>govački sud u Splitu, po sucu t</w:t>
      </w:r>
      <w:r w:rsidR="00C81434" w:rsidRPr="00B42345">
        <w:rPr>
          <w:szCs w:val="24"/>
          <w:lang w:val="hr-HR"/>
        </w:rPr>
        <w:t xml:space="preserve">og suda Pašku Bačiću, kao stečajnom sucu, u stečajnom postupku nad dužnikom </w:t>
      </w:r>
      <w:r w:rsidR="001B6BFA">
        <w:rPr>
          <w:szCs w:val="24"/>
          <w:lang w:val="hr-HR"/>
        </w:rPr>
        <w:t>KAŠTELANSKI STAKLENICI d.d.</w:t>
      </w:r>
      <w:r w:rsidR="001B6BFA" w:rsidRPr="00D4141B">
        <w:rPr>
          <w:szCs w:val="24"/>
          <w:lang w:val="hr-HR"/>
        </w:rPr>
        <w:t xml:space="preserve"> </w:t>
      </w:r>
      <w:r w:rsidR="001B6BFA">
        <w:rPr>
          <w:szCs w:val="24"/>
          <w:lang w:val="hr-HR"/>
        </w:rPr>
        <w:t xml:space="preserve">u stečaju, </w:t>
      </w:r>
      <w:r w:rsidR="001B6BFA" w:rsidRPr="00D4141B">
        <w:rPr>
          <w:szCs w:val="24"/>
          <w:lang w:val="hr-HR"/>
        </w:rPr>
        <w:t>Kaštel Štafilić, Ivana Pavla II 404, OIB: 47079015776</w:t>
      </w:r>
      <w:r w:rsidR="00A832F5">
        <w:rPr>
          <w:szCs w:val="24"/>
          <w:lang w:val="hr-HR"/>
        </w:rPr>
        <w:t>,</w:t>
      </w:r>
      <w:r w:rsidR="0083389B" w:rsidRPr="006A7D43">
        <w:rPr>
          <w:szCs w:val="24"/>
          <w:lang w:val="hr-HR"/>
        </w:rPr>
        <w:t xml:space="preserve"> povodom zahtjeva Agencije za osiguranje radničkih tražbina (ranijeg naziva Agencija za osiguranje radničkih potraživanja u slučaju stečaja poslodavca), OIB: 04323472109, Zagreb, Frankopanska 11</w:t>
      </w:r>
      <w:r w:rsidR="0083389B">
        <w:rPr>
          <w:szCs w:val="24"/>
          <w:lang w:val="hr-HR"/>
        </w:rPr>
        <w:t>,</w:t>
      </w:r>
      <w:r w:rsidR="0083389B" w:rsidRPr="006A7D43">
        <w:rPr>
          <w:szCs w:val="24"/>
          <w:lang w:val="hr-HR"/>
        </w:rPr>
        <w:t xml:space="preserve"> za ispravak tablice ispitanih tražbina</w:t>
      </w:r>
      <w:r w:rsidR="0083389B">
        <w:rPr>
          <w:szCs w:val="24"/>
          <w:lang w:val="hr-HR"/>
        </w:rPr>
        <w:t xml:space="preserve">, </w:t>
      </w:r>
      <w:r w:rsidR="001E2123">
        <w:rPr>
          <w:szCs w:val="24"/>
          <w:lang w:val="hr-HR"/>
        </w:rPr>
        <w:t>14</w:t>
      </w:r>
      <w:r w:rsidR="0083389B">
        <w:rPr>
          <w:szCs w:val="24"/>
          <w:lang w:val="hr-HR"/>
        </w:rPr>
        <w:t>. prosinca 2018</w:t>
      </w:r>
      <w:r w:rsidR="00645B3C">
        <w:rPr>
          <w:szCs w:val="24"/>
          <w:lang w:val="hr-HR"/>
        </w:rPr>
        <w:t>.</w:t>
      </w:r>
    </w:p>
    <w:p w:rsidRDefault="009E7EC2" w:rsidP="009E7EC2" w:rsidR="009E7EC2" w:rsidRPr="001E2123">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5F13A6" w:rsidP="00F72DA3" w:rsidR="009E7EC2" w:rsidRPr="00A832F5">
      <w:pPr>
        <w:pStyle w:val="Naslov3"/>
        <w:rPr>
          <w:b w:val="false"/>
          <w:color w:val="000000"/>
          <w:szCs w:val="24"/>
        </w:rPr>
      </w:pPr>
      <w:r w:rsidRPr="00B42345">
        <w:rPr>
          <w:b w:val="false"/>
          <w:szCs w:val="24"/>
        </w:rPr>
        <w:t xml:space="preserve">I. </w:t>
      </w:r>
      <w:r w:rsidR="00A832F5">
        <w:rPr>
          <w:b w:val="false"/>
          <w:szCs w:val="24"/>
        </w:rPr>
        <w:t xml:space="preserve">Prihvaća se zahtjev </w:t>
      </w:r>
      <w:r w:rsidR="0083389B">
        <w:rPr>
          <w:b w:val="false"/>
          <w:szCs w:val="24"/>
        </w:rPr>
        <w:t xml:space="preserve">Agencije za osiguranje radničkih tražbina, OIB: </w:t>
      </w:r>
      <w:r w:rsidR="0083389B" w:rsidRPr="00A832F5">
        <w:rPr>
          <w:b w:val="false"/>
          <w:color w:val="000000"/>
        </w:rPr>
        <w:t>04323472109</w:t>
      </w:r>
      <w:r w:rsidR="0083389B">
        <w:rPr>
          <w:b w:val="false"/>
          <w:color w:val="000000"/>
        </w:rPr>
        <w:t xml:space="preserve">, </w:t>
      </w:r>
      <w:r w:rsidR="0083389B">
        <w:rPr>
          <w:b w:val="false"/>
          <w:szCs w:val="24"/>
        </w:rPr>
        <w:t xml:space="preserve">Zagreb, Frankopanska 11 </w:t>
      </w:r>
      <w:r w:rsidR="0083389B">
        <w:rPr>
          <w:b w:val="false"/>
          <w:color w:val="000000"/>
        </w:rPr>
        <w:t>(u daljnjem tekstu: Agencija)</w:t>
      </w:r>
      <w:r w:rsidR="000C1B4C">
        <w:rPr>
          <w:b w:val="false"/>
          <w:color w:val="000000"/>
        </w:rPr>
        <w:t>,</w:t>
      </w:r>
      <w:r w:rsidR="00A832F5">
        <w:rPr>
          <w:b w:val="false"/>
          <w:color w:val="000000"/>
        </w:rPr>
        <w:t xml:space="preserve"> za ispravak tablice ispitanih tražbina vjerov</w:t>
      </w:r>
      <w:r w:rsidR="00701322">
        <w:rPr>
          <w:b w:val="false"/>
          <w:color w:val="000000"/>
        </w:rPr>
        <w:t>nika prvog višeg isplatnog reda</w:t>
      </w:r>
      <w:r w:rsidR="00A832F5">
        <w:rPr>
          <w:b w:val="false"/>
          <w:color w:val="000000"/>
        </w:rPr>
        <w:t xml:space="preserve"> koja je sastavljena </w:t>
      </w:r>
      <w:r w:rsidR="001B6BFA">
        <w:rPr>
          <w:b w:val="false"/>
          <w:color w:val="000000"/>
        </w:rPr>
        <w:t>5. studenog 2015</w:t>
      </w:r>
      <w:r w:rsidR="00A832F5" w:rsidRPr="00A832F5">
        <w:rPr>
          <w:b w:val="false"/>
          <w:color w:val="000000"/>
          <w:szCs w:val="24"/>
        </w:rPr>
        <w:t xml:space="preserve">., za ukupan iznos isplaćene tražbine </w:t>
      </w:r>
      <w:r w:rsidR="00A832F5" w:rsidRPr="003A70D2">
        <w:rPr>
          <w:b w:val="false"/>
          <w:color w:val="000000"/>
          <w:szCs w:val="24"/>
        </w:rPr>
        <w:t xml:space="preserve">od </w:t>
      </w:r>
      <w:r w:rsidR="001B6BFA">
        <w:rPr>
          <w:b w:val="false"/>
          <w:color w:val="000000"/>
        </w:rPr>
        <w:t>2.168.548,58</w:t>
      </w:r>
      <w:r w:rsidR="00A832F5" w:rsidRPr="00A832F5">
        <w:rPr>
          <w:b w:val="false"/>
          <w:color w:val="000000"/>
          <w:szCs w:val="24"/>
        </w:rPr>
        <w:t xml:space="preserve"> kn.</w:t>
      </w:r>
    </w:p>
    <w:p w:rsidRDefault="00A832F5" w:rsidP="00A832F5" w:rsidR="00A832F5">
      <w:pPr>
        <w:jc w:val="both"/>
        <w:rPr>
          <w:rFonts w:hAnsi="Times New Roman" w:ascii="Times New Roman"/>
          <w:color w:val="000000"/>
          <w:sz w:val="24"/>
          <w:szCs w:val="24"/>
        </w:rPr>
      </w:pPr>
    </w:p>
    <w:p w:rsidRDefault="00A832F5" w:rsidP="00A832F5" w:rsidR="00A832F5">
      <w:pPr>
        <w:jc w:val="both"/>
        <w:rPr>
          <w:rFonts w:hAnsi="Times New Roman" w:ascii="Times New Roman"/>
          <w:color w:val="000000"/>
          <w:sz w:val="24"/>
          <w:szCs w:val="24"/>
        </w:rPr>
      </w:pPr>
      <w:r>
        <w:rPr>
          <w:rFonts w:hAnsi="Times New Roman" w:ascii="Times New Roman"/>
          <w:color w:val="000000"/>
          <w:sz w:val="24"/>
          <w:szCs w:val="24"/>
        </w:rPr>
        <w:t>I</w:t>
      </w:r>
      <w:r w:rsidR="001E2123">
        <w:rPr>
          <w:rFonts w:hAnsi="Times New Roman" w:ascii="Times New Roman"/>
          <w:color w:val="000000"/>
          <w:sz w:val="24"/>
          <w:szCs w:val="24"/>
        </w:rPr>
        <w:t>I. Sukladno toč</w:t>
      </w:r>
      <w:r w:rsidR="00EA1A61">
        <w:rPr>
          <w:rFonts w:hAnsi="Times New Roman" w:ascii="Times New Roman"/>
          <w:color w:val="000000"/>
          <w:sz w:val="24"/>
          <w:szCs w:val="24"/>
        </w:rPr>
        <w:t>c</w:t>
      </w:r>
      <w:r w:rsidR="001E2123">
        <w:rPr>
          <w:rFonts w:hAnsi="Times New Roman" w:ascii="Times New Roman"/>
          <w:color w:val="000000"/>
          <w:sz w:val="24"/>
          <w:szCs w:val="24"/>
        </w:rPr>
        <w:t>i</w:t>
      </w:r>
      <w:r>
        <w:rPr>
          <w:rFonts w:hAnsi="Times New Roman" w:ascii="Times New Roman"/>
          <w:color w:val="000000"/>
          <w:sz w:val="24"/>
          <w:szCs w:val="24"/>
        </w:rPr>
        <w:t xml:space="preserve"> I. izreke ovog rješenja ispravlja se tablica ispitanih tražbina vjerovnika prvog višeg isplatnog reda, koja je sastavljena </w:t>
      </w:r>
      <w:r w:rsidR="001B6BFA">
        <w:rPr>
          <w:rFonts w:hAnsi="Times New Roman" w:ascii="Times New Roman"/>
          <w:color w:val="000000"/>
          <w:sz w:val="24"/>
          <w:szCs w:val="24"/>
        </w:rPr>
        <w:t>5. studenog 2015</w:t>
      </w:r>
      <w:r>
        <w:rPr>
          <w:rFonts w:hAnsi="Times New Roman" w:ascii="Times New Roman"/>
          <w:color w:val="000000"/>
          <w:sz w:val="24"/>
          <w:szCs w:val="24"/>
        </w:rPr>
        <w:t xml:space="preserve">., na način da sada ista glasi: </w:t>
      </w:r>
    </w:p>
    <w:p w:rsidRDefault="00A832F5" w:rsidP="00A832F5" w:rsidR="00A832F5" w:rsidRPr="000C1B4C">
      <w:pPr>
        <w:jc w:val="both"/>
        <w:rPr>
          <w:rFonts w:hAnsi="Times New Roman" w:ascii="Times New Roman"/>
          <w:color w:val="000000"/>
        </w:rPr>
      </w:pPr>
    </w:p>
    <w:p w:rsidRDefault="00542FF3" w:rsidP="00542FF3" w:rsidR="00542FF3" w:rsidRPr="007327BF">
      <w:pPr>
        <w:rPr>
          <w:rFonts w:hAnsi="Times New Roman" w:ascii="Times New Roman"/>
          <w:sz w:val="24"/>
          <w:szCs w:val="24"/>
        </w:rPr>
      </w:pPr>
      <w:r w:rsidRPr="007327BF">
        <w:rPr>
          <w:rFonts w:hAnsi="Times New Roman" w:ascii="Times New Roman"/>
          <w:sz w:val="24"/>
          <w:szCs w:val="24"/>
        </w:rPr>
        <w:t>PRVI VIŠI ISPLATNI RED:</w:t>
      </w:r>
    </w:p>
    <w:p w:rsidRDefault="00542FF3" w:rsidP="00542FF3" w:rsidR="00542FF3" w:rsidRPr="000C1B4C">
      <w:pPr>
        <w:rPr>
          <w:rFonts w:hAnsi="Times New Roman" w:ascii="Times New Roman"/>
        </w:rPr>
      </w:pPr>
    </w:p>
    <w:tbl>
      <w:tblPr>
        <w:tblW w:type="dxa" w:w="9949"/>
        <w:tblInd w:type="dxa" w:w="-318"/>
        <w:tblLayout w:type="fixed"/>
        <w:tblLook w:val="04A0" w:noVBand="1" w:noHBand="0" w:lastColumn="0" w:firstColumn="1" w:lastRow="0" w:firstRow="1"/>
      </w:tblPr>
      <w:tblGrid>
        <w:gridCol w:w="608"/>
        <w:gridCol w:w="2252"/>
        <w:gridCol w:w="1415"/>
        <w:gridCol w:w="1415"/>
        <w:gridCol w:w="1422"/>
        <w:gridCol w:w="1417"/>
        <w:gridCol w:w="1420"/>
      </w:tblGrid>
      <w:tr w:rsidTr="00B02D70" w:rsidR="00825CD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B02D70" w:rsidR="00825CD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825CD5" w:rsidP="00B02D70" w:rsidR="00825CD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83389B" w:rsidP="0083389B" w:rsidR="00825CD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83389B" w:rsidR="00825CD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1B6BFA"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eastAsia="Times New Roman" w:hAnsi="Times New Roman" w:ascii="Times New Roman"/>
                <w:sz w:val="22"/>
                <w:szCs w:val="22"/>
                <w:lang w:eastAsia="hr-HR"/>
              </w:rPr>
            </w:pPr>
            <w:r w:rsidRPr="00041A92">
              <w:rPr>
                <w:rFonts w:eastAsia="Times New Roman" w:hAnsi="Times New Roman" w:ascii="Times New Roman"/>
                <w:sz w:val="22"/>
                <w:szCs w:val="22"/>
                <w:lang w:eastAsia="hr-HR"/>
              </w:rPr>
              <w:t>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rPr>
                <w:rFonts w:hAnsi="Times New Roman" w:ascii="Times New Roman"/>
              </w:rPr>
            </w:pPr>
            <w:r w:rsidRPr="00041A92">
              <w:rPr>
                <w:rFonts w:hAnsi="Times New Roman" w:ascii="Times New Roman"/>
              </w:rPr>
              <w:t>REPUBLIKA HRVATSKA,</w:t>
            </w:r>
          </w:p>
          <w:p w:rsidRDefault="001B6BFA" w:rsidP="00825CD5" w:rsidR="001B6BFA" w:rsidRPr="00041A92">
            <w:pPr>
              <w:rPr>
                <w:rFonts w:hAnsi="Times New Roman" w:ascii="Times New Roman"/>
              </w:rPr>
            </w:pPr>
            <w:r w:rsidRPr="00041A92">
              <w:rPr>
                <w:rFonts w:hAnsi="Times New Roman" w:ascii="Times New Roman"/>
              </w:rPr>
              <w:t>Ministarstvo financija</w:t>
            </w:r>
          </w:p>
          <w:p w:rsidRDefault="001B6BFA" w:rsidP="00825CD5" w:rsidR="001B6BFA" w:rsidRPr="00041A92">
            <w:pPr>
              <w:rPr>
                <w:rFonts w:eastAsia="Times New Roman" w:hAnsi="Times New Roman" w:ascii="Times New Roman"/>
                <w:lang w:eastAsia="hr-HR"/>
              </w:rPr>
            </w:pPr>
            <w:r w:rsidRPr="00041A92">
              <w:rPr>
                <w:rFonts w:hAnsi="Times New Roman" w:ascii="Times New Roman"/>
              </w:rPr>
              <w:t>OIB: 18683136487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Pr>
                <w:rFonts w:hAnsi="Times New Roman" w:ascii="Times New Roman"/>
              </w:rPr>
              <w:t>29.118.958,32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Pr>
                <w:rFonts w:hAnsi="Times New Roman" w:ascii="Times New Roman"/>
              </w:rPr>
              <w:t>29.118.958,32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1B6BFA" w:rsidP="00825CD5" w:rsidR="001B6BFA" w:rsidRPr="00041A92">
            <w:pPr>
              <w:jc w:val="center"/>
              <w:rPr>
                <w:rFonts w:hAnsi="Times New Roman" w:ascii="Times New Roman"/>
              </w:rPr>
            </w:pPr>
            <w:r w:rsidRPr="00D32895">
              <w:rPr>
                <w:rFonts w:eastAsia="Times New Roman" w:hAnsi="Times New Roman" w:ascii="Times New Roman"/>
                <w:bCs/>
                <w:color w:val="000000"/>
                <w:lang w:val="en-US"/>
              </w:rPr>
              <w:t>147.856,50</w:t>
            </w:r>
          </w:p>
        </w:tc>
        <w:tc>
          <w:tcPr>
            <w:tcW w:type="dxa" w:w="1420"/>
            <w:tcBorders>
              <w:top w:space="0" w:sz="8" w:color="auto" w:val="single"/>
              <w:left w:space="0" w:sz="4" w:color="auto" w:val="single"/>
              <w:bottom w:space="0" w:sz="8" w:color="auto" w:val="single"/>
              <w:right w:space="0" w:sz="8" w:color="auto" w:val="single"/>
            </w:tcBorders>
            <w:vAlign w:val="center"/>
          </w:tcPr>
          <w:p w:rsidRDefault="001B6BFA" w:rsidP="00825CD5" w:rsidR="001B6BFA" w:rsidRPr="00041A92">
            <w:pPr>
              <w:jc w:val="center"/>
              <w:rPr>
                <w:rFonts w:hAnsi="Times New Roman" w:ascii="Times New Roman"/>
              </w:rPr>
            </w:pPr>
            <w:r w:rsidRPr="00D32895">
              <w:rPr>
                <w:rFonts w:eastAsia="Times New Roman" w:hAnsi="Times New Roman" w:ascii="Times New Roman"/>
                <w:bCs/>
                <w:color w:val="000000"/>
                <w:lang w:val="en-US"/>
              </w:rPr>
              <w:t>28.971.101,82</w:t>
            </w:r>
          </w:p>
        </w:tc>
      </w:tr>
      <w:tr w:rsidTr="00825CD5" w:rsidR="001B6BFA"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sz w:val="22"/>
                <w:szCs w:val="22"/>
                <w:lang w:eastAsia="hr-HR"/>
              </w:rPr>
            </w:pPr>
            <w:r w:rsidRPr="00041A92">
              <w:rPr>
                <w:rFonts w:hAnsi="Times New Roman" w:ascii="Times New Roman"/>
                <w:sz w:val="22"/>
                <w:szCs w:val="22"/>
                <w:lang w:eastAsia="hr-HR"/>
              </w:rPr>
              <w:t>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rPr>
                <w:rFonts w:hAnsi="Times New Roman" w:ascii="Times New Roman"/>
              </w:rPr>
            </w:pPr>
            <w:r w:rsidRPr="00041A92">
              <w:rPr>
                <w:rFonts w:hAnsi="Times New Roman" w:ascii="Times New Roman"/>
              </w:rPr>
              <w:t xml:space="preserve">ANDABAK BOŠKO,                                            </w:t>
            </w:r>
          </w:p>
          <w:p w:rsidRDefault="001B6BFA" w:rsidP="00825CD5" w:rsidR="001B6BFA" w:rsidRPr="00041A92">
            <w:pPr>
              <w:rPr>
                <w:rFonts w:hAnsi="Times New Roman" w:ascii="Times New Roman"/>
              </w:rPr>
            </w:pPr>
            <w:r w:rsidRPr="00041A92">
              <w:rPr>
                <w:rFonts w:hAnsi="Times New Roman" w:ascii="Times New Roman"/>
              </w:rPr>
              <w:t>OIB: 15321946861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sidRPr="00041A92">
              <w:rPr>
                <w:rFonts w:hAnsi="Times New Roman" w:ascii="Times New Roman"/>
              </w:rPr>
              <w:t>173.137,76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sidRPr="00041A92">
              <w:rPr>
                <w:rFonts w:hAnsi="Times New Roman" w:ascii="Times New Roman"/>
              </w:rPr>
              <w:t>173.137,76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1B6BFA" w:rsidP="00825CD5" w:rsidR="001B6BFA"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23.056,74</w:t>
            </w:r>
          </w:p>
        </w:tc>
        <w:tc>
          <w:tcPr>
            <w:tcW w:type="dxa" w:w="1420"/>
            <w:tcBorders>
              <w:top w:space="0" w:sz="8" w:color="auto" w:val="single"/>
              <w:left w:space="0" w:sz="4" w:color="auto" w:val="single"/>
              <w:bottom w:space="0" w:sz="8" w:color="auto" w:val="single"/>
              <w:right w:space="0" w:sz="8" w:color="auto" w:val="single"/>
            </w:tcBorders>
            <w:vAlign w:val="center"/>
          </w:tcPr>
          <w:p w:rsidRDefault="001B6BFA" w:rsidP="00825CD5" w:rsidR="001B6BFA"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150.081,02</w:t>
            </w:r>
          </w:p>
        </w:tc>
      </w:tr>
      <w:tr w:rsidTr="00825CD5" w:rsidR="001B6BFA"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sz w:val="22"/>
                <w:szCs w:val="22"/>
                <w:lang w:eastAsia="hr-HR"/>
              </w:rPr>
            </w:pPr>
            <w:r w:rsidRPr="00041A92">
              <w:rPr>
                <w:rFonts w:hAnsi="Times New Roman" w:ascii="Times New Roman"/>
                <w:sz w:val="22"/>
                <w:szCs w:val="22"/>
                <w:lang w:eastAsia="hr-HR"/>
              </w:rPr>
              <w:t>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rPr>
                <w:rFonts w:hAnsi="Times New Roman" w:ascii="Times New Roman"/>
              </w:rPr>
            </w:pPr>
            <w:r w:rsidRPr="00041A92">
              <w:rPr>
                <w:rFonts w:hAnsi="Times New Roman" w:ascii="Times New Roman"/>
              </w:rPr>
              <w:t>ANDABAK DANICA,</w:t>
            </w:r>
          </w:p>
          <w:p w:rsidRDefault="001B6BFA" w:rsidP="00825CD5" w:rsidR="001B6BFA" w:rsidRPr="00041A92">
            <w:pPr>
              <w:rPr>
                <w:rFonts w:hAnsi="Times New Roman" w:ascii="Times New Roman"/>
              </w:rPr>
            </w:pPr>
            <w:r w:rsidRPr="00041A92">
              <w:rPr>
                <w:rFonts w:hAnsi="Times New Roman" w:ascii="Times New Roman"/>
              </w:rPr>
              <w:t>OIB: 50841400027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sidRPr="00041A92">
              <w:rPr>
                <w:rFonts w:hAnsi="Times New Roman" w:ascii="Times New Roman"/>
              </w:rPr>
              <w:t>314.597,63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sidRPr="00041A92">
              <w:rPr>
                <w:rFonts w:hAnsi="Times New Roman" w:ascii="Times New Roman"/>
              </w:rPr>
              <w:t>314.597,63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1B6BFA" w:rsidP="00825CD5" w:rsidR="001B6BFA"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47.646,78</w:t>
            </w:r>
          </w:p>
        </w:tc>
        <w:tc>
          <w:tcPr>
            <w:tcW w:type="dxa" w:w="1420"/>
            <w:tcBorders>
              <w:top w:space="0" w:sz="8" w:color="auto" w:val="single"/>
              <w:left w:space="0" w:sz="4" w:color="auto" w:val="single"/>
              <w:bottom w:space="0" w:sz="8" w:color="auto" w:val="single"/>
              <w:right w:space="0" w:sz="8" w:color="auto" w:val="single"/>
            </w:tcBorders>
            <w:vAlign w:val="center"/>
          </w:tcPr>
          <w:p w:rsidRDefault="001B6BFA" w:rsidP="00825CD5" w:rsidR="001B6BFA"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266.950,85</w:t>
            </w:r>
          </w:p>
        </w:tc>
      </w:tr>
      <w:tr w:rsidTr="00825CD5" w:rsidR="001B6BFA"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sz w:val="22"/>
                <w:szCs w:val="22"/>
                <w:lang w:eastAsia="hr-HR"/>
              </w:rPr>
            </w:pPr>
            <w:r w:rsidRPr="00041A92">
              <w:rPr>
                <w:rFonts w:hAnsi="Times New Roman" w:ascii="Times New Roman"/>
                <w:sz w:val="22"/>
                <w:szCs w:val="22"/>
                <w:lang w:eastAsia="hr-HR"/>
              </w:rPr>
              <w:t>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pPr>
              <w:rPr>
                <w:rFonts w:hAnsi="Times New Roman" w:ascii="Times New Roman"/>
              </w:rPr>
            </w:pPr>
            <w:r>
              <w:rPr>
                <w:rFonts w:hAnsi="Times New Roman" w:ascii="Times New Roman"/>
              </w:rPr>
              <w:t xml:space="preserve">ARAPOVIĆ DRAGANA, </w:t>
            </w:r>
          </w:p>
          <w:p w:rsidRDefault="001B6BFA" w:rsidP="00825CD5" w:rsidR="001B6BFA" w:rsidRPr="00041A92">
            <w:pPr>
              <w:rPr>
                <w:rFonts w:hAnsi="Times New Roman" w:ascii="Times New Roman"/>
              </w:rPr>
            </w:pPr>
            <w:r>
              <w:rPr>
                <w:rFonts w:hAnsi="Times New Roman" w:ascii="Times New Roman"/>
              </w:rPr>
              <w:t>OIB: 80127876434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Pr>
                <w:rFonts w:hAnsi="Times New Roman" w:ascii="Times New Roman"/>
              </w:rPr>
              <w:t>129.470,04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Pr>
                <w:rFonts w:hAnsi="Times New Roman" w:ascii="Times New Roman"/>
              </w:rPr>
              <w:t>129.470,04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1B6BFA" w:rsidP="00825CD5" w:rsidR="001B6BFA"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1B6BFA" w:rsidP="00825CD5" w:rsidR="001B6BFA"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28.118,20</w:t>
            </w:r>
          </w:p>
        </w:tc>
        <w:tc>
          <w:tcPr>
            <w:tcW w:type="dxa" w:w="1420"/>
            <w:tcBorders>
              <w:top w:space="0" w:sz="8" w:color="auto" w:val="single"/>
              <w:left w:space="0" w:sz="4" w:color="auto" w:val="single"/>
              <w:bottom w:space="0" w:sz="8" w:color="auto" w:val="single"/>
              <w:right w:space="0" w:sz="8" w:color="auto" w:val="single"/>
            </w:tcBorders>
            <w:vAlign w:val="center"/>
          </w:tcPr>
          <w:p w:rsidRDefault="001B6BFA" w:rsidP="00825CD5" w:rsidR="001B6BFA"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101.351,84</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ARAPOVIĆ EDIN, </w:t>
            </w:r>
          </w:p>
          <w:p w:rsidRDefault="00825CD5" w:rsidP="00825CD5" w:rsidR="00825CD5" w:rsidRPr="00041A92">
            <w:pPr>
              <w:rPr>
                <w:rFonts w:hAnsi="Times New Roman" w:ascii="Times New Roman"/>
              </w:rPr>
            </w:pPr>
            <w:r>
              <w:rPr>
                <w:rFonts w:hAnsi="Times New Roman" w:ascii="Times New Roman"/>
              </w:rPr>
              <w:t>OIB: 16586021716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46.710,68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46.710,68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46.710,68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BAILO STANKA, </w:t>
            </w:r>
          </w:p>
          <w:p w:rsidRDefault="00825CD5" w:rsidP="00825CD5" w:rsidR="00825CD5" w:rsidRPr="00041A92">
            <w:pPr>
              <w:rPr>
                <w:rFonts w:hAnsi="Times New Roman" w:ascii="Times New Roman"/>
              </w:rPr>
            </w:pPr>
            <w:r>
              <w:rPr>
                <w:rFonts w:hAnsi="Times New Roman" w:ascii="Times New Roman"/>
              </w:rPr>
              <w:t>OIB: 09648141481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282.025,51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282.025,51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282.025,51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BAKIĆ KRPETA DARIJA, </w:t>
            </w:r>
          </w:p>
          <w:p w:rsidRDefault="00825CD5" w:rsidP="00825CD5" w:rsidR="00825CD5" w:rsidRPr="00041A92">
            <w:pPr>
              <w:rPr>
                <w:rFonts w:hAnsi="Times New Roman" w:ascii="Times New Roman"/>
              </w:rPr>
            </w:pPr>
            <w:r>
              <w:rPr>
                <w:rFonts w:hAnsi="Times New Roman" w:ascii="Times New Roman"/>
              </w:rPr>
              <w:t>OIB: 68590237382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24.812,47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24.812,47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24.812,47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BEBIĆ PERO, </w:t>
            </w:r>
          </w:p>
          <w:p w:rsidRDefault="00825CD5" w:rsidP="00825CD5" w:rsidR="00825CD5" w:rsidRPr="00041A92">
            <w:pPr>
              <w:rPr>
                <w:rFonts w:hAnsi="Times New Roman" w:ascii="Times New Roman"/>
              </w:rPr>
            </w:pPr>
            <w:r>
              <w:rPr>
                <w:rFonts w:hAnsi="Times New Roman" w:ascii="Times New Roman"/>
              </w:rPr>
              <w:t>OIB: 63200988799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87.987,77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87.987,77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22.962,10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65.025,67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BENZON IVO, </w:t>
            </w:r>
          </w:p>
          <w:p w:rsidRDefault="00825CD5" w:rsidP="00825CD5" w:rsidR="00825CD5" w:rsidRPr="00041A92">
            <w:pPr>
              <w:rPr>
                <w:rFonts w:hAnsi="Times New Roman" w:ascii="Times New Roman"/>
              </w:rPr>
            </w:pPr>
            <w:r>
              <w:rPr>
                <w:rFonts w:hAnsi="Times New Roman" w:ascii="Times New Roman"/>
              </w:rPr>
              <w:t>OIB: 47079015776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198.907,64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198.907,64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198.907,64</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BEZIĆ IVNA, </w:t>
            </w:r>
          </w:p>
          <w:p w:rsidRDefault="00825CD5" w:rsidP="00825CD5" w:rsidR="00825CD5">
            <w:pPr>
              <w:rPr>
                <w:rFonts w:hAnsi="Times New Roman" w:ascii="Times New Roman"/>
              </w:rPr>
            </w:pPr>
            <w:r>
              <w:rPr>
                <w:rFonts w:hAnsi="Times New Roman" w:ascii="Times New Roman"/>
              </w:rPr>
              <w:t>OIB: 20884080647,</w:t>
            </w:r>
          </w:p>
          <w:p w:rsidRDefault="00825CD5" w:rsidP="00825CD5" w:rsidR="00B02D70">
            <w:pPr>
              <w:rPr>
                <w:rFonts w:hAnsi="Times New Roman" w:ascii="Times New Roman"/>
              </w:rPr>
            </w:pPr>
            <w:r>
              <w:rPr>
                <w:rFonts w:hAnsi="Times New Roman" w:ascii="Times New Roman"/>
              </w:rPr>
              <w:t xml:space="preserve">BEZIĆ LENA, </w:t>
            </w:r>
          </w:p>
          <w:p w:rsidRDefault="00825CD5" w:rsidP="00825CD5" w:rsidR="00825CD5" w:rsidRPr="00041A92">
            <w:pPr>
              <w:rPr>
                <w:rFonts w:hAnsi="Times New Roman" w:ascii="Times New Roman"/>
              </w:rPr>
            </w:pPr>
            <w:r>
              <w:rPr>
                <w:rFonts w:hAnsi="Times New Roman" w:ascii="Times New Roman"/>
              </w:rPr>
              <w:t>OIB: 92248167122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3.082,82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3.082,82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3.082,82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BIKIĆ IVANA, </w:t>
            </w:r>
          </w:p>
          <w:p w:rsidRDefault="00825CD5" w:rsidP="00825CD5" w:rsidR="00825CD5" w:rsidRPr="00041A92">
            <w:pPr>
              <w:rPr>
                <w:rFonts w:hAnsi="Times New Roman" w:ascii="Times New Roman"/>
              </w:rPr>
            </w:pPr>
            <w:r>
              <w:rPr>
                <w:rFonts w:hAnsi="Times New Roman" w:ascii="Times New Roman"/>
              </w:rPr>
              <w:t>OIB: 65183323722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120.340,38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120.340,38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120.340,38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BILANDŽIĆ MARIJA, </w:t>
            </w:r>
          </w:p>
          <w:p w:rsidRDefault="00825CD5" w:rsidP="00825CD5" w:rsidR="00825CD5" w:rsidRPr="00041A92">
            <w:pPr>
              <w:rPr>
                <w:rFonts w:hAnsi="Times New Roman" w:ascii="Times New Roman"/>
              </w:rPr>
            </w:pPr>
            <w:r>
              <w:rPr>
                <w:rFonts w:hAnsi="Times New Roman" w:ascii="Times New Roman"/>
              </w:rPr>
              <w:t>OIB: 95633482884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273.470,82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273.470,82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33.094,76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240.376,06</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BODULJAK DAMIRKA, </w:t>
            </w:r>
          </w:p>
          <w:p w:rsidRDefault="00825CD5" w:rsidP="00825CD5" w:rsidR="00825CD5" w:rsidRPr="00041A92">
            <w:pPr>
              <w:rPr>
                <w:rFonts w:hAnsi="Times New Roman" w:ascii="Times New Roman"/>
              </w:rPr>
            </w:pPr>
            <w:r>
              <w:rPr>
                <w:rFonts w:hAnsi="Times New Roman" w:ascii="Times New Roman"/>
              </w:rPr>
              <w:t>OIB: 91419441517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30.924,75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30.924,75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30.924,75</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BOROVIČKIĆ DAJANA, </w:t>
            </w:r>
          </w:p>
          <w:p w:rsidRDefault="00825CD5" w:rsidP="00825CD5" w:rsidR="00825CD5" w:rsidRPr="00041A92">
            <w:pPr>
              <w:rPr>
                <w:rFonts w:hAnsi="Times New Roman" w:ascii="Times New Roman"/>
              </w:rPr>
            </w:pPr>
            <w:r>
              <w:rPr>
                <w:rFonts w:hAnsi="Times New Roman" w:ascii="Times New Roman"/>
              </w:rPr>
              <w:t>OIB: 92193036851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35.946,04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35.946,04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7.775,86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28.170,18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BOTIĆ ANTE, </w:t>
            </w:r>
          </w:p>
          <w:p w:rsidRDefault="00825CD5" w:rsidP="00825CD5" w:rsidR="00825CD5" w:rsidRPr="00041A92">
            <w:pPr>
              <w:rPr>
                <w:rFonts w:hAnsi="Times New Roman" w:ascii="Times New Roman"/>
              </w:rPr>
            </w:pPr>
            <w:r>
              <w:rPr>
                <w:rFonts w:hAnsi="Times New Roman" w:ascii="Times New Roman"/>
              </w:rPr>
              <w:t>OIB: 19402497373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265.648,53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265.648,53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265.648,53</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BOTIĆ IVICA, </w:t>
            </w:r>
          </w:p>
          <w:p w:rsidRDefault="00825CD5" w:rsidP="00825CD5" w:rsidR="00825CD5" w:rsidRPr="00041A92">
            <w:pPr>
              <w:rPr>
                <w:rFonts w:hAnsi="Times New Roman" w:ascii="Times New Roman"/>
              </w:rPr>
            </w:pPr>
            <w:r>
              <w:rPr>
                <w:rFonts w:hAnsi="Times New Roman" w:ascii="Times New Roman"/>
              </w:rPr>
              <w:t>OIB: 40494504332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223.159,87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223.159,87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30.888,07</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192.271,80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BRITVIĆ ROKO, </w:t>
            </w:r>
          </w:p>
          <w:p w:rsidRDefault="00825CD5" w:rsidP="00825CD5" w:rsidR="00825CD5" w:rsidRPr="00041A92">
            <w:pPr>
              <w:rPr>
                <w:rFonts w:hAnsi="Times New Roman" w:ascii="Times New Roman"/>
              </w:rPr>
            </w:pPr>
            <w:r>
              <w:rPr>
                <w:rFonts w:hAnsi="Times New Roman" w:ascii="Times New Roman"/>
              </w:rPr>
              <w:t>OIB: 00582310464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73.802,43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73.802,43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18.215,25</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55.587,18</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rPr>
                <w:rFonts w:hAnsi="Times New Roman" w:ascii="Times New Roman"/>
              </w:rPr>
            </w:pPr>
            <w:r>
              <w:rPr>
                <w:rFonts w:hAnsi="Times New Roman" w:ascii="Times New Roman"/>
              </w:rPr>
              <w:t>BRKIĆ MIRJANA, OIB: 33732801113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285.860,39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285.860,39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25.283,19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260.577,20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BUŠIĆ SNJEŽANA, </w:t>
            </w:r>
          </w:p>
          <w:p w:rsidRDefault="00825CD5" w:rsidP="00825CD5" w:rsidR="00825CD5" w:rsidRPr="00041A92">
            <w:pPr>
              <w:rPr>
                <w:rFonts w:hAnsi="Times New Roman" w:ascii="Times New Roman"/>
              </w:rPr>
            </w:pPr>
            <w:r>
              <w:rPr>
                <w:rFonts w:hAnsi="Times New Roman" w:ascii="Times New Roman"/>
              </w:rPr>
              <w:t>OIB: 94804964312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93.280,50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93.280,50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15.280,26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78.000,24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BUZOV CVIJETKO, </w:t>
            </w:r>
          </w:p>
          <w:p w:rsidRDefault="00825CD5" w:rsidP="00825CD5" w:rsidR="00825CD5" w:rsidRPr="00041A92">
            <w:pPr>
              <w:rPr>
                <w:rFonts w:hAnsi="Times New Roman" w:ascii="Times New Roman"/>
              </w:rPr>
            </w:pPr>
            <w:r>
              <w:rPr>
                <w:rFonts w:hAnsi="Times New Roman" w:ascii="Times New Roman"/>
              </w:rPr>
              <w:t>OIB: 17136040650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336.964,80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336.964,80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25.474,35</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311.490,45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rPr>
                <w:rFonts w:hAnsi="Times New Roman" w:ascii="Times New Roman"/>
              </w:rPr>
            </w:pPr>
            <w:r>
              <w:rPr>
                <w:rFonts w:hAnsi="Times New Roman" w:ascii="Times New Roman"/>
              </w:rPr>
              <w:t>CERTA BRANKA, OIB: 32289344715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169.220,52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169.220,52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22.921,41</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146.299,11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Pr>
                <w:rFonts w:hAnsi="Times New Roman" w:ascii="Times New Roman"/>
                <w:sz w:val="22"/>
                <w:szCs w:val="22"/>
                <w:lang w:eastAsia="hr-HR"/>
              </w:rPr>
              <w:t>22.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ČAVKA ANICA, </w:t>
            </w:r>
          </w:p>
          <w:p w:rsidRDefault="00825CD5" w:rsidP="00825CD5" w:rsidR="00825CD5" w:rsidRPr="00041A92">
            <w:pPr>
              <w:rPr>
                <w:rFonts w:hAnsi="Times New Roman" w:ascii="Times New Roman"/>
              </w:rPr>
            </w:pPr>
            <w:r>
              <w:rPr>
                <w:rFonts w:hAnsi="Times New Roman" w:ascii="Times New Roman"/>
              </w:rPr>
              <w:t>OIB: 23948098421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179.504,14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179.504,14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24.117,02</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155.387,12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ČAVKA IVAN, </w:t>
            </w:r>
          </w:p>
          <w:p w:rsidRDefault="00825CD5" w:rsidP="00825CD5" w:rsidR="00825CD5" w:rsidRPr="00041A92">
            <w:pPr>
              <w:rPr>
                <w:rFonts w:hAnsi="Times New Roman" w:ascii="Times New Roman"/>
              </w:rPr>
            </w:pPr>
            <w:r>
              <w:rPr>
                <w:rFonts w:hAnsi="Times New Roman" w:ascii="Times New Roman"/>
              </w:rPr>
              <w:t>OIB: 79525169207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158.334,64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158.334,64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12.118,20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146.216,44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ČAVKA ZDRAVKA, </w:t>
            </w:r>
          </w:p>
          <w:p w:rsidRDefault="00825CD5" w:rsidP="00825CD5" w:rsidR="00825CD5" w:rsidRPr="00041A92">
            <w:pPr>
              <w:rPr>
                <w:rFonts w:hAnsi="Times New Roman" w:ascii="Times New Roman"/>
              </w:rPr>
            </w:pPr>
            <w:r>
              <w:rPr>
                <w:rFonts w:hAnsi="Times New Roman" w:ascii="Times New Roman"/>
              </w:rPr>
              <w:t>OIB: 95593829367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18.450,82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18.450,82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18.450,82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ČENGIĆ RENATA, </w:t>
            </w:r>
          </w:p>
          <w:p w:rsidRDefault="00825CD5" w:rsidP="00825CD5" w:rsidR="00825CD5" w:rsidRPr="00041A92">
            <w:pPr>
              <w:rPr>
                <w:rFonts w:hAnsi="Times New Roman" w:ascii="Times New Roman"/>
              </w:rPr>
            </w:pPr>
            <w:r>
              <w:rPr>
                <w:rFonts w:hAnsi="Times New Roman" w:ascii="Times New Roman"/>
              </w:rPr>
              <w:t>OIB: 02073158923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28.158,67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28.158,67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28.158,67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ČIKARA ANTE, </w:t>
            </w:r>
          </w:p>
          <w:p w:rsidRDefault="00825CD5" w:rsidP="00825CD5" w:rsidR="00825CD5" w:rsidRPr="00041A92">
            <w:pPr>
              <w:rPr>
                <w:rFonts w:hAnsi="Times New Roman" w:ascii="Times New Roman"/>
              </w:rPr>
            </w:pPr>
            <w:r>
              <w:rPr>
                <w:rFonts w:hAnsi="Times New Roman" w:ascii="Times New Roman"/>
              </w:rPr>
              <w:t>OIB: 69406420619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266.385,66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266.385,66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28.205,86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238.179,80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ČULIĆ ROSA, </w:t>
            </w:r>
          </w:p>
          <w:p w:rsidRDefault="00825CD5" w:rsidP="00825CD5" w:rsidR="00825CD5" w:rsidRPr="00041A92">
            <w:pPr>
              <w:rPr>
                <w:rFonts w:hAnsi="Times New Roman" w:ascii="Times New Roman"/>
              </w:rPr>
            </w:pPr>
            <w:r>
              <w:rPr>
                <w:rFonts w:hAnsi="Times New Roman" w:ascii="Times New Roman"/>
              </w:rPr>
              <w:t>OIB: 54240724899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258.512,12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258.512,12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25.850,37</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232.661,75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ĆALETA DRAGICA, </w:t>
            </w:r>
          </w:p>
          <w:p w:rsidRDefault="00825CD5" w:rsidP="00825CD5" w:rsidR="00825CD5" w:rsidRPr="00041A92">
            <w:pPr>
              <w:rPr>
                <w:rFonts w:hAnsi="Times New Roman" w:ascii="Times New Roman"/>
              </w:rPr>
            </w:pPr>
            <w:r>
              <w:rPr>
                <w:rFonts w:hAnsi="Times New Roman" w:ascii="Times New Roman"/>
              </w:rPr>
              <w:t>OIB: 09097955985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271.327,59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271.327,59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25.253,13</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246.074,46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29.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ĆALETA FANI, </w:t>
            </w:r>
          </w:p>
          <w:p w:rsidRDefault="00825CD5" w:rsidP="00825CD5" w:rsidR="00825CD5" w:rsidRPr="00041A92">
            <w:pPr>
              <w:rPr>
                <w:rFonts w:hAnsi="Times New Roman" w:ascii="Times New Roman"/>
              </w:rPr>
            </w:pPr>
            <w:r>
              <w:rPr>
                <w:rFonts w:hAnsi="Times New Roman" w:ascii="Times New Roman"/>
              </w:rPr>
              <w:t>OIB: 34303171624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1.777,78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1.777,78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1.777,78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ĆUBIĆ DINKO, </w:t>
            </w:r>
          </w:p>
          <w:p w:rsidRDefault="00825CD5" w:rsidP="00825CD5" w:rsidR="00825CD5" w:rsidRPr="00041A92">
            <w:pPr>
              <w:rPr>
                <w:rFonts w:hAnsi="Times New Roman" w:ascii="Times New Roman"/>
              </w:rPr>
            </w:pPr>
            <w:r>
              <w:rPr>
                <w:rFonts w:hAnsi="Times New Roman" w:ascii="Times New Roman"/>
              </w:rPr>
              <w:t>OIB: 43735702804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331.696,45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331.696,45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30.613,26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301.083,19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ĆUDINA ZORKA, </w:t>
            </w:r>
          </w:p>
          <w:p w:rsidRDefault="00825CD5" w:rsidP="00825CD5" w:rsidR="00825CD5" w:rsidRPr="00041A92">
            <w:pPr>
              <w:rPr>
                <w:rFonts w:hAnsi="Times New Roman" w:ascii="Times New Roman"/>
              </w:rPr>
            </w:pPr>
            <w:r>
              <w:rPr>
                <w:rFonts w:hAnsi="Times New Roman" w:ascii="Times New Roman"/>
              </w:rPr>
              <w:t>OIB: 81647233646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184.831,29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184.831,29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24.240,86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160.590,43</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ĆURIĆ MILENKA, </w:t>
            </w:r>
          </w:p>
          <w:p w:rsidRDefault="00825CD5" w:rsidP="00825CD5" w:rsidR="00825CD5" w:rsidRPr="00041A92">
            <w:pPr>
              <w:rPr>
                <w:rFonts w:hAnsi="Times New Roman" w:ascii="Times New Roman"/>
              </w:rPr>
            </w:pPr>
            <w:r>
              <w:rPr>
                <w:rFonts w:hAnsi="Times New Roman" w:ascii="Times New Roman"/>
              </w:rPr>
              <w:t>OIB: 79822877712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23.161,24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23.161,24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23.161,24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DEBAK DRAGO, </w:t>
            </w:r>
          </w:p>
          <w:p w:rsidRDefault="00825CD5" w:rsidP="00825CD5" w:rsidR="00825CD5" w:rsidRPr="00041A92">
            <w:pPr>
              <w:rPr>
                <w:rFonts w:hAnsi="Times New Roman" w:ascii="Times New Roman"/>
              </w:rPr>
            </w:pPr>
            <w:r>
              <w:rPr>
                <w:rFonts w:hAnsi="Times New Roman" w:ascii="Times New Roman"/>
              </w:rPr>
              <w:t>OIB: 60791355717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148.337,34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148.337,34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23.877,30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124.460,04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DIVIĆ ANA, </w:t>
            </w:r>
          </w:p>
          <w:p w:rsidRDefault="00825CD5" w:rsidP="00825CD5" w:rsidR="00825CD5" w:rsidRPr="00041A92">
            <w:pPr>
              <w:rPr>
                <w:rFonts w:hAnsi="Times New Roman" w:ascii="Times New Roman"/>
              </w:rPr>
            </w:pPr>
            <w:r>
              <w:rPr>
                <w:rFonts w:hAnsi="Times New Roman" w:ascii="Times New Roman"/>
              </w:rPr>
              <w:t>OIB: 40095838829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2.016,57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2.016,57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2.016,57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DIVKOVIĆ HERMINA, </w:t>
            </w:r>
          </w:p>
          <w:p w:rsidRDefault="00825CD5" w:rsidP="00825CD5" w:rsidR="00825CD5" w:rsidRPr="00041A92">
            <w:pPr>
              <w:rPr>
                <w:rFonts w:hAnsi="Times New Roman" w:ascii="Times New Roman"/>
              </w:rPr>
            </w:pPr>
            <w:r>
              <w:rPr>
                <w:rFonts w:hAnsi="Times New Roman" w:ascii="Times New Roman"/>
              </w:rPr>
              <w:t>OIB: 07924229411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159.686,57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159.686,57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23.978,13</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135.708,44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DRAGIČEVIĆ NADA, </w:t>
            </w:r>
          </w:p>
          <w:p w:rsidRDefault="00825CD5" w:rsidP="00825CD5" w:rsidR="00825CD5" w:rsidRPr="00041A92">
            <w:pPr>
              <w:rPr>
                <w:rFonts w:hAnsi="Times New Roman" w:ascii="Times New Roman"/>
              </w:rPr>
            </w:pPr>
            <w:r>
              <w:rPr>
                <w:rFonts w:hAnsi="Times New Roman" w:ascii="Times New Roman"/>
              </w:rPr>
              <w:t>OIB: 73070674006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91.550,84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91.550,84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91.550,84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DRAGUN JAGODA, </w:t>
            </w:r>
          </w:p>
          <w:p w:rsidRDefault="00825CD5" w:rsidP="00825CD5" w:rsidR="00825CD5" w:rsidRPr="00041A92">
            <w:pPr>
              <w:rPr>
                <w:rFonts w:hAnsi="Times New Roman" w:ascii="Times New Roman"/>
              </w:rPr>
            </w:pPr>
            <w:r>
              <w:rPr>
                <w:rFonts w:hAnsi="Times New Roman" w:ascii="Times New Roman"/>
              </w:rPr>
              <w:t>OIB: 50035285658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9.943,64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9.943,64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9.943,64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DUIŠIN ROKO, </w:t>
            </w:r>
          </w:p>
          <w:p w:rsidRDefault="00825CD5" w:rsidP="00825CD5" w:rsidR="00825CD5" w:rsidRPr="00041A92">
            <w:pPr>
              <w:rPr>
                <w:rFonts w:hAnsi="Times New Roman" w:ascii="Times New Roman"/>
              </w:rPr>
            </w:pPr>
            <w:r>
              <w:rPr>
                <w:rFonts w:hAnsi="Times New Roman" w:ascii="Times New Roman"/>
              </w:rPr>
              <w:t>OIB: 14263536409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298.187,55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298.187,55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29.165,77</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269.021,78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39.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DUJMOV IVICA, </w:t>
            </w:r>
          </w:p>
          <w:p w:rsidRDefault="00825CD5" w:rsidP="00825CD5" w:rsidR="00825CD5" w:rsidRPr="00041A92">
            <w:pPr>
              <w:rPr>
                <w:rFonts w:hAnsi="Times New Roman" w:ascii="Times New Roman"/>
              </w:rPr>
            </w:pPr>
            <w:r>
              <w:rPr>
                <w:rFonts w:hAnsi="Times New Roman" w:ascii="Times New Roman"/>
              </w:rPr>
              <w:t>OIB: 11803579910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87.387,46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87.387,46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15.214,05</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72.173,41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DUNDIĆ TOMA, </w:t>
            </w:r>
          </w:p>
          <w:p w:rsidRDefault="00825CD5" w:rsidP="00825CD5" w:rsidR="00825CD5" w:rsidRPr="00041A92">
            <w:pPr>
              <w:rPr>
                <w:rFonts w:hAnsi="Times New Roman" w:ascii="Times New Roman"/>
              </w:rPr>
            </w:pPr>
            <w:r>
              <w:rPr>
                <w:rFonts w:hAnsi="Times New Roman" w:ascii="Times New Roman"/>
              </w:rPr>
              <w:t>OIB: 20264111988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93.816,59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93.816,59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24.195,17</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69.621,42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DUVNJAK IVO, </w:t>
            </w:r>
          </w:p>
          <w:p w:rsidRDefault="00825CD5" w:rsidP="00825CD5" w:rsidR="00825CD5" w:rsidRPr="00041A92">
            <w:pPr>
              <w:rPr>
                <w:rFonts w:hAnsi="Times New Roman" w:ascii="Times New Roman"/>
              </w:rPr>
            </w:pPr>
            <w:r>
              <w:rPr>
                <w:rFonts w:hAnsi="Times New Roman" w:ascii="Times New Roman"/>
              </w:rPr>
              <w:t>OIB: 33802424944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252.066,83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252.066,83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27.986,70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224.080,13</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DŽAJA ANĐELKA, </w:t>
            </w:r>
          </w:p>
          <w:p w:rsidRDefault="00825CD5" w:rsidP="00825CD5" w:rsidR="00825CD5" w:rsidRPr="00041A92">
            <w:pPr>
              <w:rPr>
                <w:rFonts w:hAnsi="Times New Roman" w:ascii="Times New Roman"/>
              </w:rPr>
            </w:pPr>
            <w:r>
              <w:rPr>
                <w:rFonts w:hAnsi="Times New Roman" w:ascii="Times New Roman"/>
              </w:rPr>
              <w:t>OIB: 59506619808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299.171,97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299.171,97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30.333,81</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268.838,16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rPr>
                <w:rFonts w:hAnsi="Times New Roman" w:ascii="Times New Roman"/>
              </w:rPr>
            </w:pPr>
            <w:r>
              <w:rPr>
                <w:rFonts w:hAnsi="Times New Roman" w:ascii="Times New Roman"/>
              </w:rPr>
              <w:t>DŽAKULA ANTE, OIB: 78910158300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241.266,79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241.266,79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241.266,79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rPr>
                <w:rFonts w:hAnsi="Times New Roman" w:ascii="Times New Roman"/>
              </w:rPr>
            </w:pPr>
            <w:r>
              <w:rPr>
                <w:rFonts w:hAnsi="Times New Roman" w:ascii="Times New Roman"/>
              </w:rPr>
              <w:t>ĐAPIĆ MIRJANA, OIB: 09363116401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10.692,05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10.692,05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10.692,05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ERCEG NIKŠA, </w:t>
            </w:r>
          </w:p>
          <w:p w:rsidRDefault="00825CD5" w:rsidP="00825CD5" w:rsidR="00825CD5" w:rsidRPr="00041A92">
            <w:pPr>
              <w:rPr>
                <w:rFonts w:hAnsi="Times New Roman" w:ascii="Times New Roman"/>
              </w:rPr>
            </w:pPr>
            <w:r>
              <w:rPr>
                <w:rFonts w:hAnsi="Times New Roman" w:ascii="Times New Roman"/>
              </w:rPr>
              <w:t>OIB: 09648747360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220.540,00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220.540,00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220.540,00</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ERGOVIĆ LJILJANA, </w:t>
            </w:r>
          </w:p>
          <w:p w:rsidRDefault="00825CD5" w:rsidP="00825CD5" w:rsidR="00825CD5" w:rsidRPr="00041A92">
            <w:pPr>
              <w:rPr>
                <w:rFonts w:hAnsi="Times New Roman" w:ascii="Times New Roman"/>
              </w:rPr>
            </w:pPr>
            <w:r>
              <w:rPr>
                <w:rFonts w:hAnsi="Times New Roman" w:ascii="Times New Roman"/>
              </w:rPr>
              <w:t>OIB: 35599824783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9.377,24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9.377,24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9.377,24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rPr>
                <w:rFonts w:hAnsi="Times New Roman" w:ascii="Times New Roman"/>
              </w:rPr>
            </w:pPr>
            <w:r>
              <w:rPr>
                <w:rFonts w:hAnsi="Times New Roman" w:ascii="Times New Roman"/>
              </w:rPr>
              <w:t>FRANIĆ CVITAN, OIB: 43488262677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296.221,70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296.221,70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22.631,82</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273.589,88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GAGIĆ LJILJANA,</w:t>
            </w:r>
          </w:p>
          <w:p w:rsidRDefault="00825CD5" w:rsidP="00825CD5" w:rsidR="00825CD5" w:rsidRPr="00041A92">
            <w:pPr>
              <w:rPr>
                <w:rFonts w:hAnsi="Times New Roman" w:ascii="Times New Roman"/>
              </w:rPr>
            </w:pPr>
            <w:r>
              <w:rPr>
                <w:rFonts w:hAnsi="Times New Roman" w:ascii="Times New Roman"/>
              </w:rPr>
              <w:t>OIB: 98340915466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269.291,29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269.291,29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18.605,71</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250.685,58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49.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GALIĆ VINKA, </w:t>
            </w:r>
          </w:p>
          <w:p w:rsidRDefault="00825CD5" w:rsidP="00825CD5" w:rsidR="00825CD5" w:rsidRPr="00041A92">
            <w:pPr>
              <w:rPr>
                <w:rFonts w:hAnsi="Times New Roman" w:ascii="Times New Roman"/>
              </w:rPr>
            </w:pPr>
            <w:r>
              <w:rPr>
                <w:rFonts w:hAnsi="Times New Roman" w:ascii="Times New Roman"/>
              </w:rPr>
              <w:t>OIB: 12153085734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283.705,94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283.705,94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32.473,67</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251.232,27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GJIRLIĆ BLAŽENKA, </w:t>
            </w:r>
          </w:p>
          <w:p w:rsidRDefault="00825CD5" w:rsidP="00825CD5" w:rsidR="00825CD5" w:rsidRPr="00041A92">
            <w:pPr>
              <w:rPr>
                <w:rFonts w:hAnsi="Times New Roman" w:ascii="Times New Roman"/>
              </w:rPr>
            </w:pPr>
            <w:r>
              <w:rPr>
                <w:rFonts w:hAnsi="Times New Roman" w:ascii="Times New Roman"/>
              </w:rPr>
              <w:t>OIB: 84622223198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228.916,82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228.916,82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25.980,54</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202.936,28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GJIRLIĆ DRAGICA, </w:t>
            </w:r>
          </w:p>
          <w:p w:rsidRDefault="00825CD5" w:rsidP="00825CD5" w:rsidR="00825CD5" w:rsidRPr="00041A92">
            <w:pPr>
              <w:rPr>
                <w:rFonts w:hAnsi="Times New Roman" w:ascii="Times New Roman"/>
              </w:rPr>
            </w:pPr>
            <w:r>
              <w:rPr>
                <w:rFonts w:hAnsi="Times New Roman" w:ascii="Times New Roman"/>
              </w:rPr>
              <w:t>OIB: 62999414275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274.472,75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274.472,75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27.452,36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247.020,39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rPr>
                <w:rFonts w:hAnsi="Times New Roman" w:ascii="Times New Roman"/>
              </w:rPr>
            </w:pPr>
            <w:r>
              <w:rPr>
                <w:rFonts w:hAnsi="Times New Roman" w:ascii="Times New Roman"/>
              </w:rPr>
              <w:t>GLIBUŠIĆ JANJA, OIB: 62582149264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1.778,81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1.778,81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1.778,81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GNJEČ ŽELJKO, </w:t>
            </w:r>
          </w:p>
          <w:p w:rsidRDefault="00825CD5" w:rsidP="00825CD5" w:rsidR="00825CD5" w:rsidRPr="00041A92">
            <w:pPr>
              <w:rPr>
                <w:rFonts w:hAnsi="Times New Roman" w:ascii="Times New Roman"/>
              </w:rPr>
            </w:pPr>
            <w:r>
              <w:rPr>
                <w:rFonts w:hAnsi="Times New Roman" w:ascii="Times New Roman"/>
              </w:rPr>
              <w:t>OIB: 60755887723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307.067,28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307.067,28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34.023,06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273.044,22</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GODINOVIĆ FRANISLAV, </w:t>
            </w:r>
          </w:p>
          <w:p w:rsidRDefault="00825CD5" w:rsidP="00825CD5" w:rsidR="00825CD5" w:rsidRPr="00041A92">
            <w:pPr>
              <w:rPr>
                <w:rFonts w:hAnsi="Times New Roman" w:ascii="Times New Roman"/>
              </w:rPr>
            </w:pPr>
            <w:r>
              <w:rPr>
                <w:rFonts w:hAnsi="Times New Roman" w:ascii="Times New Roman"/>
              </w:rPr>
              <w:t>OIB: 75648771765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322.195,47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322.195,47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33.234,78</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288.960,69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GOLEŠ VERICA, </w:t>
            </w:r>
          </w:p>
          <w:p w:rsidRDefault="00825CD5" w:rsidP="00825CD5" w:rsidR="00825CD5" w:rsidRPr="00041A92">
            <w:pPr>
              <w:rPr>
                <w:rFonts w:hAnsi="Times New Roman" w:ascii="Times New Roman"/>
              </w:rPr>
            </w:pPr>
            <w:r>
              <w:rPr>
                <w:rFonts w:hAnsi="Times New Roman" w:ascii="Times New Roman"/>
              </w:rPr>
              <w:t>OIB: 96422127010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249.402,31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249.402,31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249.402,31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GOSPODNETIĆ IVAN, </w:t>
            </w:r>
          </w:p>
          <w:p w:rsidRDefault="00825CD5" w:rsidP="00825CD5" w:rsidR="00825CD5" w:rsidRPr="00041A92">
            <w:pPr>
              <w:rPr>
                <w:rFonts w:hAnsi="Times New Roman" w:ascii="Times New Roman"/>
              </w:rPr>
            </w:pPr>
            <w:r>
              <w:rPr>
                <w:rFonts w:hAnsi="Times New Roman" w:ascii="Times New Roman"/>
              </w:rPr>
              <w:t>OIB: 14554694033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26.505,48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26.505,48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11.512,29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14.993,19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GOTOVAC IVANKA, </w:t>
            </w:r>
          </w:p>
          <w:p w:rsidRDefault="00825CD5" w:rsidP="00825CD5" w:rsidR="00825CD5" w:rsidRPr="00041A92">
            <w:pPr>
              <w:rPr>
                <w:rFonts w:hAnsi="Times New Roman" w:ascii="Times New Roman"/>
              </w:rPr>
            </w:pPr>
            <w:r>
              <w:rPr>
                <w:rFonts w:hAnsi="Times New Roman" w:ascii="Times New Roman"/>
              </w:rPr>
              <w:t>OIB: 99575218575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50.886,58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50.886,58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12.118,20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38.768,38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HERCEG LJILJANA, </w:t>
            </w:r>
          </w:p>
          <w:p w:rsidRDefault="00825CD5" w:rsidP="00825CD5" w:rsidR="00825CD5" w:rsidRPr="00041A92">
            <w:pPr>
              <w:rPr>
                <w:rFonts w:hAnsi="Times New Roman" w:ascii="Times New Roman"/>
              </w:rPr>
            </w:pPr>
            <w:r>
              <w:rPr>
                <w:rFonts w:hAnsi="Times New Roman" w:ascii="Times New Roman"/>
              </w:rPr>
              <w:t>OIB: 61932778424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17.992,89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17.992,89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17.992,89</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59.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IVANIČEV MARIJA, </w:t>
            </w:r>
          </w:p>
          <w:p w:rsidRDefault="00825CD5" w:rsidP="00825CD5" w:rsidR="00825CD5" w:rsidRPr="00041A92">
            <w:pPr>
              <w:rPr>
                <w:rFonts w:hAnsi="Times New Roman" w:ascii="Times New Roman"/>
              </w:rPr>
            </w:pPr>
            <w:r>
              <w:rPr>
                <w:rFonts w:hAnsi="Times New Roman" w:ascii="Times New Roman"/>
              </w:rPr>
              <w:t>OIB: 55770209194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7.312,32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7.312,32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7.312,32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JAKUS ANKA, </w:t>
            </w:r>
          </w:p>
          <w:p w:rsidRDefault="00825CD5" w:rsidP="00825CD5" w:rsidR="00825CD5" w:rsidRPr="00041A92">
            <w:pPr>
              <w:rPr>
                <w:rFonts w:hAnsi="Times New Roman" w:ascii="Times New Roman"/>
              </w:rPr>
            </w:pPr>
            <w:r>
              <w:rPr>
                <w:rFonts w:hAnsi="Times New Roman" w:ascii="Times New Roman"/>
              </w:rPr>
              <w:t>OIB: 40329516915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187.511,79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187.511,79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24.331,89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163.179,90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JAKUS BLAŽ, </w:t>
            </w:r>
          </w:p>
          <w:p w:rsidRDefault="00825CD5" w:rsidP="00825CD5" w:rsidR="00825CD5" w:rsidRPr="00041A92">
            <w:pPr>
              <w:rPr>
                <w:rFonts w:hAnsi="Times New Roman" w:ascii="Times New Roman"/>
              </w:rPr>
            </w:pPr>
            <w:r>
              <w:rPr>
                <w:rFonts w:hAnsi="Times New Roman" w:ascii="Times New Roman"/>
              </w:rPr>
              <w:t>OIB: 29735377832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7.938,56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7.938,56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7.938,56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JAKUS BRANKO, </w:t>
            </w:r>
          </w:p>
          <w:p w:rsidRDefault="00825CD5" w:rsidP="00825CD5" w:rsidR="00825CD5" w:rsidRPr="00041A92">
            <w:pPr>
              <w:rPr>
                <w:rFonts w:hAnsi="Times New Roman" w:ascii="Times New Roman"/>
              </w:rPr>
            </w:pPr>
            <w:r>
              <w:rPr>
                <w:rFonts w:hAnsi="Times New Roman" w:ascii="Times New Roman"/>
              </w:rPr>
              <w:t>OIB: 39221589722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238.863,29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238.863,29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238.863,29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JAKUS IVANKA, </w:t>
            </w:r>
          </w:p>
          <w:p w:rsidRDefault="00825CD5" w:rsidP="00825CD5" w:rsidR="00825CD5" w:rsidRPr="00041A92">
            <w:pPr>
              <w:rPr>
                <w:rFonts w:hAnsi="Times New Roman" w:ascii="Times New Roman"/>
              </w:rPr>
            </w:pPr>
            <w:r>
              <w:rPr>
                <w:rFonts w:hAnsi="Times New Roman" w:ascii="Times New Roman"/>
              </w:rPr>
              <w:t>OIB: 73721581925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262.185,51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262.185,51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25.035,15</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237.150,36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JAKUS MLADEN, </w:t>
            </w:r>
          </w:p>
          <w:p w:rsidRDefault="00825CD5" w:rsidP="00825CD5" w:rsidR="00825CD5" w:rsidRPr="00041A92">
            <w:pPr>
              <w:rPr>
                <w:rFonts w:hAnsi="Times New Roman" w:ascii="Times New Roman"/>
              </w:rPr>
            </w:pPr>
            <w:r>
              <w:rPr>
                <w:rFonts w:hAnsi="Times New Roman" w:ascii="Times New Roman"/>
              </w:rPr>
              <w:t>OIB: 21933341446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17.032,07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17.032,07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17.032,07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JAMAN ZORAN, </w:t>
            </w:r>
          </w:p>
          <w:p w:rsidRDefault="00825CD5" w:rsidP="00825CD5" w:rsidR="00825CD5" w:rsidRPr="00041A92">
            <w:pPr>
              <w:rPr>
                <w:rFonts w:hAnsi="Times New Roman" w:ascii="Times New Roman"/>
              </w:rPr>
            </w:pPr>
            <w:r>
              <w:rPr>
                <w:rFonts w:hAnsi="Times New Roman" w:ascii="Times New Roman"/>
              </w:rPr>
              <w:t>OIB: 55963991418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80.969,62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80.969,62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23.201,46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57.768,16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JAZVO SLAVKO, </w:t>
            </w:r>
          </w:p>
          <w:p w:rsidRDefault="00825CD5" w:rsidP="00825CD5" w:rsidR="00825CD5" w:rsidRPr="00041A92">
            <w:pPr>
              <w:rPr>
                <w:rFonts w:hAnsi="Times New Roman" w:ascii="Times New Roman"/>
              </w:rPr>
            </w:pPr>
            <w:r>
              <w:rPr>
                <w:rFonts w:hAnsi="Times New Roman" w:ascii="Times New Roman"/>
              </w:rPr>
              <w:t>OIB: 01571623023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248.502,86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248.502,86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31.996,16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216.506,70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67.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JERKOVIĆ JELENA, </w:t>
            </w:r>
          </w:p>
          <w:p w:rsidRDefault="00825CD5" w:rsidP="00825CD5" w:rsidR="00825CD5" w:rsidRPr="00041A92">
            <w:pPr>
              <w:rPr>
                <w:rFonts w:hAnsi="Times New Roman" w:ascii="Times New Roman"/>
              </w:rPr>
            </w:pPr>
            <w:r>
              <w:rPr>
                <w:rFonts w:hAnsi="Times New Roman" w:ascii="Times New Roman"/>
              </w:rPr>
              <w:t>OIB: 69696882783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15.156,94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15.156,94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15.156,94</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sz w:val="22"/>
                <w:szCs w:val="22"/>
                <w:lang w:eastAsia="hr-HR"/>
              </w:rPr>
            </w:pPr>
            <w:r w:rsidRPr="00F2253C">
              <w:rPr>
                <w:rFonts w:hAnsi="Times New Roman" w:ascii="Times New Roman"/>
                <w:sz w:val="22"/>
                <w:szCs w:val="22"/>
                <w:lang w:eastAsia="hr-HR"/>
              </w:rPr>
              <w:t>68.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rPr>
                <w:rFonts w:hAnsi="Times New Roman" w:ascii="Times New Roman"/>
              </w:rPr>
            </w:pPr>
            <w:r w:rsidRPr="00F2253C">
              <w:rPr>
                <w:rFonts w:hAnsi="Times New Roman" w:ascii="Times New Roman"/>
              </w:rPr>
              <w:t xml:space="preserve">JERKOVIĆ TOMISLAV, </w:t>
            </w:r>
          </w:p>
          <w:p w:rsidRDefault="00825CD5" w:rsidP="00825CD5" w:rsidR="00825CD5" w:rsidRPr="00F2253C">
            <w:pPr>
              <w:rPr>
                <w:rFonts w:hAnsi="Times New Roman" w:ascii="Times New Roman"/>
              </w:rPr>
            </w:pPr>
            <w:r w:rsidRPr="00F2253C">
              <w:rPr>
                <w:rFonts w:hAnsi="Times New Roman" w:ascii="Times New Roman"/>
              </w:rPr>
              <w:t>OIB: 31443739149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143.154,03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142.355,08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798,95</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25.184,59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117.170,49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sz w:val="22"/>
                <w:szCs w:val="22"/>
                <w:lang w:eastAsia="hr-HR"/>
              </w:rPr>
            </w:pPr>
            <w:r w:rsidRPr="00F2253C">
              <w:rPr>
                <w:rFonts w:hAnsi="Times New Roman" w:ascii="Times New Roman"/>
                <w:sz w:val="22"/>
                <w:szCs w:val="22"/>
                <w:lang w:eastAsia="hr-HR"/>
              </w:rPr>
              <w:t>69.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JUKIĆ ANKA,</w:t>
            </w:r>
          </w:p>
          <w:p w:rsidRDefault="00825CD5" w:rsidP="00825CD5" w:rsidR="00825CD5" w:rsidRPr="00041A92">
            <w:pPr>
              <w:rPr>
                <w:rFonts w:hAnsi="Times New Roman" w:ascii="Times New Roman"/>
              </w:rPr>
            </w:pPr>
            <w:r>
              <w:rPr>
                <w:rFonts w:hAnsi="Times New Roman" w:ascii="Times New Roman"/>
              </w:rPr>
              <w:t>OIB: 89134148940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17.018,74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17.018,74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17.018,74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JUKIĆ CVITA, </w:t>
            </w:r>
          </w:p>
          <w:p w:rsidRDefault="00825CD5" w:rsidP="00825CD5" w:rsidR="00825CD5" w:rsidRPr="00041A92">
            <w:pPr>
              <w:rPr>
                <w:rFonts w:hAnsi="Times New Roman" w:ascii="Times New Roman"/>
              </w:rPr>
            </w:pPr>
            <w:r>
              <w:rPr>
                <w:rFonts w:hAnsi="Times New Roman" w:ascii="Times New Roman"/>
              </w:rPr>
              <w:t>OIB: 91894827453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6.659,76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6.659,76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6.659,76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JUKIĆ MARINA, </w:t>
            </w:r>
          </w:p>
          <w:p w:rsidRDefault="00825CD5" w:rsidP="00825CD5" w:rsidR="00825CD5" w:rsidRPr="00041A92">
            <w:pPr>
              <w:rPr>
                <w:rFonts w:hAnsi="Times New Roman" w:ascii="Times New Roman"/>
              </w:rPr>
            </w:pPr>
            <w:r>
              <w:rPr>
                <w:rFonts w:hAnsi="Times New Roman" w:ascii="Times New Roman"/>
              </w:rPr>
              <w:t>OIB: 96572918637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1.975,77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1.975,77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1.975,77</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JURETA ANA, </w:t>
            </w:r>
          </w:p>
          <w:p w:rsidRDefault="00825CD5" w:rsidP="00825CD5" w:rsidR="00825CD5" w:rsidRPr="00041A92">
            <w:pPr>
              <w:rPr>
                <w:rFonts w:hAnsi="Times New Roman" w:ascii="Times New Roman"/>
              </w:rPr>
            </w:pPr>
            <w:r>
              <w:rPr>
                <w:rFonts w:hAnsi="Times New Roman" w:ascii="Times New Roman"/>
              </w:rPr>
              <w:t>OIB: 35077563637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186.624,41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186.624,41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24.797,31</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161.827,10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KAĆUNKO BORIS, </w:t>
            </w:r>
          </w:p>
          <w:p w:rsidRDefault="00825CD5" w:rsidP="00825CD5" w:rsidR="00825CD5" w:rsidRPr="00041A92">
            <w:pPr>
              <w:rPr>
                <w:rFonts w:hAnsi="Times New Roman" w:ascii="Times New Roman"/>
              </w:rPr>
            </w:pPr>
            <w:r>
              <w:rPr>
                <w:rFonts w:hAnsi="Times New Roman" w:ascii="Times New Roman"/>
              </w:rPr>
              <w:t>OIB: 29001629889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16.173,28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16.173,28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16.173,28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KALAČIĆ SILVIJA, </w:t>
            </w:r>
          </w:p>
          <w:p w:rsidRDefault="00825CD5" w:rsidP="00825CD5" w:rsidR="00825CD5" w:rsidRPr="00041A92">
            <w:pPr>
              <w:rPr>
                <w:rFonts w:hAnsi="Times New Roman" w:ascii="Times New Roman"/>
              </w:rPr>
            </w:pPr>
            <w:r>
              <w:rPr>
                <w:rFonts w:hAnsi="Times New Roman" w:ascii="Times New Roman"/>
              </w:rPr>
              <w:t>OIB: 51213710010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13.010,37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13.010,37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2.423,64</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10.586,73</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KARLOVIĆ KATICA, </w:t>
            </w:r>
          </w:p>
          <w:p w:rsidRDefault="00825CD5" w:rsidP="00825CD5" w:rsidR="00825CD5" w:rsidRPr="00041A92">
            <w:pPr>
              <w:rPr>
                <w:rFonts w:hAnsi="Times New Roman" w:ascii="Times New Roman"/>
              </w:rPr>
            </w:pPr>
            <w:r>
              <w:rPr>
                <w:rFonts w:hAnsi="Times New Roman" w:ascii="Times New Roman"/>
              </w:rPr>
              <w:t>OIB: 30804485995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1.839,38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1.839,38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1.839,38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KATAVIĆ DAVOR, </w:t>
            </w:r>
          </w:p>
          <w:p w:rsidRDefault="00825CD5" w:rsidP="00825CD5" w:rsidR="00825CD5" w:rsidRPr="00041A92">
            <w:pPr>
              <w:rPr>
                <w:rFonts w:hAnsi="Times New Roman" w:ascii="Times New Roman"/>
              </w:rPr>
            </w:pPr>
            <w:r>
              <w:rPr>
                <w:rFonts w:hAnsi="Times New Roman" w:ascii="Times New Roman"/>
              </w:rPr>
              <w:t>OIB: 55500018200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284.289,96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284.289,96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45.216,99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239.072,97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KELEMEN BARBARA, </w:t>
            </w:r>
          </w:p>
          <w:p w:rsidRDefault="00825CD5" w:rsidP="00825CD5" w:rsidR="00825CD5" w:rsidRPr="00041A92">
            <w:pPr>
              <w:rPr>
                <w:rFonts w:hAnsi="Times New Roman" w:ascii="Times New Roman"/>
              </w:rPr>
            </w:pPr>
            <w:r>
              <w:rPr>
                <w:rFonts w:hAnsi="Times New Roman" w:ascii="Times New Roman"/>
              </w:rPr>
              <w:t>OIB: 07316238453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256.384,06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256.384,06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24.035,18</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232.348,88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KEVO IVICA, </w:t>
            </w:r>
          </w:p>
          <w:p w:rsidRDefault="00825CD5" w:rsidP="00825CD5" w:rsidR="00825CD5" w:rsidRPr="00041A92">
            <w:pPr>
              <w:rPr>
                <w:rFonts w:hAnsi="Times New Roman" w:ascii="Times New Roman"/>
              </w:rPr>
            </w:pPr>
            <w:r>
              <w:rPr>
                <w:rFonts w:hAnsi="Times New Roman" w:ascii="Times New Roman"/>
              </w:rPr>
              <w:t>OIB: 27168193240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251.657,48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251.657,48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31.812,10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219.845,38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79.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KIVELA VINKA, </w:t>
            </w:r>
          </w:p>
          <w:p w:rsidRDefault="00825CD5" w:rsidP="00825CD5" w:rsidR="00825CD5" w:rsidRPr="00041A92">
            <w:pPr>
              <w:rPr>
                <w:rFonts w:hAnsi="Times New Roman" w:ascii="Times New Roman"/>
              </w:rPr>
            </w:pPr>
            <w:r>
              <w:rPr>
                <w:rFonts w:hAnsi="Times New Roman" w:ascii="Times New Roman"/>
              </w:rPr>
              <w:t>OIB: 89813983472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12.282,86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12.282,86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12.282,86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KLARIĆ DAMIR, </w:t>
            </w:r>
          </w:p>
          <w:p w:rsidRDefault="00825CD5" w:rsidP="00825CD5" w:rsidR="00825CD5" w:rsidRPr="00041A92">
            <w:pPr>
              <w:rPr>
                <w:rFonts w:hAnsi="Times New Roman" w:ascii="Times New Roman"/>
              </w:rPr>
            </w:pPr>
            <w:r>
              <w:rPr>
                <w:rFonts w:hAnsi="Times New Roman" w:ascii="Times New Roman"/>
              </w:rPr>
              <w:t>OIB: 61823440203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192.019,58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192.019,58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27.112,62</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164.906,96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KLARIĆ KATA, </w:t>
            </w:r>
          </w:p>
          <w:p w:rsidRDefault="00825CD5" w:rsidP="00825CD5" w:rsidR="00825CD5" w:rsidRPr="00041A92">
            <w:pPr>
              <w:rPr>
                <w:rFonts w:hAnsi="Times New Roman" w:ascii="Times New Roman"/>
              </w:rPr>
            </w:pPr>
            <w:r>
              <w:rPr>
                <w:rFonts w:hAnsi="Times New Roman" w:ascii="Times New Roman"/>
              </w:rPr>
              <w:t>OIB: 39594543451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235.847,88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235.847,88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24.633,42</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211.214,46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KLIŠMANIĆ ANKA, </w:t>
            </w:r>
          </w:p>
          <w:p w:rsidRDefault="00825CD5" w:rsidP="00825CD5" w:rsidR="00825CD5" w:rsidRPr="00041A92">
            <w:pPr>
              <w:rPr>
                <w:rFonts w:hAnsi="Times New Roman" w:ascii="Times New Roman"/>
              </w:rPr>
            </w:pPr>
            <w:r>
              <w:rPr>
                <w:rFonts w:hAnsi="Times New Roman" w:ascii="Times New Roman"/>
              </w:rPr>
              <w:t>OIB: 99164196137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17.501,86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17.501,86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17.501,86</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KNEZOVIĆ MAKEDONKA, </w:t>
            </w:r>
          </w:p>
          <w:p w:rsidRDefault="00825CD5" w:rsidP="00825CD5" w:rsidR="00825CD5" w:rsidRPr="00041A92">
            <w:pPr>
              <w:rPr>
                <w:rFonts w:hAnsi="Times New Roman" w:ascii="Times New Roman"/>
              </w:rPr>
            </w:pPr>
            <w:r>
              <w:rPr>
                <w:rFonts w:hAnsi="Times New Roman" w:ascii="Times New Roman"/>
              </w:rPr>
              <w:t>OIB: 01914106400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18.897,58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18.897,58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18.897,58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KNEŽEVIĆ IVANKA, </w:t>
            </w:r>
          </w:p>
          <w:p w:rsidRDefault="00825CD5" w:rsidP="00825CD5" w:rsidR="00825CD5" w:rsidRPr="00041A92">
            <w:pPr>
              <w:rPr>
                <w:rFonts w:hAnsi="Times New Roman" w:ascii="Times New Roman"/>
              </w:rPr>
            </w:pPr>
            <w:r>
              <w:rPr>
                <w:rFonts w:hAnsi="Times New Roman" w:ascii="Times New Roman"/>
              </w:rPr>
              <w:t>OIB: 81365133288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279.553,51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279.553,51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25.660,26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253.893,25</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KONSA IVANKA, </w:t>
            </w:r>
          </w:p>
          <w:p w:rsidRDefault="00825CD5" w:rsidP="00825CD5" w:rsidR="00825CD5" w:rsidRPr="00041A92">
            <w:pPr>
              <w:rPr>
                <w:rFonts w:hAnsi="Times New Roman" w:ascii="Times New Roman"/>
              </w:rPr>
            </w:pPr>
            <w:r>
              <w:rPr>
                <w:rFonts w:hAnsi="Times New Roman" w:ascii="Times New Roman"/>
              </w:rPr>
              <w:t>OIB: 58527937463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83.005,79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83.005,79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16.659,74</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66.346,05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KOZLICA MILEVA, </w:t>
            </w:r>
          </w:p>
          <w:p w:rsidRDefault="00825CD5" w:rsidP="00825CD5" w:rsidR="00825CD5" w:rsidRPr="00041A92">
            <w:pPr>
              <w:rPr>
                <w:rFonts w:hAnsi="Times New Roman" w:ascii="Times New Roman"/>
              </w:rPr>
            </w:pPr>
            <w:r>
              <w:rPr>
                <w:rFonts w:hAnsi="Times New Roman" w:ascii="Times New Roman"/>
              </w:rPr>
              <w:t>OIB: 75671472161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175.959,10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175.959,10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17.016,40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158.942,70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KUZMANIĆ TONĆI, </w:t>
            </w:r>
          </w:p>
          <w:p w:rsidRDefault="00825CD5" w:rsidP="00825CD5" w:rsidR="00825CD5" w:rsidRPr="00041A92">
            <w:pPr>
              <w:rPr>
                <w:rFonts w:hAnsi="Times New Roman" w:ascii="Times New Roman"/>
              </w:rPr>
            </w:pPr>
            <w:r>
              <w:rPr>
                <w:rFonts w:hAnsi="Times New Roman" w:ascii="Times New Roman"/>
              </w:rPr>
              <w:t>OIB: 17034833449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133.693,70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133.693,70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32.135,12</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101.558,58</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LAUŠ PIONIĆ ZORICA, </w:t>
            </w:r>
          </w:p>
          <w:p w:rsidRDefault="00825CD5" w:rsidP="00825CD5" w:rsidR="00825CD5" w:rsidRPr="00041A92">
            <w:pPr>
              <w:rPr>
                <w:rFonts w:hAnsi="Times New Roman" w:ascii="Times New Roman"/>
              </w:rPr>
            </w:pPr>
            <w:r>
              <w:rPr>
                <w:rFonts w:hAnsi="Times New Roman" w:ascii="Times New Roman"/>
              </w:rPr>
              <w:t>OIB: 95339701277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78.253,17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78.253,17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11.916,23</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66.336,94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89.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LEMO JOZO, </w:t>
            </w:r>
          </w:p>
          <w:p w:rsidRDefault="00825CD5" w:rsidP="00825CD5" w:rsidR="00825CD5" w:rsidRPr="00041A92">
            <w:pPr>
              <w:rPr>
                <w:rFonts w:hAnsi="Times New Roman" w:ascii="Times New Roman"/>
              </w:rPr>
            </w:pPr>
            <w:r>
              <w:rPr>
                <w:rFonts w:hAnsi="Times New Roman" w:ascii="Times New Roman"/>
              </w:rPr>
              <w:t>OIB: 86810776082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64.167,37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64.167,37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64.167,37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LISIČIĆ MIRJANA, </w:t>
            </w:r>
          </w:p>
          <w:p w:rsidRDefault="00825CD5" w:rsidP="00825CD5" w:rsidR="00825CD5" w:rsidRPr="00041A92">
            <w:pPr>
              <w:rPr>
                <w:rFonts w:hAnsi="Times New Roman" w:ascii="Times New Roman"/>
              </w:rPr>
            </w:pPr>
            <w:r>
              <w:rPr>
                <w:rFonts w:hAnsi="Times New Roman" w:ascii="Times New Roman"/>
              </w:rPr>
              <w:t>OIB: 01754453144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119.925,72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119.925,72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30.691,49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89.234,23</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LONČAR SMILJANA, </w:t>
            </w:r>
          </w:p>
          <w:p w:rsidRDefault="00825CD5" w:rsidP="00825CD5" w:rsidR="00825CD5" w:rsidRPr="00041A92">
            <w:pPr>
              <w:rPr>
                <w:rFonts w:hAnsi="Times New Roman" w:ascii="Times New Roman"/>
              </w:rPr>
            </w:pPr>
            <w:r>
              <w:rPr>
                <w:rFonts w:hAnsi="Times New Roman" w:ascii="Times New Roman"/>
              </w:rPr>
              <w:t>OIB: 69581493757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127.828,29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127.828,29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127.828,29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LOVRIĆ TOMISLAV, </w:t>
            </w:r>
          </w:p>
          <w:p w:rsidRDefault="00825CD5" w:rsidP="00825CD5" w:rsidR="00825CD5" w:rsidRPr="00041A92">
            <w:pPr>
              <w:rPr>
                <w:rFonts w:hAnsi="Times New Roman" w:ascii="Times New Roman"/>
              </w:rPr>
            </w:pPr>
            <w:r>
              <w:rPr>
                <w:rFonts w:hAnsi="Times New Roman" w:ascii="Times New Roman"/>
              </w:rPr>
              <w:t>OIB: 67858696404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199.650,35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199.650,35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199.650,35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LUKAS IVAN, </w:t>
            </w:r>
          </w:p>
          <w:p w:rsidRDefault="00825CD5" w:rsidP="00825CD5" w:rsidR="00825CD5" w:rsidRPr="00041A92">
            <w:pPr>
              <w:rPr>
                <w:rFonts w:hAnsi="Times New Roman" w:ascii="Times New Roman"/>
              </w:rPr>
            </w:pPr>
            <w:r>
              <w:rPr>
                <w:rFonts w:hAnsi="Times New Roman" w:ascii="Times New Roman"/>
              </w:rPr>
              <w:t>OIB: 56150539411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150.707,56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150.707,56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32.634,75</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118.072,81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MAJIĆ KATARINA, </w:t>
            </w:r>
          </w:p>
          <w:p w:rsidRDefault="00825CD5" w:rsidP="00825CD5" w:rsidR="00825CD5" w:rsidRPr="00041A92">
            <w:pPr>
              <w:rPr>
                <w:rFonts w:hAnsi="Times New Roman" w:ascii="Times New Roman"/>
              </w:rPr>
            </w:pPr>
            <w:r>
              <w:rPr>
                <w:rFonts w:hAnsi="Times New Roman" w:ascii="Times New Roman"/>
              </w:rPr>
              <w:t>OIB: 66552873794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2.016,57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2.016,57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2.016,57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MALENICA MARIJA,</w:t>
            </w:r>
          </w:p>
          <w:p w:rsidRDefault="00825CD5" w:rsidP="00825CD5" w:rsidR="00825CD5" w:rsidRPr="00041A92">
            <w:pPr>
              <w:rPr>
                <w:rFonts w:hAnsi="Times New Roman" w:ascii="Times New Roman"/>
              </w:rPr>
            </w:pPr>
            <w:r>
              <w:rPr>
                <w:rFonts w:hAnsi="Times New Roman" w:ascii="Times New Roman"/>
              </w:rPr>
              <w:t>OIB: 04306866384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293.505,86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293.505,86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25.500,01</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268.005,85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MAMIĆ RUŽICA, </w:t>
            </w:r>
          </w:p>
          <w:p w:rsidRDefault="00825CD5" w:rsidP="00825CD5" w:rsidR="00825CD5" w:rsidRPr="00041A92">
            <w:pPr>
              <w:rPr>
                <w:rFonts w:hAnsi="Times New Roman" w:ascii="Times New Roman"/>
              </w:rPr>
            </w:pPr>
            <w:r>
              <w:rPr>
                <w:rFonts w:hAnsi="Times New Roman" w:ascii="Times New Roman"/>
              </w:rPr>
              <w:t>OIB: 08423546632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957,74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957,74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957,74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MARASOVIĆ IVANA, </w:t>
            </w:r>
          </w:p>
          <w:p w:rsidRDefault="00825CD5" w:rsidP="00825CD5" w:rsidR="00825CD5" w:rsidRPr="00041A92">
            <w:pPr>
              <w:rPr>
                <w:rFonts w:hAnsi="Times New Roman" w:ascii="Times New Roman"/>
              </w:rPr>
            </w:pPr>
            <w:r>
              <w:rPr>
                <w:rFonts w:hAnsi="Times New Roman" w:ascii="Times New Roman"/>
              </w:rPr>
              <w:t>OIB: 07400804558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72.537,20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72.537,20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12.118,20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60.419,00</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MARJANICA MILKA,</w:t>
            </w:r>
          </w:p>
          <w:p w:rsidRDefault="00825CD5" w:rsidP="00825CD5" w:rsidR="00825CD5" w:rsidRPr="00041A92">
            <w:pPr>
              <w:rPr>
                <w:rFonts w:hAnsi="Times New Roman" w:ascii="Times New Roman"/>
              </w:rPr>
            </w:pPr>
            <w:r>
              <w:rPr>
                <w:rFonts w:hAnsi="Times New Roman" w:ascii="Times New Roman"/>
              </w:rPr>
              <w:t>OIB: 36291684503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179.752,92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179.752,92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179.752,92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99.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MAROVIĆ LUCIJA, </w:t>
            </w:r>
          </w:p>
          <w:p w:rsidRDefault="00825CD5" w:rsidP="00825CD5" w:rsidR="00825CD5" w:rsidRPr="00041A92">
            <w:pPr>
              <w:rPr>
                <w:rFonts w:hAnsi="Times New Roman" w:ascii="Times New Roman"/>
              </w:rPr>
            </w:pPr>
            <w:r>
              <w:rPr>
                <w:rFonts w:hAnsi="Times New Roman" w:ascii="Times New Roman"/>
              </w:rPr>
              <w:t>OIB: 57377559050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10.010,35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10.010,35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10.010,35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MARTINKO STANA, </w:t>
            </w:r>
          </w:p>
          <w:p w:rsidRDefault="00825CD5" w:rsidP="00825CD5" w:rsidR="00825CD5" w:rsidRPr="00041A92">
            <w:pPr>
              <w:rPr>
                <w:rFonts w:hAnsi="Times New Roman" w:ascii="Times New Roman"/>
              </w:rPr>
            </w:pPr>
            <w:r>
              <w:rPr>
                <w:rFonts w:hAnsi="Times New Roman" w:ascii="Times New Roman"/>
              </w:rPr>
              <w:t>OIB: 37720821411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1.714,11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1.714,11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1.714,11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MATAN MARIJA, </w:t>
            </w:r>
          </w:p>
          <w:p w:rsidRDefault="00825CD5" w:rsidP="00825CD5" w:rsidR="00825CD5" w:rsidRPr="00041A92">
            <w:pPr>
              <w:rPr>
                <w:rFonts w:hAnsi="Times New Roman" w:ascii="Times New Roman"/>
              </w:rPr>
            </w:pPr>
            <w:r>
              <w:rPr>
                <w:rFonts w:hAnsi="Times New Roman" w:ascii="Times New Roman"/>
              </w:rPr>
              <w:t>OIB: 35084529319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3.877,74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3.877,74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3.877,74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MATETA MILANKA, </w:t>
            </w:r>
          </w:p>
          <w:p w:rsidRDefault="00825CD5" w:rsidP="00825CD5" w:rsidR="00825CD5" w:rsidRPr="00041A92">
            <w:pPr>
              <w:rPr>
                <w:rFonts w:hAnsi="Times New Roman" w:ascii="Times New Roman"/>
              </w:rPr>
            </w:pPr>
            <w:r>
              <w:rPr>
                <w:rFonts w:hAnsi="Times New Roman" w:ascii="Times New Roman"/>
              </w:rPr>
              <w:t>OIB: 48290090610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18.230,06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18.230,06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18.230,06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MEDIĆ NADA, </w:t>
            </w:r>
          </w:p>
          <w:p w:rsidRDefault="00825CD5" w:rsidP="00825CD5" w:rsidR="00825CD5" w:rsidRPr="00041A92">
            <w:pPr>
              <w:rPr>
                <w:rFonts w:hAnsi="Times New Roman" w:ascii="Times New Roman"/>
              </w:rPr>
            </w:pPr>
            <w:r>
              <w:rPr>
                <w:rFonts w:hAnsi="Times New Roman" w:ascii="Times New Roman"/>
              </w:rPr>
              <w:t>OIB: 58065538427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3.546,23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3.546,23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3.546,23</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MEŠTROVIĆ DANKO, </w:t>
            </w:r>
          </w:p>
          <w:p w:rsidRDefault="00825CD5" w:rsidP="00825CD5" w:rsidR="00825CD5" w:rsidRPr="00041A92">
            <w:pPr>
              <w:rPr>
                <w:rFonts w:hAnsi="Times New Roman" w:ascii="Times New Roman"/>
              </w:rPr>
            </w:pPr>
            <w:r>
              <w:rPr>
                <w:rFonts w:hAnsi="Times New Roman" w:ascii="Times New Roman"/>
              </w:rPr>
              <w:t>OIB: 82136862103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18.428,22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18.428,22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18.428,22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MILAN MARIJA, </w:t>
            </w:r>
          </w:p>
          <w:p w:rsidRDefault="00825CD5" w:rsidP="00825CD5" w:rsidR="00825CD5" w:rsidRPr="00041A92">
            <w:pPr>
              <w:rPr>
                <w:rFonts w:hAnsi="Times New Roman" w:ascii="Times New Roman"/>
              </w:rPr>
            </w:pPr>
            <w:r>
              <w:rPr>
                <w:rFonts w:hAnsi="Times New Roman" w:ascii="Times New Roman"/>
              </w:rPr>
              <w:t>OIB: 86019589164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171.667,76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171.667,76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28.002,87</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143.664,89</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MILANOVIĆ LJILJANA, </w:t>
            </w:r>
          </w:p>
          <w:p w:rsidRDefault="00825CD5" w:rsidP="00825CD5" w:rsidR="00825CD5" w:rsidRPr="00041A92">
            <w:pPr>
              <w:rPr>
                <w:rFonts w:hAnsi="Times New Roman" w:ascii="Times New Roman"/>
              </w:rPr>
            </w:pPr>
            <w:r>
              <w:rPr>
                <w:rFonts w:hAnsi="Times New Roman" w:ascii="Times New Roman"/>
              </w:rPr>
              <w:t>OIB: 82796378564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17.843,99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17.843,99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17.843,99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MILINKOVIĆ IVANA,</w:t>
            </w:r>
          </w:p>
          <w:p w:rsidRDefault="00825CD5" w:rsidP="00825CD5" w:rsidR="00825CD5" w:rsidRPr="00041A92">
            <w:pPr>
              <w:rPr>
                <w:rFonts w:hAnsi="Times New Roman" w:ascii="Times New Roman"/>
              </w:rPr>
            </w:pPr>
            <w:r>
              <w:rPr>
                <w:rFonts w:hAnsi="Times New Roman" w:ascii="Times New Roman"/>
              </w:rPr>
              <w:t>OIB: 05345135125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145.405,09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145.405,09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37.718,20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107.686,89</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MINDOLJEVIĆ MARINA,</w:t>
            </w:r>
          </w:p>
          <w:p w:rsidRDefault="00825CD5" w:rsidP="00825CD5" w:rsidR="00825CD5" w:rsidRPr="00041A92">
            <w:pPr>
              <w:rPr>
                <w:rFonts w:hAnsi="Times New Roman" w:ascii="Times New Roman"/>
              </w:rPr>
            </w:pPr>
            <w:r>
              <w:rPr>
                <w:rFonts w:hAnsi="Times New Roman" w:ascii="Times New Roman"/>
              </w:rPr>
              <w:t>OIB: 73880214073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288.634,48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288.634,48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288.634,48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109.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MORAČA MIREJ, </w:t>
            </w:r>
          </w:p>
          <w:p w:rsidRDefault="00825CD5" w:rsidP="00825CD5" w:rsidR="00825CD5" w:rsidRPr="00041A92">
            <w:pPr>
              <w:rPr>
                <w:rFonts w:hAnsi="Times New Roman" w:ascii="Times New Roman"/>
              </w:rPr>
            </w:pPr>
            <w:r>
              <w:rPr>
                <w:rFonts w:hAnsi="Times New Roman" w:ascii="Times New Roman"/>
              </w:rPr>
              <w:t>OIB: 20303382440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19.842,14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19.842,14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19.842,14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MORNAR ZADA, </w:t>
            </w:r>
          </w:p>
          <w:p w:rsidRDefault="00825CD5" w:rsidP="00825CD5" w:rsidR="00825CD5" w:rsidRPr="00041A92">
            <w:pPr>
              <w:rPr>
                <w:rFonts w:hAnsi="Times New Roman" w:ascii="Times New Roman"/>
              </w:rPr>
            </w:pPr>
            <w:r>
              <w:rPr>
                <w:rFonts w:hAnsi="Times New Roman" w:ascii="Times New Roman"/>
              </w:rPr>
              <w:t>OIB: 38614139162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34.109,88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34.109,88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11.512,29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22.597,59</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MUNJIZA JAGODA, </w:t>
            </w:r>
          </w:p>
          <w:p w:rsidRDefault="00825CD5" w:rsidP="00825CD5" w:rsidR="00825CD5" w:rsidRPr="00041A92">
            <w:pPr>
              <w:rPr>
                <w:rFonts w:hAnsi="Times New Roman" w:ascii="Times New Roman"/>
              </w:rPr>
            </w:pPr>
            <w:r>
              <w:rPr>
                <w:rFonts w:hAnsi="Times New Roman" w:ascii="Times New Roman"/>
              </w:rPr>
              <w:t>OIB: 70920984996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185.389,07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185.389,07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24.498,30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160.890,77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MUNJIZA JASNA,</w:t>
            </w:r>
          </w:p>
          <w:p w:rsidRDefault="00825CD5" w:rsidP="00825CD5" w:rsidR="00825CD5" w:rsidRPr="00041A92">
            <w:pPr>
              <w:rPr>
                <w:rFonts w:hAnsi="Times New Roman" w:ascii="Times New Roman"/>
              </w:rPr>
            </w:pPr>
            <w:r>
              <w:rPr>
                <w:rFonts w:hAnsi="Times New Roman" w:ascii="Times New Roman"/>
              </w:rPr>
              <w:t>OIB: 76539974717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262.992,03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262.992,03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24.831,93</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238.160,10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MUSINOV JADRANKA,</w:t>
            </w:r>
          </w:p>
          <w:p w:rsidRDefault="00825CD5" w:rsidP="00825CD5" w:rsidR="00825CD5" w:rsidRPr="00041A92">
            <w:pPr>
              <w:rPr>
                <w:rFonts w:hAnsi="Times New Roman" w:ascii="Times New Roman"/>
              </w:rPr>
            </w:pPr>
            <w:r>
              <w:rPr>
                <w:rFonts w:hAnsi="Times New Roman" w:ascii="Times New Roman"/>
              </w:rPr>
              <w:t>OIB: 52495992968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8.736,32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8.736,32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8.736,32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MUŠTRA DIJANA, </w:t>
            </w:r>
          </w:p>
          <w:p w:rsidRDefault="00825CD5" w:rsidP="00825CD5" w:rsidR="00825CD5" w:rsidRPr="00041A92">
            <w:pPr>
              <w:rPr>
                <w:rFonts w:hAnsi="Times New Roman" w:ascii="Times New Roman"/>
              </w:rPr>
            </w:pPr>
            <w:r>
              <w:rPr>
                <w:rFonts w:hAnsi="Times New Roman" w:ascii="Times New Roman"/>
              </w:rPr>
              <w:t>OIB: 51658519547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156.256,39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156.256,39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24.185,70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132.070,69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NEVEŠĆANIN VINKA, </w:t>
            </w:r>
          </w:p>
          <w:p w:rsidRDefault="00825CD5" w:rsidP="00825CD5" w:rsidR="00825CD5" w:rsidRPr="00041A92">
            <w:pPr>
              <w:rPr>
                <w:rFonts w:hAnsi="Times New Roman" w:ascii="Times New Roman"/>
              </w:rPr>
            </w:pPr>
            <w:r>
              <w:rPr>
                <w:rFonts w:hAnsi="Times New Roman" w:ascii="Times New Roman"/>
              </w:rPr>
              <w:t>OIB: 21755778863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161.527,48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161.527,48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22.470,13</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139.057,35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ODAK MARIJA, </w:t>
            </w:r>
          </w:p>
          <w:p w:rsidRDefault="00825CD5" w:rsidP="00825CD5" w:rsidR="00825CD5" w:rsidRPr="00041A92">
            <w:pPr>
              <w:rPr>
                <w:rFonts w:hAnsi="Times New Roman" w:ascii="Times New Roman"/>
              </w:rPr>
            </w:pPr>
            <w:r>
              <w:rPr>
                <w:rFonts w:hAnsi="Times New Roman" w:ascii="Times New Roman"/>
              </w:rPr>
              <w:t>OIB: 53065358823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9.228,55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9.228,55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9.228,55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ORLIĆ ORLANDO, </w:t>
            </w:r>
          </w:p>
          <w:p w:rsidRDefault="00825CD5" w:rsidP="00825CD5" w:rsidR="00825CD5" w:rsidRPr="00041A92">
            <w:pPr>
              <w:rPr>
                <w:rFonts w:hAnsi="Times New Roman" w:ascii="Times New Roman"/>
              </w:rPr>
            </w:pPr>
            <w:r>
              <w:rPr>
                <w:rFonts w:hAnsi="Times New Roman" w:ascii="Times New Roman"/>
              </w:rPr>
              <w:t>OIB: 48170823639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160.764,80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160.764,80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26.148,53</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134.616,27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ORLIĆ STIV, </w:t>
            </w:r>
          </w:p>
          <w:p w:rsidRDefault="00825CD5" w:rsidP="00825CD5" w:rsidR="00825CD5" w:rsidRPr="00041A92">
            <w:pPr>
              <w:rPr>
                <w:rFonts w:hAnsi="Times New Roman" w:ascii="Times New Roman"/>
              </w:rPr>
            </w:pPr>
            <w:r>
              <w:rPr>
                <w:rFonts w:hAnsi="Times New Roman" w:ascii="Times New Roman"/>
              </w:rPr>
              <w:t>OIB: 26430391768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153.847,35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153.847,35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25.663,69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128.183,66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119.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PALADA NADA, </w:t>
            </w:r>
          </w:p>
          <w:p w:rsidRDefault="00825CD5" w:rsidP="00825CD5" w:rsidR="00825CD5" w:rsidRPr="00041A92">
            <w:pPr>
              <w:rPr>
                <w:rFonts w:hAnsi="Times New Roman" w:ascii="Times New Roman"/>
              </w:rPr>
            </w:pPr>
            <w:r>
              <w:rPr>
                <w:rFonts w:hAnsi="Times New Roman" w:ascii="Times New Roman"/>
              </w:rPr>
              <w:t>OIB: 67285534925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277.200,30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277.200,30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25.100,74</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252.099,56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sz w:val="22"/>
                <w:szCs w:val="22"/>
                <w:lang w:eastAsia="hr-HR"/>
              </w:rPr>
            </w:pPr>
            <w:r w:rsidRPr="00F2253C">
              <w:rPr>
                <w:rFonts w:hAnsi="Times New Roman" w:ascii="Times New Roman"/>
                <w:sz w:val="22"/>
                <w:szCs w:val="22"/>
                <w:lang w:eastAsia="hr-HR"/>
              </w:rPr>
              <w:t>120.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rPr>
                <w:rFonts w:hAnsi="Times New Roman" w:ascii="Times New Roman"/>
              </w:rPr>
            </w:pPr>
            <w:r w:rsidRPr="00F2253C">
              <w:rPr>
                <w:rFonts w:hAnsi="Times New Roman" w:ascii="Times New Roman"/>
              </w:rPr>
              <w:t xml:space="preserve">PALADIN MARIJO, </w:t>
            </w:r>
          </w:p>
          <w:p w:rsidRDefault="00825CD5" w:rsidP="00825CD5" w:rsidR="00825CD5" w:rsidRPr="00F2253C">
            <w:pPr>
              <w:rPr>
                <w:rFonts w:hAnsi="Times New Roman" w:ascii="Times New Roman"/>
              </w:rPr>
            </w:pPr>
            <w:r w:rsidRPr="00F2253C">
              <w:rPr>
                <w:rFonts w:hAnsi="Times New Roman" w:ascii="Times New Roman"/>
              </w:rPr>
              <w:t>OIB: 42313722920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491.083,80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223.963,80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267.120,00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223.963,80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sz w:val="22"/>
                <w:szCs w:val="22"/>
                <w:lang w:eastAsia="hr-HR"/>
              </w:rPr>
            </w:pPr>
            <w:r w:rsidRPr="00F2253C">
              <w:rPr>
                <w:rFonts w:hAnsi="Times New Roman" w:ascii="Times New Roman"/>
                <w:sz w:val="22"/>
                <w:szCs w:val="22"/>
                <w:lang w:eastAsia="hr-HR"/>
              </w:rPr>
              <w:t>121.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rPr>
                <w:rFonts w:hAnsi="Times New Roman" w:ascii="Times New Roman"/>
              </w:rPr>
            </w:pPr>
            <w:r w:rsidRPr="00F2253C">
              <w:rPr>
                <w:rFonts w:hAnsi="Times New Roman" w:ascii="Times New Roman"/>
              </w:rPr>
              <w:t xml:space="preserve">PENGA JADRAN, </w:t>
            </w:r>
          </w:p>
          <w:p w:rsidRDefault="00825CD5" w:rsidP="00825CD5" w:rsidR="00825CD5" w:rsidRPr="00F2253C">
            <w:pPr>
              <w:rPr>
                <w:rFonts w:hAnsi="Times New Roman" w:ascii="Times New Roman"/>
              </w:rPr>
            </w:pPr>
            <w:r w:rsidRPr="00F2253C">
              <w:rPr>
                <w:rFonts w:hAnsi="Times New Roman" w:ascii="Times New Roman"/>
              </w:rPr>
              <w:t>OIB: 17119775418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441.592,56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441.592,56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441.592,56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PENSA MARIJA, </w:t>
            </w:r>
          </w:p>
          <w:p w:rsidRDefault="00825CD5" w:rsidP="00825CD5" w:rsidR="00825CD5" w:rsidRPr="00041A92">
            <w:pPr>
              <w:rPr>
                <w:rFonts w:hAnsi="Times New Roman" w:ascii="Times New Roman"/>
              </w:rPr>
            </w:pPr>
            <w:r>
              <w:rPr>
                <w:rFonts w:hAnsi="Times New Roman" w:ascii="Times New Roman"/>
              </w:rPr>
              <w:t>OIB: 09493232031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276.005,90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276.005,90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25.012,05</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250.993,85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PENSA ŽELJKO, </w:t>
            </w:r>
          </w:p>
          <w:p w:rsidRDefault="00825CD5" w:rsidP="00825CD5" w:rsidR="00825CD5" w:rsidRPr="00041A92">
            <w:pPr>
              <w:rPr>
                <w:rFonts w:hAnsi="Times New Roman" w:ascii="Times New Roman"/>
              </w:rPr>
            </w:pPr>
            <w:r>
              <w:rPr>
                <w:rFonts w:hAnsi="Times New Roman" w:ascii="Times New Roman"/>
              </w:rPr>
              <w:t>OIB: 99826660579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196.045,47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196.045,47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196.045,47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PEROVIĆ JAGODA, </w:t>
            </w:r>
          </w:p>
          <w:p w:rsidRDefault="00825CD5" w:rsidP="00825CD5" w:rsidR="00825CD5" w:rsidRPr="00041A92">
            <w:pPr>
              <w:rPr>
                <w:rFonts w:hAnsi="Times New Roman" w:ascii="Times New Roman"/>
              </w:rPr>
            </w:pPr>
            <w:r>
              <w:rPr>
                <w:rFonts w:hAnsi="Times New Roman" w:ascii="Times New Roman"/>
              </w:rPr>
              <w:t>OIB: 91716906381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3.929,06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3.929,06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3.929,06</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w:t>
            </w:r>
            <w:r w:rsidR="001E2123">
              <w:rPr>
                <w:rFonts w:eastAsia="Times New Roman" w:hAnsi="Times New Roman" w:ascii="Times New Roman"/>
                <w:bCs/>
                <w:lang w:eastAsia="hr-HR"/>
              </w:rPr>
              <w:t>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PROJIĆ NEDELJKA,</w:t>
            </w:r>
          </w:p>
          <w:p w:rsidRDefault="00825CD5" w:rsidP="00825CD5" w:rsidR="00825CD5" w:rsidRPr="00041A92">
            <w:pPr>
              <w:rPr>
                <w:rFonts w:hAnsi="Times New Roman" w:ascii="Times New Roman"/>
              </w:rPr>
            </w:pPr>
            <w:r>
              <w:rPr>
                <w:rFonts w:hAnsi="Times New Roman" w:ascii="Times New Roman"/>
              </w:rPr>
              <w:t>OIB: 33884198363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1.616,85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1.616,85</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1.616,85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PROTEGA NIKICA, </w:t>
            </w:r>
          </w:p>
          <w:p w:rsidRDefault="00825CD5" w:rsidP="00825CD5" w:rsidR="00825CD5" w:rsidRPr="00041A92">
            <w:pPr>
              <w:rPr>
                <w:rFonts w:hAnsi="Times New Roman" w:ascii="Times New Roman"/>
              </w:rPr>
            </w:pPr>
            <w:r>
              <w:rPr>
                <w:rFonts w:hAnsi="Times New Roman" w:ascii="Times New Roman"/>
              </w:rPr>
              <w:t>OIB: 57270049634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39.018,98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39.018,98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39.018,98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PULJAS ROKO, </w:t>
            </w:r>
          </w:p>
          <w:p w:rsidRDefault="00825CD5" w:rsidP="00825CD5" w:rsidR="00825CD5" w:rsidRPr="00041A92">
            <w:pPr>
              <w:rPr>
                <w:rFonts w:hAnsi="Times New Roman" w:ascii="Times New Roman"/>
              </w:rPr>
            </w:pPr>
            <w:r>
              <w:rPr>
                <w:rFonts w:hAnsi="Times New Roman" w:ascii="Times New Roman"/>
              </w:rPr>
              <w:t>OIB: 40086336022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216.842,60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216.842,60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26.954,33</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189.888,27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PULJIĆ IVANA, </w:t>
            </w:r>
          </w:p>
          <w:p w:rsidRDefault="00825CD5" w:rsidP="00825CD5" w:rsidR="00825CD5" w:rsidRPr="00041A92">
            <w:pPr>
              <w:rPr>
                <w:rFonts w:hAnsi="Times New Roman" w:ascii="Times New Roman"/>
              </w:rPr>
            </w:pPr>
            <w:r>
              <w:rPr>
                <w:rFonts w:hAnsi="Times New Roman" w:ascii="Times New Roman"/>
              </w:rPr>
              <w:t>OIB: 72560688500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645,52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645,52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645,52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129.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RADAK ANA, </w:t>
            </w:r>
          </w:p>
          <w:p w:rsidRDefault="00825CD5" w:rsidP="00825CD5" w:rsidR="00825CD5" w:rsidRPr="00041A92">
            <w:pPr>
              <w:rPr>
                <w:rFonts w:hAnsi="Times New Roman" w:ascii="Times New Roman"/>
              </w:rPr>
            </w:pPr>
            <w:r>
              <w:rPr>
                <w:rFonts w:hAnsi="Times New Roman" w:ascii="Times New Roman"/>
              </w:rPr>
              <w:t>OIB: 45505501675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155.579,32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155.579,32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155.579,32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RAĐA ANĐA, </w:t>
            </w:r>
          </w:p>
          <w:p w:rsidRDefault="00825CD5" w:rsidP="00825CD5" w:rsidR="00825CD5" w:rsidRPr="00041A92">
            <w:pPr>
              <w:rPr>
                <w:rFonts w:hAnsi="Times New Roman" w:ascii="Times New Roman"/>
              </w:rPr>
            </w:pPr>
            <w:r>
              <w:rPr>
                <w:rFonts w:hAnsi="Times New Roman" w:ascii="Times New Roman"/>
              </w:rPr>
              <w:t>OIB: 66080804594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262.759,76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262.759,76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25.608,69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237.151,07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RAJČIĆ JOSIP, </w:t>
            </w:r>
          </w:p>
          <w:p w:rsidRDefault="00825CD5" w:rsidP="00825CD5" w:rsidR="00825CD5" w:rsidRPr="00041A92">
            <w:pPr>
              <w:rPr>
                <w:rFonts w:hAnsi="Times New Roman" w:ascii="Times New Roman"/>
              </w:rPr>
            </w:pPr>
            <w:r>
              <w:rPr>
                <w:rFonts w:hAnsi="Times New Roman" w:ascii="Times New Roman"/>
              </w:rPr>
              <w:t>OIB: 99821442841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81.370,13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81.370,13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19.937,91</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61.432,22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RAJIĆ MARIJA, </w:t>
            </w:r>
          </w:p>
          <w:p w:rsidRDefault="00825CD5" w:rsidP="00825CD5" w:rsidR="00825CD5" w:rsidRPr="00041A92">
            <w:pPr>
              <w:rPr>
                <w:rFonts w:hAnsi="Times New Roman" w:ascii="Times New Roman"/>
              </w:rPr>
            </w:pPr>
            <w:r>
              <w:rPr>
                <w:rFonts w:hAnsi="Times New Roman" w:ascii="Times New Roman"/>
              </w:rPr>
              <w:t>OIB: 41413993209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184.340,86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184.340,86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25.711,74</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158.629,12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RAJIĆ RUŽA, </w:t>
            </w:r>
          </w:p>
          <w:p w:rsidRDefault="00825CD5" w:rsidP="00825CD5" w:rsidR="00825CD5" w:rsidRPr="00041A92">
            <w:pPr>
              <w:rPr>
                <w:rFonts w:hAnsi="Times New Roman" w:ascii="Times New Roman"/>
              </w:rPr>
            </w:pPr>
            <w:r>
              <w:rPr>
                <w:rFonts w:hAnsi="Times New Roman" w:ascii="Times New Roman"/>
              </w:rPr>
              <w:t>OIB: 22879378620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100.110,49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100.110,49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23.958,69</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76.151,80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RAPIĆ NEDILJKA, </w:t>
            </w:r>
          </w:p>
          <w:p w:rsidRDefault="00825CD5" w:rsidP="00825CD5" w:rsidR="00825CD5" w:rsidRPr="00041A92">
            <w:pPr>
              <w:rPr>
                <w:rFonts w:hAnsi="Times New Roman" w:ascii="Times New Roman"/>
              </w:rPr>
            </w:pPr>
            <w:r>
              <w:rPr>
                <w:rFonts w:hAnsi="Times New Roman" w:ascii="Times New Roman"/>
              </w:rPr>
              <w:t>OIB: 47855242922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4.045,43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4.045,43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4.045,43</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rPr>
                <w:rFonts w:hAnsi="Times New Roman" w:ascii="Times New Roman"/>
              </w:rPr>
            </w:pPr>
            <w:r>
              <w:rPr>
                <w:rFonts w:hAnsi="Times New Roman" w:ascii="Times New Roman"/>
              </w:rPr>
              <w:t>RENDIĆ KATICA, OIB: 34594919587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275.038,67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275.038,67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26.106,96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248.931,71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RINČIĆ MILAN, </w:t>
            </w:r>
          </w:p>
          <w:p w:rsidRDefault="00825CD5" w:rsidP="00825CD5" w:rsidR="00825CD5" w:rsidRPr="00041A92">
            <w:pPr>
              <w:rPr>
                <w:rFonts w:hAnsi="Times New Roman" w:ascii="Times New Roman"/>
              </w:rPr>
            </w:pPr>
            <w:r>
              <w:rPr>
                <w:rFonts w:hAnsi="Times New Roman" w:ascii="Times New Roman"/>
              </w:rPr>
              <w:t>OIB: 86333702577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273.879,92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273.879,92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273.879,92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ROZGA STANA, </w:t>
            </w:r>
          </w:p>
          <w:p w:rsidRDefault="00825CD5" w:rsidP="00825CD5" w:rsidR="00825CD5" w:rsidRPr="00041A92">
            <w:pPr>
              <w:rPr>
                <w:rFonts w:hAnsi="Times New Roman" w:ascii="Times New Roman"/>
              </w:rPr>
            </w:pPr>
            <w:r>
              <w:rPr>
                <w:rFonts w:hAnsi="Times New Roman" w:ascii="Times New Roman"/>
              </w:rPr>
              <w:t>OIB: 64712721368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10.567,62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10.567,62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10.567,62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SARATLIJA IVAN, </w:t>
            </w:r>
          </w:p>
          <w:p w:rsidRDefault="00825CD5" w:rsidP="00825CD5" w:rsidR="00825CD5" w:rsidRPr="00041A92">
            <w:pPr>
              <w:rPr>
                <w:rFonts w:hAnsi="Times New Roman" w:ascii="Times New Roman"/>
              </w:rPr>
            </w:pPr>
            <w:r>
              <w:rPr>
                <w:rFonts w:hAnsi="Times New Roman" w:ascii="Times New Roman"/>
              </w:rPr>
              <w:t>OIB: 74749509117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15.237,74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15.237,74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15.237,74</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139.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STUDE NIKICA, </w:t>
            </w:r>
          </w:p>
          <w:p w:rsidRDefault="00825CD5" w:rsidP="00825CD5" w:rsidR="00825CD5" w:rsidRPr="00041A92">
            <w:pPr>
              <w:rPr>
                <w:rFonts w:hAnsi="Times New Roman" w:ascii="Times New Roman"/>
              </w:rPr>
            </w:pPr>
            <w:r>
              <w:rPr>
                <w:rFonts w:hAnsi="Times New Roman" w:ascii="Times New Roman"/>
              </w:rPr>
              <w:t>OIB: 72171091779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198.114,21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198.114,21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26.988,90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171.125,31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SUŠIĆ JASNA, </w:t>
            </w:r>
          </w:p>
          <w:p w:rsidRDefault="00825CD5" w:rsidP="00825CD5" w:rsidR="00825CD5" w:rsidRPr="00041A92">
            <w:pPr>
              <w:rPr>
                <w:rFonts w:hAnsi="Times New Roman" w:ascii="Times New Roman"/>
              </w:rPr>
            </w:pPr>
            <w:r>
              <w:rPr>
                <w:rFonts w:hAnsi="Times New Roman" w:ascii="Times New Roman"/>
              </w:rPr>
              <w:t>OIB: 33192765553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15.213,34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15.213,34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15.213,34</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ŠKARICA UDOVIČIĆ INES, </w:t>
            </w:r>
          </w:p>
          <w:p w:rsidRDefault="00825CD5" w:rsidP="00825CD5" w:rsidR="00825CD5" w:rsidRPr="00041A92">
            <w:pPr>
              <w:rPr>
                <w:rFonts w:hAnsi="Times New Roman" w:ascii="Times New Roman"/>
              </w:rPr>
            </w:pPr>
            <w:r>
              <w:rPr>
                <w:rFonts w:hAnsi="Times New Roman" w:ascii="Times New Roman"/>
              </w:rPr>
              <w:t>OIB: 24038511212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137.561,90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137.561,90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137.561,90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ŠKEMBER MARA, </w:t>
            </w:r>
          </w:p>
          <w:p w:rsidRDefault="00825CD5" w:rsidP="00825CD5" w:rsidR="00825CD5" w:rsidRPr="00041A92">
            <w:pPr>
              <w:rPr>
                <w:rFonts w:hAnsi="Times New Roman" w:ascii="Times New Roman"/>
              </w:rPr>
            </w:pPr>
            <w:r>
              <w:rPr>
                <w:rFonts w:hAnsi="Times New Roman" w:ascii="Times New Roman"/>
              </w:rPr>
              <w:t>OIB: 52947173650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186.629,94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186.629,94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23.971,91</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162.658,03</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ŠODA GORANA, </w:t>
            </w:r>
          </w:p>
          <w:p w:rsidRDefault="00825CD5" w:rsidP="00825CD5" w:rsidR="00825CD5" w:rsidRPr="00041A92">
            <w:pPr>
              <w:rPr>
                <w:rFonts w:hAnsi="Times New Roman" w:ascii="Times New Roman"/>
              </w:rPr>
            </w:pPr>
            <w:r>
              <w:rPr>
                <w:rFonts w:hAnsi="Times New Roman" w:ascii="Times New Roman"/>
              </w:rPr>
              <w:t>OIB: 63792756186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177.899,50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177.899,50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24.239,98</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153.659,52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ŠOLIĆ RAJKA, </w:t>
            </w:r>
          </w:p>
          <w:p w:rsidRDefault="00825CD5" w:rsidP="00825CD5" w:rsidR="00825CD5" w:rsidRPr="00041A92">
            <w:pPr>
              <w:rPr>
                <w:rFonts w:hAnsi="Times New Roman" w:ascii="Times New Roman"/>
              </w:rPr>
            </w:pPr>
            <w:r>
              <w:rPr>
                <w:rFonts w:hAnsi="Times New Roman" w:ascii="Times New Roman"/>
              </w:rPr>
              <w:t>OIB: 77788704944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148.952,12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148.952,12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148.952,12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rPr>
                <w:rFonts w:hAnsi="Times New Roman" w:ascii="Times New Roman"/>
              </w:rPr>
            </w:pPr>
            <w:r>
              <w:rPr>
                <w:rFonts w:hAnsi="Times New Roman" w:ascii="Times New Roman"/>
              </w:rPr>
              <w:t>ŠUMELJ TIHANA, OIB: 17870845771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1.989,17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1.989,17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1.989,17</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ŠUŠIĆ GIZELA, </w:t>
            </w:r>
          </w:p>
          <w:p w:rsidRDefault="00825CD5" w:rsidP="00825CD5" w:rsidR="00825CD5" w:rsidRPr="00041A92">
            <w:pPr>
              <w:rPr>
                <w:rFonts w:hAnsi="Times New Roman" w:ascii="Times New Roman"/>
              </w:rPr>
            </w:pPr>
            <w:r>
              <w:rPr>
                <w:rFonts w:hAnsi="Times New Roman" w:ascii="Times New Roman"/>
              </w:rPr>
              <w:t>OIB: 64256022272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10.720,43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10.720,43</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10.720,43</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TADIĆ TOMKA, </w:t>
            </w:r>
          </w:p>
          <w:p w:rsidRDefault="00825CD5" w:rsidP="00825CD5" w:rsidR="00825CD5" w:rsidRPr="00041A92">
            <w:pPr>
              <w:rPr>
                <w:rFonts w:hAnsi="Times New Roman" w:ascii="Times New Roman"/>
              </w:rPr>
            </w:pPr>
            <w:r>
              <w:rPr>
                <w:rFonts w:hAnsi="Times New Roman" w:ascii="Times New Roman"/>
              </w:rPr>
              <w:t>OIB: 88187646519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1.778,81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1.778,81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1.778,81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TEŠIJA MARIJA, </w:t>
            </w:r>
          </w:p>
          <w:p w:rsidRDefault="00825CD5" w:rsidP="00825CD5" w:rsidR="00825CD5" w:rsidRPr="00041A92">
            <w:pPr>
              <w:rPr>
                <w:rFonts w:hAnsi="Times New Roman" w:ascii="Times New Roman"/>
              </w:rPr>
            </w:pPr>
            <w:r>
              <w:rPr>
                <w:rFonts w:hAnsi="Times New Roman" w:ascii="Times New Roman"/>
              </w:rPr>
              <w:t>OIB: 56245803391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87.775,40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87.775,40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87.775,40</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149.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TOPČIĆ MARIJA, </w:t>
            </w:r>
          </w:p>
          <w:p w:rsidRDefault="00825CD5" w:rsidP="00825CD5" w:rsidR="00825CD5" w:rsidRPr="00041A92">
            <w:pPr>
              <w:rPr>
                <w:rFonts w:hAnsi="Times New Roman" w:ascii="Times New Roman"/>
              </w:rPr>
            </w:pPr>
            <w:r>
              <w:rPr>
                <w:rFonts w:hAnsi="Times New Roman" w:ascii="Times New Roman"/>
              </w:rPr>
              <w:t>OIB: 93308233522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3.815,97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3.815,97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3.815,97</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TURKOVIĆ ANĐELKA, </w:t>
            </w:r>
          </w:p>
          <w:p w:rsidRDefault="00825CD5" w:rsidP="00825CD5" w:rsidR="00825CD5" w:rsidRPr="00041A92">
            <w:pPr>
              <w:rPr>
                <w:rFonts w:hAnsi="Times New Roman" w:ascii="Times New Roman"/>
              </w:rPr>
            </w:pPr>
            <w:r>
              <w:rPr>
                <w:rFonts w:hAnsi="Times New Roman" w:ascii="Times New Roman"/>
              </w:rPr>
              <w:t>OIB: 83404393803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191.543,58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191.543,58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191.543,58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TURKOVIĆ ANKA,</w:t>
            </w:r>
          </w:p>
          <w:p w:rsidRDefault="00825CD5" w:rsidP="00825CD5" w:rsidR="00825CD5" w:rsidRPr="00041A92">
            <w:pPr>
              <w:rPr>
                <w:rFonts w:hAnsi="Times New Roman" w:ascii="Times New Roman"/>
              </w:rPr>
            </w:pPr>
            <w:r>
              <w:rPr>
                <w:rFonts w:hAnsi="Times New Roman" w:ascii="Times New Roman"/>
              </w:rPr>
              <w:t>OIB: 06926048213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152.316,22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152.316,22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152.316,22</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sz w:val="22"/>
                <w:szCs w:val="22"/>
                <w:lang w:eastAsia="hr-HR"/>
              </w:rPr>
            </w:pPr>
            <w:r w:rsidRPr="00F2253C">
              <w:rPr>
                <w:rFonts w:hAnsi="Times New Roman" w:ascii="Times New Roman"/>
                <w:sz w:val="22"/>
                <w:szCs w:val="22"/>
                <w:lang w:eastAsia="hr-HR"/>
              </w:rPr>
              <w:t>152.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sidRPr="00F2253C">
              <w:rPr>
                <w:rFonts w:hAnsi="Times New Roman" w:ascii="Times New Roman"/>
              </w:rPr>
              <w:t xml:space="preserve">VELJAČA IVAN, </w:t>
            </w:r>
          </w:p>
          <w:p w:rsidRDefault="00825CD5" w:rsidP="00825CD5" w:rsidR="00825CD5" w:rsidRPr="00F2253C">
            <w:pPr>
              <w:rPr>
                <w:rFonts w:hAnsi="Times New Roman" w:ascii="Times New Roman"/>
              </w:rPr>
            </w:pPr>
            <w:r w:rsidRPr="00F2253C">
              <w:rPr>
                <w:rFonts w:hAnsi="Times New Roman" w:ascii="Times New Roman"/>
              </w:rPr>
              <w:t>OIB: 79400057812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242.609,43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137.864,92</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104.744,51</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137.864,92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sz w:val="22"/>
                <w:szCs w:val="22"/>
                <w:lang w:eastAsia="hr-HR"/>
              </w:rPr>
            </w:pPr>
            <w:r w:rsidRPr="00F2253C">
              <w:rPr>
                <w:rFonts w:hAnsi="Times New Roman" w:ascii="Times New Roman"/>
                <w:sz w:val="22"/>
                <w:szCs w:val="22"/>
                <w:lang w:eastAsia="hr-HR"/>
              </w:rPr>
              <w:t>153.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rPr>
                <w:rFonts w:hAnsi="Times New Roman" w:ascii="Times New Roman"/>
              </w:rPr>
            </w:pPr>
            <w:r w:rsidRPr="00F2253C">
              <w:rPr>
                <w:rFonts w:hAnsi="Times New Roman" w:ascii="Times New Roman"/>
              </w:rPr>
              <w:t xml:space="preserve">VELJAČA MARIJA, </w:t>
            </w:r>
          </w:p>
          <w:p w:rsidRDefault="00825CD5" w:rsidP="00825CD5" w:rsidR="00825CD5" w:rsidRPr="00F2253C">
            <w:pPr>
              <w:rPr>
                <w:rFonts w:hAnsi="Times New Roman" w:ascii="Times New Roman"/>
              </w:rPr>
            </w:pPr>
            <w:r w:rsidRPr="00F2253C">
              <w:rPr>
                <w:rFonts w:hAnsi="Times New Roman" w:ascii="Times New Roman"/>
              </w:rPr>
              <w:t>OIB: 94489588877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64.193,50</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64.193,50</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F2253C">
            <w:pPr>
              <w:jc w:val="center"/>
              <w:rPr>
                <w:rFonts w:hAnsi="Times New Roman" w:ascii="Times New Roman"/>
              </w:rPr>
            </w:pPr>
            <w:r w:rsidRPr="00F2253C">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11.727,96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52.465,54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VICKOVIĆ NEVENKA, </w:t>
            </w:r>
          </w:p>
          <w:p w:rsidRDefault="00825CD5" w:rsidP="00825CD5" w:rsidR="00825CD5" w:rsidRPr="00041A92">
            <w:pPr>
              <w:rPr>
                <w:rFonts w:hAnsi="Times New Roman" w:ascii="Times New Roman"/>
              </w:rPr>
            </w:pPr>
            <w:r>
              <w:rPr>
                <w:rFonts w:hAnsi="Times New Roman" w:ascii="Times New Roman"/>
              </w:rPr>
              <w:t>OIB: 60604875522</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10.455,46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10.455,46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10.455,46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VRDOLJAK FRANE, </w:t>
            </w:r>
          </w:p>
          <w:p w:rsidRDefault="00825CD5" w:rsidP="00825CD5" w:rsidR="00825CD5" w:rsidRPr="00041A92">
            <w:pPr>
              <w:rPr>
                <w:rFonts w:hAnsi="Times New Roman" w:ascii="Times New Roman"/>
              </w:rPr>
            </w:pPr>
            <w:r>
              <w:rPr>
                <w:rFonts w:hAnsi="Times New Roman" w:ascii="Times New Roman"/>
              </w:rPr>
              <w:t>OIB: 87397166258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191.271,94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191.271,94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191.271,94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VRTLAR MARINA, </w:t>
            </w:r>
          </w:p>
          <w:p w:rsidRDefault="00825CD5" w:rsidP="00825CD5" w:rsidR="00825CD5" w:rsidRPr="00041A92">
            <w:pPr>
              <w:rPr>
                <w:rFonts w:hAnsi="Times New Roman" w:ascii="Times New Roman"/>
              </w:rPr>
            </w:pPr>
            <w:r>
              <w:rPr>
                <w:rFonts w:hAnsi="Times New Roman" w:ascii="Times New Roman"/>
              </w:rPr>
              <w:t>OIB: 38818002384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7.906,34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7.906,34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7.906,34</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VRVILO DRAGICA, </w:t>
            </w:r>
          </w:p>
          <w:p w:rsidRDefault="00825CD5" w:rsidP="00825CD5" w:rsidR="00825CD5" w:rsidRPr="00041A92">
            <w:pPr>
              <w:rPr>
                <w:rFonts w:hAnsi="Times New Roman" w:ascii="Times New Roman"/>
              </w:rPr>
            </w:pPr>
            <w:r>
              <w:rPr>
                <w:rFonts w:hAnsi="Times New Roman" w:ascii="Times New Roman"/>
              </w:rPr>
              <w:t>OIB: 28328400847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107.963,48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107.963,48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25.315,16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82.648,32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VUKMAN DAVORKA, </w:t>
            </w:r>
          </w:p>
          <w:p w:rsidRDefault="00825CD5" w:rsidP="00825CD5" w:rsidR="00825CD5" w:rsidRPr="00041A92">
            <w:pPr>
              <w:rPr>
                <w:rFonts w:hAnsi="Times New Roman" w:ascii="Times New Roman"/>
              </w:rPr>
            </w:pPr>
            <w:r>
              <w:rPr>
                <w:rFonts w:hAnsi="Times New Roman" w:ascii="Times New Roman"/>
              </w:rPr>
              <w:t>OIB: 34381411086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11.697,29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11.697,29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11.697,29</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159.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VUKMAN VINKO, </w:t>
            </w:r>
          </w:p>
          <w:p w:rsidRDefault="00825CD5" w:rsidP="00825CD5" w:rsidR="00825CD5" w:rsidRPr="00041A92">
            <w:pPr>
              <w:rPr>
                <w:rFonts w:hAnsi="Times New Roman" w:ascii="Times New Roman"/>
              </w:rPr>
            </w:pPr>
            <w:r>
              <w:rPr>
                <w:rFonts w:hAnsi="Times New Roman" w:ascii="Times New Roman"/>
              </w:rPr>
              <w:t>OIB: 59893311556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267.760,44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267.760,44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26.543,98</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241.216,46</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160.</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VUKOREPA ANICA, </w:t>
            </w:r>
          </w:p>
          <w:p w:rsidRDefault="00825CD5" w:rsidP="00825CD5" w:rsidR="00825CD5" w:rsidRPr="00041A92">
            <w:pPr>
              <w:rPr>
                <w:rFonts w:hAnsi="Times New Roman" w:ascii="Times New Roman"/>
              </w:rPr>
            </w:pPr>
            <w:r>
              <w:rPr>
                <w:rFonts w:hAnsi="Times New Roman" w:ascii="Times New Roman"/>
              </w:rPr>
              <w:t>OIB: 31002425376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164.249,31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164.249,31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164.249,31</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161.</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ZDUNIĆ NARDA, </w:t>
            </w:r>
          </w:p>
          <w:p w:rsidRDefault="00825CD5" w:rsidP="00825CD5" w:rsidR="00825CD5" w:rsidRPr="00041A92">
            <w:pPr>
              <w:rPr>
                <w:rFonts w:hAnsi="Times New Roman" w:ascii="Times New Roman"/>
              </w:rPr>
            </w:pPr>
            <w:r>
              <w:rPr>
                <w:rFonts w:hAnsi="Times New Roman" w:ascii="Times New Roman"/>
              </w:rPr>
              <w:t>OIB: 23622952189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107.545,61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107.545,61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29.729,76</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77.815,85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162.</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ZEC HRVOJE, </w:t>
            </w:r>
          </w:p>
          <w:p w:rsidRDefault="00825CD5" w:rsidP="00825CD5" w:rsidR="00825CD5" w:rsidRPr="00041A92">
            <w:pPr>
              <w:rPr>
                <w:rFonts w:hAnsi="Times New Roman" w:ascii="Times New Roman"/>
              </w:rPr>
            </w:pPr>
            <w:r>
              <w:rPr>
                <w:rFonts w:hAnsi="Times New Roman" w:ascii="Times New Roman"/>
              </w:rPr>
              <w:t>OIB: 80826550317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68.621,31</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68.621,31</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68.621,31</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163.</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ZELENBABA NEVENKA, </w:t>
            </w:r>
          </w:p>
          <w:p w:rsidRDefault="00825CD5" w:rsidP="00825CD5" w:rsidR="00825CD5" w:rsidRPr="00041A92">
            <w:pPr>
              <w:rPr>
                <w:rFonts w:hAnsi="Times New Roman" w:ascii="Times New Roman"/>
              </w:rPr>
            </w:pPr>
            <w:r>
              <w:rPr>
                <w:rFonts w:hAnsi="Times New Roman" w:ascii="Times New Roman"/>
              </w:rPr>
              <w:t>OIB: 62149080255</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257.043,94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257.043,94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25.862,22</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231.181,72</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164.</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ZOVIĆ MARIJA, </w:t>
            </w:r>
          </w:p>
          <w:p w:rsidRDefault="00825CD5" w:rsidP="00825CD5" w:rsidR="00825CD5" w:rsidRPr="00041A92">
            <w:pPr>
              <w:rPr>
                <w:rFonts w:hAnsi="Times New Roman" w:ascii="Times New Roman"/>
              </w:rPr>
            </w:pPr>
            <w:r>
              <w:rPr>
                <w:rFonts w:hAnsi="Times New Roman" w:ascii="Times New Roman"/>
              </w:rPr>
              <w:t>OIB: 26750282783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3.658,76</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3.658,76</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3.658,76</w:t>
            </w:r>
          </w:p>
        </w:tc>
      </w:tr>
      <w:tr w:rsidTr="001E2123" w:rsidR="005B68E5" w:rsidRPr="005B68E5">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lastRenderedPageBreak/>
              <w:t>R. br.</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VJEROVNIK</w:t>
            </w:r>
          </w:p>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OIB</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prijavljene tražbine u kn</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Iznos utvrđene tražbine u kn</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 xml:space="preserve">Iznos osporene tražbine u kn </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sidRPr="005B68E5">
              <w:rPr>
                <w:rFonts w:eastAsia="Times New Roman" w:hAnsi="Times New Roman" w:ascii="Times New Roman"/>
                <w:bCs/>
                <w:lang w:eastAsia="hr-HR"/>
              </w:rPr>
              <w:t>I</w:t>
            </w:r>
            <w:r w:rsidR="001E2123">
              <w:rPr>
                <w:rFonts w:eastAsia="Times New Roman" w:hAnsi="Times New Roman" w:ascii="Times New Roman"/>
                <w:bCs/>
                <w:lang w:eastAsia="hr-HR"/>
              </w:rPr>
              <w:t>znos utvrđene tražbine isplaćen</w:t>
            </w:r>
            <w:r w:rsidRPr="005B68E5">
              <w:rPr>
                <w:rFonts w:eastAsia="Times New Roman" w:hAnsi="Times New Roman" w:ascii="Times New Roman"/>
                <w:bCs/>
                <w:lang w:eastAsia="hr-HR"/>
              </w:rPr>
              <w:t xml:space="preserve"> od Agencije u kn</w:t>
            </w:r>
          </w:p>
        </w:tc>
        <w:tc>
          <w:tcPr>
            <w:tcW w:type="dxa" w:w="1420"/>
            <w:tcBorders>
              <w:top w:space="0" w:sz="8" w:color="auto" w:val="single"/>
              <w:left w:space="0" w:sz="4" w:color="auto" w:val="single"/>
              <w:bottom w:space="0" w:sz="8" w:color="auto" w:val="single"/>
              <w:right w:space="0" w:sz="8" w:color="auto" w:val="single"/>
            </w:tcBorders>
            <w:vAlign w:val="center"/>
          </w:tcPr>
          <w:p w:rsidRDefault="005B68E5" w:rsidP="001E2123" w:rsidR="005B68E5" w:rsidRPr="005B68E5">
            <w:pPr>
              <w:jc w:val="center"/>
              <w:rPr>
                <w:rFonts w:eastAsia="Times New Roman" w:hAnsi="Times New Roman" w:ascii="Times New Roman"/>
                <w:bCs/>
                <w:lang w:eastAsia="hr-HR"/>
              </w:rPr>
            </w:pPr>
            <w:r>
              <w:rPr>
                <w:rFonts w:eastAsia="Times New Roman" w:hAnsi="Times New Roman" w:ascii="Times New Roman"/>
                <w:bCs/>
                <w:lang w:eastAsia="hr-HR"/>
              </w:rPr>
              <w:t>Iznos utvrđene tražbine preostale za isplatu u kn</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165.</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ZULIM DRAGINJA, </w:t>
            </w:r>
          </w:p>
          <w:p w:rsidRDefault="00825CD5" w:rsidP="00825CD5" w:rsidR="00825CD5" w:rsidRPr="00041A92">
            <w:pPr>
              <w:rPr>
                <w:rFonts w:hAnsi="Times New Roman" w:ascii="Times New Roman"/>
              </w:rPr>
            </w:pPr>
            <w:r>
              <w:rPr>
                <w:rFonts w:hAnsi="Times New Roman" w:ascii="Times New Roman"/>
              </w:rPr>
              <w:t>OIB: 03038215693</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12.220,08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12.220,08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12.220,08</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166.</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ŽAJA DRAGICA, </w:t>
            </w:r>
          </w:p>
          <w:p w:rsidRDefault="00825CD5" w:rsidP="00825CD5" w:rsidR="00825CD5" w:rsidRPr="00041A92">
            <w:pPr>
              <w:rPr>
                <w:rFonts w:hAnsi="Times New Roman" w:ascii="Times New Roman"/>
              </w:rPr>
            </w:pPr>
            <w:r>
              <w:rPr>
                <w:rFonts w:hAnsi="Times New Roman" w:ascii="Times New Roman"/>
              </w:rPr>
              <w:t>OIB: 93752159989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248.755,87</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248.755,87</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24.877,72</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223.878,15</w:t>
            </w:r>
          </w:p>
        </w:tc>
      </w:tr>
      <w:tr w:rsidTr="00825CD5" w:rsidR="00825CD5" w:rsidRPr="00CF0CEB">
        <w:trPr>
          <w:trHeight w:val="85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167.</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B02D70">
            <w:pPr>
              <w:rPr>
                <w:rFonts w:hAnsi="Times New Roman" w:ascii="Times New Roman"/>
              </w:rPr>
            </w:pPr>
            <w:r>
              <w:rPr>
                <w:rFonts w:hAnsi="Times New Roman" w:ascii="Times New Roman"/>
              </w:rPr>
              <w:t xml:space="preserve">ŽIVALJIĆ MILA, </w:t>
            </w:r>
          </w:p>
          <w:p w:rsidRDefault="00825CD5" w:rsidP="00825CD5" w:rsidR="00825CD5" w:rsidRPr="00041A92">
            <w:pPr>
              <w:rPr>
                <w:rFonts w:hAnsi="Times New Roman" w:ascii="Times New Roman"/>
              </w:rPr>
            </w:pPr>
            <w:r>
              <w:rPr>
                <w:rFonts w:hAnsi="Times New Roman" w:ascii="Times New Roman"/>
              </w:rPr>
              <w:t>OIB: 04436455034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149.681,59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149.681,59</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149.681,59</w:t>
            </w:r>
          </w:p>
        </w:tc>
      </w:tr>
      <w:tr w:rsidTr="00825CD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sidRPr="00041A92">
              <w:rPr>
                <w:rFonts w:hAnsi="Times New Roman" w:ascii="Times New Roman"/>
                <w:sz w:val="22"/>
                <w:szCs w:val="22"/>
                <w:lang w:eastAsia="hr-HR"/>
              </w:rPr>
              <w:t>168.</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rPr>
                <w:rFonts w:hAnsi="Times New Roman" w:ascii="Times New Roman"/>
              </w:rPr>
            </w:pPr>
            <w:r>
              <w:rPr>
                <w:rFonts w:hAnsi="Times New Roman" w:ascii="Times New Roman"/>
              </w:rPr>
              <w:t xml:space="preserve">ŽUPANOVIĆ SLAVICA, </w:t>
            </w:r>
          </w:p>
          <w:p w:rsidRDefault="00825CD5" w:rsidP="00825CD5" w:rsidR="00825CD5" w:rsidRPr="00041A92">
            <w:pPr>
              <w:rPr>
                <w:rFonts w:hAnsi="Times New Roman" w:ascii="Times New Roman"/>
              </w:rPr>
            </w:pPr>
            <w:r>
              <w:rPr>
                <w:rFonts w:hAnsi="Times New Roman" w:ascii="Times New Roman"/>
              </w:rPr>
              <w:t>OIB: 39458682228</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8.185,24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8.185,24</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rPr>
            </w:pPr>
            <w:r>
              <w:rPr>
                <w:rFonts w:hAnsi="Times New Roman" w:ascii="Times New Roman"/>
              </w:rPr>
              <w:t>0,00</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0,00</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D32895">
            <w:pPr>
              <w:jc w:val="center"/>
              <w:rPr>
                <w:rFonts w:eastAsia="Times New Roman" w:hAnsi="Times New Roman" w:ascii="Times New Roman"/>
                <w:color w:val="000000"/>
                <w:lang w:val="en-US"/>
              </w:rPr>
            </w:pPr>
            <w:r w:rsidRPr="00D32895">
              <w:rPr>
                <w:rFonts w:eastAsia="Times New Roman" w:hAnsi="Times New Roman" w:ascii="Times New Roman"/>
                <w:color w:val="000000"/>
                <w:lang w:val="en-US"/>
              </w:rPr>
              <w:t>8.185,24</w:t>
            </w:r>
          </w:p>
        </w:tc>
      </w:tr>
      <w:tr w:rsidTr="005B68E5" w:rsidR="00825CD5" w:rsidRPr="00CF0CEB">
        <w:trPr>
          <w:trHeight w:val="1020"/>
        </w:trPr>
        <w:tc>
          <w:tcPr>
            <w:tcW w:type="dxa" w:w="608"/>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rsidRPr="00041A92">
            <w:pPr>
              <w:jc w:val="center"/>
              <w:rPr>
                <w:rFonts w:hAnsi="Times New Roman" w:ascii="Times New Roman"/>
                <w:sz w:val="22"/>
                <w:szCs w:val="22"/>
                <w:lang w:eastAsia="hr-HR"/>
              </w:rPr>
            </w:pPr>
            <w:r>
              <w:rPr>
                <w:rFonts w:hAnsi="Times New Roman" w:ascii="Times New Roman"/>
                <w:sz w:val="22"/>
                <w:szCs w:val="22"/>
                <w:lang w:eastAsia="hr-HR"/>
              </w:rPr>
              <w:t>169.</w:t>
            </w:r>
          </w:p>
        </w:tc>
        <w:tc>
          <w:tcPr>
            <w:tcW w:type="dxa" w:w="2252"/>
            <w:tcBorders>
              <w:top w:space="0" w:sz="8" w:color="auto" w:val="single"/>
              <w:left w:space="0" w:sz="8" w:color="auto" w:val="single"/>
              <w:bottom w:space="0" w:sz="8" w:color="auto" w:val="single"/>
              <w:right w:space="0" w:sz="8" w:color="auto" w:val="single"/>
            </w:tcBorders>
            <w:shd w:fill="auto" w:color="auto" w:val="clear"/>
            <w:vAlign w:val="center"/>
          </w:tcPr>
          <w:p w:rsidRDefault="00066555" w:rsidP="00825CD5" w:rsidR="00825CD5">
            <w:pPr>
              <w:rPr>
                <w:rFonts w:eastAsia="Times New Roman" w:hAnsi="Times New Roman" w:ascii="Times New Roman"/>
                <w:lang w:eastAsia="hr-HR"/>
              </w:rPr>
            </w:pPr>
            <w:r>
              <w:rPr>
                <w:rFonts w:eastAsia="Times New Roman" w:hAnsi="Times New Roman" w:ascii="Times New Roman"/>
                <w:lang w:eastAsia="hr-HR"/>
              </w:rPr>
              <w:t>Agencija</w:t>
            </w:r>
            <w:r w:rsidR="00825CD5" w:rsidRPr="008834F8">
              <w:rPr>
                <w:rFonts w:eastAsia="Times New Roman" w:hAnsi="Times New Roman" w:ascii="Times New Roman"/>
                <w:lang w:eastAsia="hr-HR"/>
              </w:rPr>
              <w:t xml:space="preserve"> za osiguranje radni</w:t>
            </w:r>
            <w:r w:rsidR="00825CD5" w:rsidRPr="008834F8">
              <w:rPr>
                <w:rFonts w:eastAsia="Times New Roman" w:hAnsi="Times New Roman" w:ascii="Times New Roman" w:hint="eastAsia"/>
                <w:lang w:eastAsia="hr-HR"/>
              </w:rPr>
              <w:t>č</w:t>
            </w:r>
            <w:r w:rsidR="00825CD5" w:rsidRPr="008834F8">
              <w:rPr>
                <w:rFonts w:eastAsia="Times New Roman" w:hAnsi="Times New Roman" w:ascii="Times New Roman"/>
                <w:lang w:eastAsia="hr-HR"/>
              </w:rPr>
              <w:t xml:space="preserve">kih </w:t>
            </w:r>
            <w:r w:rsidR="005B68E5">
              <w:rPr>
                <w:rFonts w:eastAsia="Times New Roman" w:hAnsi="Times New Roman" w:ascii="Times New Roman"/>
                <w:lang w:eastAsia="hr-HR"/>
              </w:rPr>
              <w:t xml:space="preserve">tražbina </w:t>
            </w:r>
          </w:p>
          <w:p w:rsidRDefault="00825CD5" w:rsidP="00825CD5" w:rsidR="00825CD5" w:rsidRPr="007D0A55">
            <w:pPr>
              <w:rPr>
                <w:rFonts w:eastAsia="Times New Roman" w:hAnsi="Times New Roman" w:ascii="Times New Roman"/>
                <w:lang w:eastAsia="hr-HR"/>
              </w:rPr>
            </w:pPr>
            <w:r>
              <w:rPr>
                <w:rFonts w:eastAsia="Times New Roman" w:hAnsi="Times New Roman" w:ascii="Times New Roman"/>
                <w:lang w:eastAsia="hr-HR"/>
              </w:rPr>
              <w:t xml:space="preserve">OIB: </w:t>
            </w:r>
            <w:r w:rsidR="005B68E5" w:rsidRPr="005B68E5">
              <w:rPr>
                <w:rFonts w:hAnsi="Times New Roman" w:ascii="Times New Roman"/>
                <w:color w:val="000000"/>
              </w:rPr>
              <w:t>04323472109</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825CD5" w:rsidR="00825CD5" w:rsidRPr="00862D25">
            <w:pPr>
              <w:jc w:val="center"/>
              <w:rPr>
                <w:rFonts w:eastAsia="Times New Roman" w:hAnsi="Times New Roman" w:ascii="Times New Roman"/>
                <w:lang w:eastAsia="hr-HR"/>
              </w:rPr>
            </w:pPr>
            <w:r>
              <w:rPr>
                <w:rFonts w:eastAsia="Times New Roman" w:hAnsi="Times New Roman" w:ascii="Times New Roman"/>
                <w:lang w:eastAsia="hr-HR"/>
              </w:rPr>
              <w:t>/</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825CD5" w:rsidR="00825CD5" w:rsidRPr="00862D25">
            <w:pPr>
              <w:jc w:val="center"/>
              <w:rPr>
                <w:rFonts w:eastAsia="Times New Roman" w:hAnsi="Times New Roman" w:ascii="Times New Roman"/>
                <w:lang w:eastAsia="hr-HR"/>
              </w:rPr>
            </w:pPr>
            <w:r>
              <w:rPr>
                <w:rFonts w:eastAsia="Times New Roman" w:hAnsi="Times New Roman" w:ascii="Times New Roman"/>
                <w:lang w:eastAsia="hr-HR"/>
              </w:rPr>
              <w:t>/</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5B68E5" w:rsidP="00825CD5" w:rsidR="00825CD5" w:rsidRPr="00A04F42">
            <w:pPr>
              <w:jc w:val="center"/>
              <w:rPr>
                <w:rFonts w:eastAsia="Times New Roman" w:hAnsi="Times New Roman" w:ascii="Times New Roman"/>
                <w:lang w:eastAsia="hr-HR"/>
              </w:rPr>
            </w:pPr>
            <w:r>
              <w:rPr>
                <w:rFonts w:eastAsia="Times New Roman" w:hAnsi="Times New Roman" w:ascii="Times New Roman"/>
                <w:lang w:eastAsia="hr-HR"/>
              </w:rPr>
              <w:t>/</w:t>
            </w:r>
          </w:p>
        </w:tc>
        <w:tc>
          <w:tcPr>
            <w:tcW w:type="dxa" w:w="1417"/>
            <w:tcBorders>
              <w:top w:space="0" w:sz="8" w:color="auto" w:val="single"/>
              <w:left w:space="0" w:sz="4" w:color="auto" w:val="single"/>
              <w:bottom w:space="0" w:sz="8" w:color="auto" w:val="single"/>
              <w:right w:space="0" w:sz="8" w:color="auto" w:val="single"/>
            </w:tcBorders>
            <w:vAlign w:val="center"/>
          </w:tcPr>
          <w:p w:rsidRDefault="005B68E5" w:rsidP="00825CD5" w:rsidR="00825CD5" w:rsidRPr="00F4103D">
            <w:pPr>
              <w:jc w:val="center"/>
              <w:rPr>
                <w:rFonts w:hAnsi="Times New Roman" w:ascii="Times New Roman"/>
                <w:color w:val="000000"/>
              </w:rPr>
            </w:pPr>
            <w:r>
              <w:rPr>
                <w:rFonts w:hAnsi="Times New Roman" w:ascii="Times New Roman"/>
                <w:color w:val="000000"/>
              </w:rPr>
              <w:t>/</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F4103D">
            <w:pPr>
              <w:jc w:val="center"/>
              <w:rPr>
                <w:rFonts w:eastAsia="Times New Roman" w:hAnsi="Times New Roman" w:ascii="Times New Roman"/>
                <w:lang w:eastAsia="hr-HR"/>
              </w:rPr>
            </w:pPr>
            <w:r>
              <w:rPr>
                <w:rFonts w:eastAsia="Times New Roman" w:hAnsi="Times New Roman" w:ascii="Times New Roman"/>
                <w:lang w:eastAsia="hr-HR"/>
              </w:rPr>
              <w:t>2.168.548,58</w:t>
            </w:r>
          </w:p>
        </w:tc>
      </w:tr>
      <w:tr w:rsidTr="00825CD5" w:rsidR="00825CD5" w:rsidRPr="00CF0CEB">
        <w:trPr>
          <w:trHeight w:val="1020"/>
        </w:trPr>
        <w:tc>
          <w:tcPr>
            <w:tcW w:type="dxa" w:w="2860"/>
            <w:gridSpan w:val="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1B6BFA" w:rsidR="00825CD5" w:rsidRPr="008834F8">
            <w:pPr>
              <w:jc w:val="center"/>
              <w:rPr>
                <w:rFonts w:eastAsia="Times New Roman" w:hAnsi="Times New Roman" w:ascii="Times New Roman"/>
                <w:lang w:eastAsia="hr-HR"/>
              </w:rPr>
            </w:pPr>
            <w:r>
              <w:rPr>
                <w:rFonts w:eastAsia="Times New Roman" w:hAnsi="Times New Roman" w:ascii="Times New Roman"/>
                <w:lang w:eastAsia="hr-HR"/>
              </w:rPr>
              <w:t>UKUPNO:</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jc w:val="center"/>
              <w:rPr>
                <w:rFonts w:hAnsi="Times New Roman" w:ascii="Times New Roman"/>
              </w:rPr>
            </w:pPr>
            <w:r w:rsidRPr="00423769">
              <w:rPr>
                <w:rFonts w:hAnsi="Times New Roman" w:ascii="Times New Roman"/>
              </w:rPr>
              <w:t>51.322.346,84</w:t>
            </w:r>
          </w:p>
        </w:tc>
        <w:tc>
          <w:tcPr>
            <w:tcW w:type="dxa" w:w="1415"/>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jc w:val="center"/>
              <w:rPr>
                <w:rFonts w:hAnsi="Times New Roman" w:ascii="Times New Roman"/>
              </w:rPr>
            </w:pPr>
            <w:r w:rsidRPr="00423769">
              <w:rPr>
                <w:rFonts w:hAnsi="Times New Roman" w:ascii="Times New Roman"/>
              </w:rPr>
              <w:t>50.949.683,38</w:t>
            </w:r>
          </w:p>
        </w:tc>
        <w:tc>
          <w:tcPr>
            <w:tcW w:type="dxa" w:w="1422"/>
            <w:tcBorders>
              <w:top w:space="0" w:sz="8" w:color="auto" w:val="single"/>
              <w:left w:space="0" w:sz="8" w:color="auto" w:val="single"/>
              <w:bottom w:space="0" w:sz="8" w:color="auto" w:val="single"/>
              <w:right w:space="0" w:sz="8" w:color="auto" w:val="single"/>
            </w:tcBorders>
            <w:shd w:fill="auto" w:color="auto" w:val="clear"/>
            <w:vAlign w:val="center"/>
          </w:tcPr>
          <w:p w:rsidRDefault="00825CD5" w:rsidP="00825CD5" w:rsidR="00825CD5">
            <w:pPr>
              <w:jc w:val="center"/>
              <w:rPr>
                <w:rFonts w:hAnsi="Times New Roman" w:ascii="Times New Roman"/>
              </w:rPr>
            </w:pPr>
            <w:r w:rsidRPr="00423769">
              <w:rPr>
                <w:rFonts w:hAnsi="Times New Roman" w:ascii="Times New Roman"/>
              </w:rPr>
              <w:t>372.663,46</w:t>
            </w:r>
          </w:p>
        </w:tc>
        <w:tc>
          <w:tcPr>
            <w:tcW w:type="dxa" w:w="1417"/>
            <w:tcBorders>
              <w:top w:space="0" w:sz="8" w:color="auto" w:val="single"/>
              <w:left w:space="0" w:sz="4" w:color="auto" w:val="single"/>
              <w:bottom w:space="0" w:sz="8" w:color="auto" w:val="single"/>
              <w:right w:space="0" w:sz="8" w:color="auto" w:val="single"/>
            </w:tcBorders>
            <w:vAlign w:val="center"/>
          </w:tcPr>
          <w:p w:rsidRDefault="00825CD5" w:rsidP="00825CD5" w:rsidR="00825CD5" w:rsidRPr="00041A92">
            <w:pPr>
              <w:jc w:val="center"/>
              <w:rPr>
                <w:rFonts w:hAnsi="Times New Roman" w:ascii="Times New Roman"/>
              </w:rPr>
            </w:pPr>
            <w:r w:rsidRPr="00423769">
              <w:rPr>
                <w:rFonts w:hAnsi="Times New Roman" w:ascii="Times New Roman"/>
              </w:rPr>
              <w:t>2.168.548,58</w:t>
            </w:r>
          </w:p>
        </w:tc>
        <w:tc>
          <w:tcPr>
            <w:tcW w:type="dxa" w:w="1420"/>
            <w:tcBorders>
              <w:top w:space="0" w:sz="8" w:color="auto" w:val="single"/>
              <w:left w:space="0" w:sz="4" w:color="auto" w:val="single"/>
              <w:bottom w:space="0" w:sz="8" w:color="auto" w:val="single"/>
              <w:right w:space="0" w:sz="8" w:color="auto" w:val="single"/>
            </w:tcBorders>
            <w:vAlign w:val="center"/>
          </w:tcPr>
          <w:p w:rsidRDefault="00825CD5" w:rsidP="00825CD5" w:rsidR="00825CD5" w:rsidRPr="00041A92">
            <w:pPr>
              <w:jc w:val="center"/>
              <w:rPr>
                <w:rFonts w:hAnsi="Times New Roman" w:ascii="Times New Roman"/>
              </w:rPr>
            </w:pPr>
            <w:r w:rsidRPr="00423769">
              <w:rPr>
                <w:rFonts w:hAnsi="Times New Roman" w:ascii="Times New Roman"/>
              </w:rPr>
              <w:t>50.949.683,38</w:t>
            </w:r>
          </w:p>
        </w:tc>
      </w:tr>
    </w:tbl>
    <w:p w:rsidRDefault="00542FF3" w:rsidP="00542FF3" w:rsidR="00542FF3" w:rsidRPr="003A70D2">
      <w:pPr>
        <w:rPr>
          <w:rFonts w:hAnsi="Times New Roman" w:ascii="Times New Roman"/>
          <w:sz w:val="28"/>
          <w:szCs w:val="28"/>
        </w:rPr>
      </w:pPr>
    </w:p>
    <w:p w:rsidRDefault="003A70D2" w:rsidP="00E23A72" w:rsidR="001C052F">
      <w:pPr>
        <w:rPr>
          <w:rFonts w:hAnsi="Times New Roman" w:ascii="Times New Roman"/>
          <w:sz w:val="24"/>
          <w:szCs w:val="24"/>
        </w:rPr>
      </w:pPr>
      <w:r>
        <w:rPr>
          <w:rFonts w:hAnsi="Times New Roman" w:ascii="Times New Roman"/>
          <w:sz w:val="24"/>
          <w:szCs w:val="24"/>
        </w:rPr>
        <w:t>III</w:t>
      </w:r>
      <w:r w:rsidR="001C052F" w:rsidRPr="001C052F">
        <w:rPr>
          <w:rFonts w:hAnsi="Times New Roman" w:ascii="Times New Roman"/>
          <w:sz w:val="24"/>
          <w:szCs w:val="24"/>
        </w:rPr>
        <w:t xml:space="preserve">. </w:t>
      </w:r>
      <w:r w:rsidR="001C052F">
        <w:rPr>
          <w:rFonts w:hAnsi="Times New Roman" w:ascii="Times New Roman"/>
          <w:sz w:val="24"/>
          <w:szCs w:val="24"/>
        </w:rPr>
        <w:t xml:space="preserve">Ovo rješenje će se objaviti na mrežnoj stranici e-Oglasnoj ploči sudova. </w:t>
      </w:r>
    </w:p>
    <w:p w:rsidRDefault="001C052F" w:rsidP="00E23A72" w:rsidR="001C052F" w:rsidRPr="00094F00">
      <w:pPr>
        <w:rPr>
          <w:rFonts w:hAnsi="Times New Roman" w:ascii="Times New Roman"/>
        </w:rPr>
      </w:pPr>
    </w:p>
    <w:p w:rsidRDefault="001C052F" w:rsidP="00E23A72" w:rsidR="001C052F" w:rsidRPr="00094F00">
      <w:pPr>
        <w:rPr>
          <w:rFonts w:hAnsi="Times New Roman" w:ascii="Times New Roman"/>
          <w:sz w:val="22"/>
          <w:szCs w:val="22"/>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5B68E5" w:rsidP="005A3252" w:rsidR="005B68E5">
      <w:pPr>
        <w:jc w:val="both"/>
        <w:rPr>
          <w:rFonts w:hAnsi="Times New Roman" w:ascii="Times New Roman"/>
          <w:sz w:val="24"/>
          <w:szCs w:val="24"/>
        </w:rPr>
      </w:pPr>
      <w:r>
        <w:rPr>
          <w:rFonts w:hAnsi="Times New Roman" w:ascii="Times New Roman"/>
          <w:sz w:val="24"/>
          <w:szCs w:val="24"/>
        </w:rPr>
        <w:tab/>
        <w:t xml:space="preserve">U stečajnom postupku koji se nad dužnikom Kaštelanski staklenici d.d. u stečaju Kaštel Štafilić, vodi kod ovog suda broj St-19/2015, nakon održanog općeg ispitnog ročišta na kojem su sukladno odredbama članka 175. </w:t>
      </w:r>
      <w:r w:rsidRPr="005B68E5">
        <w:rPr>
          <w:rFonts w:hAnsi="Times New Roman" w:ascii="Times New Roman"/>
          <w:sz w:val="24"/>
          <w:szCs w:val="24"/>
        </w:rPr>
        <w:t>Stečajnog zakona (Narodne novine broj 44/96, 29/99, 129/00, 123/03, 82/06, 116/10, 25/12, 133/12 i 45/13, dalje SZ)</w:t>
      </w:r>
      <w:r>
        <w:rPr>
          <w:rFonts w:hAnsi="Times New Roman" w:ascii="Times New Roman"/>
          <w:sz w:val="24"/>
          <w:szCs w:val="24"/>
        </w:rPr>
        <w:t xml:space="preserve"> ispitane prijavljene tražbine stečajnih vjerovnika viših isplatnih redova, sud je 5. studenog 2015. sastavio posebnu tablicu ispitanih tražbina stečajnih vjerovnika prvog i drugog višeg isplatnog reda, a na temelju koje tablice je 5. studenog 2015. doneseno rješenje o utvrđenim i osporenim tražbinama stečajnih vjerovnika. </w:t>
      </w:r>
    </w:p>
    <w:p w:rsidRDefault="005B68E5" w:rsidP="005A3252" w:rsidR="005B68E5">
      <w:pPr>
        <w:jc w:val="both"/>
        <w:rPr>
          <w:rFonts w:hAnsi="Times New Roman" w:ascii="Times New Roman"/>
          <w:sz w:val="24"/>
          <w:szCs w:val="24"/>
        </w:rPr>
      </w:pPr>
    </w:p>
    <w:p w:rsidRDefault="005B68E5" w:rsidP="0088218A" w:rsidR="005B68E5">
      <w:pPr>
        <w:ind w:firstLine="708"/>
        <w:jc w:val="both"/>
        <w:rPr>
          <w:rFonts w:hAnsi="Times New Roman" w:ascii="Times New Roman"/>
          <w:sz w:val="24"/>
          <w:szCs w:val="24"/>
        </w:rPr>
      </w:pPr>
      <w:r>
        <w:rPr>
          <w:rFonts w:hAnsi="Times New Roman" w:ascii="Times New Roman"/>
          <w:sz w:val="24"/>
          <w:szCs w:val="24"/>
        </w:rPr>
        <w:t>Podneskom od 24. vel</w:t>
      </w:r>
      <w:r w:rsidR="001E2123">
        <w:rPr>
          <w:rFonts w:hAnsi="Times New Roman" w:ascii="Times New Roman"/>
          <w:sz w:val="24"/>
          <w:szCs w:val="24"/>
        </w:rPr>
        <w:t>jače</w:t>
      </w:r>
      <w:r>
        <w:rPr>
          <w:rFonts w:hAnsi="Times New Roman" w:ascii="Times New Roman"/>
          <w:sz w:val="24"/>
          <w:szCs w:val="24"/>
        </w:rPr>
        <w:t xml:space="preserve"> 2016. Agencija za osiguranje radničkih potraživanja u slučaju stečaja poslodavca, sadašnjeg naziva Agencija za osiguranje radničkih tražbina (dalje: Agencija), podnijela je ovom sudu zahtjev za ispravak tablice ispitanih tražbina stečajnih vjerovnika. Tim podneskom Agencija je izvijestila sud da</w:t>
      </w:r>
      <w:r w:rsidR="0088218A">
        <w:rPr>
          <w:rFonts w:hAnsi="Times New Roman" w:ascii="Times New Roman"/>
          <w:sz w:val="24"/>
          <w:szCs w:val="24"/>
        </w:rPr>
        <w:t xml:space="preserve"> je temeljem Zakona o osiguranju</w:t>
      </w:r>
      <w:r>
        <w:rPr>
          <w:rFonts w:hAnsi="Times New Roman" w:ascii="Times New Roman"/>
          <w:sz w:val="24"/>
          <w:szCs w:val="24"/>
        </w:rPr>
        <w:t xml:space="preserve"> potraživanja radnika u slučaju stečaja poslodavca </w:t>
      </w:r>
      <w:r w:rsidR="0088218A">
        <w:rPr>
          <w:rFonts w:hAnsi="Times New Roman" w:ascii="Times New Roman"/>
          <w:sz w:val="24"/>
          <w:szCs w:val="24"/>
        </w:rPr>
        <w:t>izvršila isplate dijela utvrđenih tražbina bivših radnika stečajnog dužnika te da tako izvršene isplate ukupno iznose 2.168.548,58 kn. S obzirom da je Agencija djelomično ispunila obvezu koju stečajni dužnik ima prema tim stečajnim vjerovnicima, to je stoga ista predložila sudu</w:t>
      </w:r>
      <w:r w:rsidR="001E2123">
        <w:rPr>
          <w:rFonts w:hAnsi="Times New Roman" w:ascii="Times New Roman"/>
          <w:sz w:val="24"/>
          <w:szCs w:val="24"/>
        </w:rPr>
        <w:t>,</w:t>
      </w:r>
      <w:r w:rsidR="0088218A">
        <w:rPr>
          <w:rFonts w:hAnsi="Times New Roman" w:ascii="Times New Roman"/>
          <w:sz w:val="24"/>
          <w:szCs w:val="24"/>
        </w:rPr>
        <w:t xml:space="preserve"> sukladno odredbama članka 21. </w:t>
      </w:r>
      <w:r w:rsidR="0088218A">
        <w:rPr>
          <w:rFonts w:hAnsi="Times New Roman" w:ascii="Times New Roman"/>
          <w:sz w:val="24"/>
          <w:szCs w:val="24"/>
        </w:rPr>
        <w:lastRenderedPageBreak/>
        <w:t>Zakona o osiguranju potraživanja radnika u slučaju stečaja poslodavca</w:t>
      </w:r>
      <w:r w:rsidR="001E2123">
        <w:rPr>
          <w:rFonts w:hAnsi="Times New Roman" w:ascii="Times New Roman"/>
          <w:sz w:val="24"/>
          <w:szCs w:val="24"/>
        </w:rPr>
        <w:t>,</w:t>
      </w:r>
      <w:r w:rsidR="0088218A">
        <w:rPr>
          <w:rFonts w:hAnsi="Times New Roman" w:ascii="Times New Roman"/>
          <w:sz w:val="24"/>
          <w:szCs w:val="24"/>
        </w:rPr>
        <w:t xml:space="preserve"> ispraviti tablicu ispitanih tražbina. U privitku tog podneska, Agencija je dostavila specifikaciju potraživanja, potvrde o zaprimljenim uplatama, kao i pojedinačna rješenja donesena u upravnom postupku kojima se radnicima stečajnog dužnika utvrđuje pravo na isplatu potraživanja u točno određenim iznosima. </w:t>
      </w:r>
    </w:p>
    <w:p w:rsidRDefault="0088218A" w:rsidP="0088218A" w:rsidR="0088218A">
      <w:pPr>
        <w:ind w:firstLine="708"/>
        <w:jc w:val="both"/>
        <w:rPr>
          <w:rFonts w:hAnsi="Times New Roman" w:ascii="Times New Roman"/>
          <w:sz w:val="24"/>
          <w:szCs w:val="24"/>
        </w:rPr>
      </w:pPr>
    </w:p>
    <w:p w:rsidRDefault="0088218A" w:rsidP="0088218A" w:rsidR="0088218A">
      <w:pPr>
        <w:ind w:firstLine="708"/>
        <w:jc w:val="both"/>
        <w:rPr>
          <w:rFonts w:hAnsi="Times New Roman" w:ascii="Times New Roman"/>
          <w:sz w:val="24"/>
          <w:szCs w:val="24"/>
        </w:rPr>
      </w:pPr>
      <w:r>
        <w:rPr>
          <w:rFonts w:hAnsi="Times New Roman" w:ascii="Times New Roman"/>
          <w:sz w:val="24"/>
          <w:szCs w:val="24"/>
        </w:rPr>
        <w:t>Isto tako</w:t>
      </w:r>
      <w:r w:rsidR="001E2123">
        <w:rPr>
          <w:rFonts w:hAnsi="Times New Roman" w:ascii="Times New Roman"/>
          <w:sz w:val="24"/>
          <w:szCs w:val="24"/>
        </w:rPr>
        <w:t>,</w:t>
      </w:r>
      <w:r>
        <w:rPr>
          <w:rFonts w:hAnsi="Times New Roman" w:ascii="Times New Roman"/>
          <w:sz w:val="24"/>
          <w:szCs w:val="24"/>
        </w:rPr>
        <w:t xml:space="preserve"> potrebno je navesti da je steča</w:t>
      </w:r>
      <w:r w:rsidR="001E2123">
        <w:rPr>
          <w:rFonts w:hAnsi="Times New Roman" w:ascii="Times New Roman"/>
          <w:sz w:val="24"/>
          <w:szCs w:val="24"/>
        </w:rPr>
        <w:t>jni upravitelj Vedran Šeparović</w:t>
      </w:r>
      <w:r>
        <w:rPr>
          <w:rFonts w:hAnsi="Times New Roman" w:ascii="Times New Roman"/>
          <w:sz w:val="24"/>
          <w:szCs w:val="24"/>
        </w:rPr>
        <w:t xml:space="preserve"> podneskom od 11. ožujka 2016. dostavio očitovanje o podnesenom zahtjevu Agencije, navodeći da su podaci o izvršenim isplatama točni te da je Agencija doista na ime isplate dijela utvrđenih tražbina vjerovnika prvog višeg isplatnog reda isplatila ukupno iznos od 2.168.548,58 kn, a radi čega je stečajni upravitelj predložio sudu prihvatiti zahtjev Agencije za ispravak tablice ispitanih tražbina u odnosu na vjerovnike prvog višeg isplatnog reda. Stečajni upravitelj je u privitku tog podneska dostavio i tablicu tražbina vjerovnika prvog višeg isplatnog reda u kojem je, za svakog pojedinog vjerovnika prvog višeg isplatnog reda, naveo iznos utvrđene tražbine, zatim iznos tražbine koji je plaćen od strane Agencije, kao i preostali iznos utvrđene tražbine za isplatu. </w:t>
      </w:r>
    </w:p>
    <w:p w:rsidRDefault="0088218A" w:rsidP="0088218A" w:rsidR="0088218A">
      <w:pPr>
        <w:ind w:firstLine="708"/>
        <w:jc w:val="both"/>
        <w:rPr>
          <w:rFonts w:hAnsi="Times New Roman" w:ascii="Times New Roman"/>
          <w:sz w:val="24"/>
          <w:szCs w:val="24"/>
        </w:rPr>
      </w:pPr>
    </w:p>
    <w:p w:rsidRDefault="0088218A" w:rsidP="0088218A" w:rsidR="0088218A">
      <w:pPr>
        <w:ind w:firstLine="708"/>
        <w:jc w:val="both"/>
        <w:rPr>
          <w:rFonts w:hAnsi="Times New Roman" w:ascii="Times New Roman"/>
          <w:sz w:val="24"/>
          <w:szCs w:val="24"/>
        </w:rPr>
      </w:pPr>
      <w:r>
        <w:rPr>
          <w:rFonts w:hAnsi="Times New Roman" w:ascii="Times New Roman"/>
          <w:sz w:val="24"/>
          <w:szCs w:val="24"/>
        </w:rPr>
        <w:t xml:space="preserve">Odredbama članka 21. stavak 1. Zakona o osiguranju potraživanja radnika u slučaju stečaja poslodavca (Narodne novine broj 86/08, 80/13 i 82/15), a odredbe kojeg Zakona se u konkretnom slučaju primjenjuju budući da je predmetni postupak započet prije stupanja na snagu Zakona o osiguranju radničkih tražbina (Narodne novine broj 70/17), propisano je da potraživanja koja temeljem tog Zakona isplati Agencija prelaze na Agenciju danom uplate iz odredbe članka 19. stavak 4. ovog Zakona. Stavkom 2. istog članka propisano je da danom prijenosa potraživanja Agencija preuzima sva procesna prava stečajnog vjerovnika u odnosu na preuzeta potraživanja, dok je stavkom 3. tog članka propisano da o prijenosu potraživanja i preuzimanja procesnih prava stečajnog vjerovnika Agencija obavještava nadležni stečajni sud, uz dokaz o ispunjenju dijela potraživanja. Stavkom 4. istog članka propisano je da će temeljem obavijesti iz stavka 3. ovog članka nadležni stečajni sud ispraviti tablicu ispitanih tražbina i primjerak tako ispravljenog rješenja o utvrđivanju tražbina dostaviti Agenciji. </w:t>
      </w:r>
    </w:p>
    <w:p w:rsidRDefault="0088218A" w:rsidP="0088218A" w:rsidR="0088218A">
      <w:pPr>
        <w:ind w:firstLine="708"/>
        <w:jc w:val="both"/>
        <w:rPr>
          <w:rFonts w:hAnsi="Times New Roman" w:ascii="Times New Roman"/>
          <w:sz w:val="24"/>
          <w:szCs w:val="24"/>
        </w:rPr>
      </w:pPr>
    </w:p>
    <w:p w:rsidRDefault="0088218A" w:rsidP="0088218A" w:rsidR="0088218A">
      <w:pPr>
        <w:ind w:firstLine="708"/>
        <w:jc w:val="both"/>
        <w:rPr>
          <w:rFonts w:hAnsi="Times New Roman" w:ascii="Times New Roman"/>
          <w:sz w:val="24"/>
          <w:szCs w:val="24"/>
        </w:rPr>
      </w:pPr>
      <w:r>
        <w:rPr>
          <w:rFonts w:hAnsi="Times New Roman" w:ascii="Times New Roman"/>
          <w:sz w:val="24"/>
          <w:szCs w:val="24"/>
        </w:rPr>
        <w:t xml:space="preserve">Budući da je iz specifikacije potraživanja, pojedinačnih rješenja kojima se radnicima utvrđuje pravo na isplatu potraživanja u točno određenim iznosima i potvrdama o zaprimljenim uplatama, koji su dostavljeni od strane Agencije, kao i u skladu s naprijed navedenim podneskom i tablicom tražbina dostavljenim od strane stečajnog upravitelja, razvidno da je Agencija isplatila odnosno podmirila vjerovnicima prvog višeg isplatnog reda ukupno iznos od </w:t>
      </w:r>
      <w:r w:rsidR="00B77F9E">
        <w:rPr>
          <w:rFonts w:hAnsi="Times New Roman" w:ascii="Times New Roman"/>
          <w:sz w:val="24"/>
          <w:szCs w:val="24"/>
        </w:rPr>
        <w:t>2.168.548,58</w:t>
      </w:r>
      <w:r>
        <w:rPr>
          <w:rFonts w:hAnsi="Times New Roman" w:ascii="Times New Roman"/>
          <w:sz w:val="24"/>
          <w:szCs w:val="24"/>
        </w:rPr>
        <w:t xml:space="preserve"> kn to stoga ovaj sud smatra da je zahtjev </w:t>
      </w:r>
      <w:r w:rsidR="00B77F9E">
        <w:rPr>
          <w:rFonts w:hAnsi="Times New Roman" w:ascii="Times New Roman"/>
          <w:sz w:val="24"/>
          <w:szCs w:val="24"/>
        </w:rPr>
        <w:t>Agencije</w:t>
      </w:r>
      <w:r>
        <w:rPr>
          <w:rFonts w:hAnsi="Times New Roman" w:ascii="Times New Roman"/>
          <w:sz w:val="24"/>
          <w:szCs w:val="24"/>
        </w:rPr>
        <w:t xml:space="preserve"> za ispravak tablice ispitanih tražbina vjerovnika prvog višeg isplatnog reda u cijelosti osnovan, a radi čega je tablicu u tom smislu valjalo ispraviti, sve to sukladno odredbama članka 21. Zakona o osiguranju radničkih potraživanja u slučaju stečaja poslodavca. Tablicu je valjalo ispraviti na način da je utvrđene tražbine vjerovnika – radnika trebalo umanjiti za iznose koji su im isplaćeni od strane </w:t>
      </w:r>
      <w:r w:rsidR="00B77F9E">
        <w:rPr>
          <w:rFonts w:hAnsi="Times New Roman" w:ascii="Times New Roman"/>
          <w:sz w:val="24"/>
          <w:szCs w:val="24"/>
        </w:rPr>
        <w:t>Agencije</w:t>
      </w:r>
      <w:r>
        <w:rPr>
          <w:rFonts w:hAnsi="Times New Roman" w:ascii="Times New Roman"/>
          <w:sz w:val="24"/>
          <w:szCs w:val="24"/>
        </w:rPr>
        <w:t xml:space="preserve">, a što za radnike odnosno bivše radnike dužnika iznosi ukupno </w:t>
      </w:r>
      <w:r w:rsidR="00B77F9E">
        <w:rPr>
          <w:rFonts w:hAnsi="Times New Roman" w:ascii="Times New Roman"/>
          <w:sz w:val="24"/>
          <w:szCs w:val="24"/>
        </w:rPr>
        <w:t>2.020.692,08</w:t>
      </w:r>
      <w:r>
        <w:rPr>
          <w:rFonts w:hAnsi="Times New Roman" w:ascii="Times New Roman"/>
          <w:sz w:val="24"/>
          <w:szCs w:val="24"/>
        </w:rPr>
        <w:t xml:space="preserve"> kn, dok je za preostali uplaćeni iznos od strane </w:t>
      </w:r>
      <w:r w:rsidR="00B77F9E">
        <w:rPr>
          <w:rFonts w:hAnsi="Times New Roman" w:ascii="Times New Roman"/>
          <w:sz w:val="24"/>
          <w:szCs w:val="24"/>
        </w:rPr>
        <w:t>Agencije</w:t>
      </w:r>
      <w:r>
        <w:rPr>
          <w:rFonts w:hAnsi="Times New Roman" w:ascii="Times New Roman"/>
          <w:sz w:val="24"/>
          <w:szCs w:val="24"/>
        </w:rPr>
        <w:t xml:space="preserve"> od </w:t>
      </w:r>
      <w:r w:rsidR="00B77F9E">
        <w:rPr>
          <w:rFonts w:hAnsi="Times New Roman" w:ascii="Times New Roman"/>
          <w:sz w:val="24"/>
          <w:szCs w:val="24"/>
        </w:rPr>
        <w:t>147.856,50</w:t>
      </w:r>
      <w:r>
        <w:rPr>
          <w:rFonts w:hAnsi="Times New Roman" w:ascii="Times New Roman"/>
          <w:sz w:val="24"/>
          <w:szCs w:val="24"/>
        </w:rPr>
        <w:t xml:space="preserve"> kn, a koji predstavlja obračunate doprinose na potraživanja</w:t>
      </w:r>
      <w:r w:rsidR="00B77F9E">
        <w:rPr>
          <w:rFonts w:hAnsi="Times New Roman" w:ascii="Times New Roman"/>
          <w:sz w:val="24"/>
          <w:szCs w:val="24"/>
        </w:rPr>
        <w:t xml:space="preserve"> (plaće)</w:t>
      </w:r>
      <w:r>
        <w:rPr>
          <w:rFonts w:hAnsi="Times New Roman" w:ascii="Times New Roman"/>
          <w:sz w:val="24"/>
          <w:szCs w:val="24"/>
        </w:rPr>
        <w:t xml:space="preserve"> radnika, trebalo umanjiti tražbinu vjerovnika Republike Hrvatske, Ministarstva financija, budući da je tražbina tog vjerovnika u prvom višem isplatnom redu i utvrđena s tog osnova. Istovremeno, za ukupno isplaćeni iznos tražbina od </w:t>
      </w:r>
      <w:r w:rsidR="00B77F9E">
        <w:rPr>
          <w:rFonts w:hAnsi="Times New Roman" w:ascii="Times New Roman"/>
          <w:sz w:val="24"/>
          <w:szCs w:val="24"/>
        </w:rPr>
        <w:t>2.168.548,58</w:t>
      </w:r>
      <w:r>
        <w:rPr>
          <w:rFonts w:hAnsi="Times New Roman" w:ascii="Times New Roman"/>
          <w:sz w:val="24"/>
          <w:szCs w:val="24"/>
        </w:rPr>
        <w:t xml:space="preserve"> kn, u tablicu vjerovnika prvog višeg isplatnog reda trebalo je uvrstiti </w:t>
      </w:r>
      <w:r w:rsidR="00B77F9E">
        <w:rPr>
          <w:rFonts w:hAnsi="Times New Roman" w:ascii="Times New Roman"/>
          <w:sz w:val="24"/>
          <w:szCs w:val="24"/>
        </w:rPr>
        <w:t>Agenciju</w:t>
      </w:r>
      <w:r>
        <w:rPr>
          <w:rFonts w:hAnsi="Times New Roman" w:ascii="Times New Roman"/>
          <w:sz w:val="24"/>
          <w:szCs w:val="24"/>
        </w:rPr>
        <w:t xml:space="preserve">. </w:t>
      </w:r>
    </w:p>
    <w:p w:rsidRDefault="0088218A" w:rsidP="0088218A" w:rsidR="0088218A">
      <w:pPr>
        <w:ind w:firstLine="708"/>
        <w:jc w:val="both"/>
        <w:rPr>
          <w:rFonts w:hAnsi="Times New Roman" w:ascii="Times New Roman"/>
          <w:sz w:val="24"/>
          <w:szCs w:val="24"/>
        </w:rPr>
      </w:pPr>
      <w:r>
        <w:rPr>
          <w:rFonts w:hAnsi="Times New Roman" w:ascii="Times New Roman"/>
          <w:sz w:val="24"/>
          <w:szCs w:val="24"/>
        </w:rPr>
        <w:lastRenderedPageBreak/>
        <w:t xml:space="preserve">Slijedom naprijed navedenog i sukladno naprijed citiranim propisima, odlučeno je kao u točkama I. </w:t>
      </w:r>
      <w:r w:rsidR="00B77F9E">
        <w:rPr>
          <w:rFonts w:hAnsi="Times New Roman" w:ascii="Times New Roman"/>
          <w:sz w:val="24"/>
          <w:szCs w:val="24"/>
        </w:rPr>
        <w:t xml:space="preserve">i </w:t>
      </w:r>
      <w:r>
        <w:rPr>
          <w:rFonts w:hAnsi="Times New Roman" w:ascii="Times New Roman"/>
          <w:sz w:val="24"/>
          <w:szCs w:val="24"/>
        </w:rPr>
        <w:t xml:space="preserve">II. izreke ovog rješenja. </w:t>
      </w:r>
    </w:p>
    <w:p w:rsidRDefault="0088218A" w:rsidP="0088218A" w:rsidR="0088218A">
      <w:pPr>
        <w:ind w:firstLine="708"/>
        <w:jc w:val="both"/>
        <w:rPr>
          <w:rFonts w:hAnsi="Times New Roman" w:ascii="Times New Roman"/>
          <w:sz w:val="24"/>
          <w:szCs w:val="24"/>
        </w:rPr>
      </w:pPr>
    </w:p>
    <w:p w:rsidRDefault="0088218A" w:rsidP="0088218A" w:rsidR="0088218A" w:rsidRPr="00EA1A61">
      <w:pPr>
        <w:ind w:firstLine="708"/>
        <w:jc w:val="both"/>
        <w:rPr>
          <w:rFonts w:hAnsi="Times New Roman" w:ascii="Times New Roman"/>
          <w:sz w:val="24"/>
          <w:szCs w:val="24"/>
        </w:rPr>
      </w:pPr>
      <w:r>
        <w:rPr>
          <w:rFonts w:hAnsi="Times New Roman" w:ascii="Times New Roman"/>
          <w:sz w:val="24"/>
          <w:szCs w:val="24"/>
        </w:rPr>
        <w:t>Odluka pod točkom I</w:t>
      </w:r>
      <w:r w:rsidR="00B77F9E">
        <w:rPr>
          <w:rFonts w:hAnsi="Times New Roman" w:ascii="Times New Roman"/>
          <w:sz w:val="24"/>
          <w:szCs w:val="24"/>
        </w:rPr>
        <w:t>II</w:t>
      </w:r>
      <w:r>
        <w:rPr>
          <w:rFonts w:hAnsi="Times New Roman" w:ascii="Times New Roman"/>
          <w:sz w:val="24"/>
          <w:szCs w:val="24"/>
        </w:rPr>
        <w:t xml:space="preserve">. izreke ovog rješenja temelji se na odredbama članka 12. stavak 1. i 2. u vezi s člankom 441. stavak 2. </w:t>
      </w:r>
      <w:r w:rsidRPr="00EA1A61">
        <w:rPr>
          <w:rFonts w:hAnsi="Times New Roman" w:ascii="Times New Roman"/>
          <w:sz w:val="24"/>
          <w:szCs w:val="24"/>
        </w:rPr>
        <w:t xml:space="preserve">Stečajnog zakona (Narodne novine broj 71/15 i 104/17). </w:t>
      </w:r>
    </w:p>
    <w:p w:rsidRDefault="00B77F9E" w:rsidP="00C769D0" w:rsidR="00B77F9E" w:rsidRPr="00EA1A61">
      <w:pPr>
        <w:jc w:val="center"/>
        <w:rPr>
          <w:rFonts w:hAnsi="Times New Roman" w:ascii="Times New Roman"/>
          <w:sz w:val="24"/>
          <w:szCs w:val="24"/>
        </w:rPr>
      </w:pPr>
    </w:p>
    <w:p w:rsidRDefault="009E7EC2" w:rsidP="00C769D0" w:rsidR="009E7EC2" w:rsidRPr="00EA1A61">
      <w:pPr>
        <w:jc w:val="center"/>
        <w:rPr>
          <w:rFonts w:hAnsi="Times New Roman" w:ascii="Times New Roman"/>
          <w:sz w:val="24"/>
          <w:szCs w:val="24"/>
        </w:rPr>
      </w:pPr>
      <w:r w:rsidRPr="00EA1A61">
        <w:rPr>
          <w:rFonts w:hAnsi="Times New Roman" w:ascii="Times New Roman"/>
          <w:sz w:val="24"/>
          <w:szCs w:val="24"/>
        </w:rPr>
        <w:t xml:space="preserve">U Splitu, </w:t>
      </w:r>
      <w:r w:rsidR="001E2123" w:rsidRPr="00EA1A61">
        <w:rPr>
          <w:rFonts w:hAnsi="Times New Roman" w:ascii="Times New Roman"/>
          <w:sz w:val="24"/>
          <w:szCs w:val="24"/>
        </w:rPr>
        <w:t>14</w:t>
      </w:r>
      <w:r w:rsidR="00B77F9E" w:rsidRPr="00EA1A61">
        <w:rPr>
          <w:rFonts w:hAnsi="Times New Roman" w:ascii="Times New Roman"/>
          <w:sz w:val="24"/>
          <w:szCs w:val="24"/>
        </w:rPr>
        <w:t>. prosinca 2018</w:t>
      </w:r>
      <w:r w:rsidRPr="00EA1A61">
        <w:rPr>
          <w:rFonts w:hAnsi="Times New Roman" w:ascii="Times New Roman"/>
          <w:sz w:val="24"/>
          <w:szCs w:val="24"/>
        </w:rPr>
        <w:t>.</w:t>
      </w:r>
    </w:p>
    <w:p w:rsidRDefault="009E7EC2" w:rsidP="009E7EC2" w:rsidR="009E7EC2" w:rsidRPr="00EA1A61">
      <w:pPr>
        <w:jc w:val="both"/>
        <w:rPr>
          <w:rFonts w:hAnsi="Times New Roman" w:ascii="Times New Roman"/>
          <w:sz w:val="24"/>
          <w:szCs w:val="24"/>
        </w:rPr>
      </w:pPr>
      <w:r w:rsidRPr="00EA1A61">
        <w:rPr>
          <w:rFonts w:hAnsi="Times New Roman" w:ascii="Times New Roman"/>
          <w:sz w:val="24"/>
          <w:szCs w:val="24"/>
        </w:rPr>
        <w:t xml:space="preserve"> </w:t>
      </w:r>
    </w:p>
    <w:p w:rsidRDefault="00EA1A61" w:rsidP="00F53C8F" w:rsidR="00EA1A61" w:rsidRPr="00EA1A61">
      <w:pPr>
        <w:ind w:left="4956"/>
        <w:jc w:val="center"/>
        <w:rPr>
          <w:rFonts w:hAnsi="Times New Roman" w:ascii="Times New Roman"/>
          <w:sz w:val="24"/>
          <w:szCs w:val="24"/>
        </w:rPr>
      </w:pPr>
      <w:r w:rsidRPr="00EA1A61">
        <w:rPr>
          <w:rFonts w:hAnsi="Times New Roman" w:ascii="Times New Roman"/>
          <w:sz w:val="24"/>
          <w:szCs w:val="24"/>
        </w:rPr>
        <w:t>Sudac</w:t>
      </w:r>
    </w:p>
    <w:p w:rsidRDefault="00EA1A61" w:rsidP="00F53C8F" w:rsidR="00EA1A61" w:rsidRPr="00EA1A61">
      <w:pPr>
        <w:ind w:left="4956"/>
        <w:jc w:val="center"/>
        <w:rPr>
          <w:rFonts w:hAnsi="Times New Roman" w:ascii="Times New Roman"/>
          <w:sz w:val="24"/>
          <w:szCs w:val="24"/>
        </w:rPr>
      </w:pPr>
    </w:p>
    <w:p w:rsidRDefault="00EA1A61" w:rsidP="00F53C8F" w:rsidR="00EA1A61" w:rsidRPr="00EA1A61">
      <w:pPr>
        <w:ind w:left="4956"/>
        <w:jc w:val="center"/>
        <w:rPr>
          <w:rFonts w:hAnsi="Times New Roman" w:ascii="Times New Roman"/>
          <w:sz w:val="24"/>
          <w:szCs w:val="24"/>
        </w:rPr>
      </w:pPr>
      <w:r w:rsidRPr="00EA1A61">
        <w:rPr>
          <w:rFonts w:hAnsi="Times New Roman" w:ascii="Times New Roman"/>
          <w:sz w:val="24"/>
          <w:szCs w:val="24"/>
        </w:rPr>
        <w:t>Paško Bačić, v.r.</w:t>
      </w:r>
    </w:p>
    <w:p w:rsidRDefault="00EA1A61" w:rsidP="00F53C8F" w:rsidR="00EA1A61" w:rsidRPr="00EA1A61">
      <w:pPr>
        <w:ind w:left="4956"/>
        <w:jc w:val="center"/>
        <w:rPr>
          <w:rFonts w:hAnsi="Times New Roman" w:ascii="Times New Roman"/>
          <w:sz w:val="24"/>
          <w:szCs w:val="24"/>
        </w:rPr>
      </w:pPr>
      <w:r w:rsidRPr="00EA1A61">
        <w:rPr>
          <w:rFonts w:hAnsi="Times New Roman" w:ascii="Times New Roman"/>
          <w:sz w:val="24"/>
          <w:szCs w:val="24"/>
        </w:rPr>
        <w:t>za točnost otpravka-ovlašteni službenik</w:t>
      </w:r>
    </w:p>
    <w:p w:rsidRDefault="00EA1A61" w:rsidP="00F53C8F" w:rsidR="00EA1A61" w:rsidRPr="00EA1A61">
      <w:pPr>
        <w:ind w:firstLine="708" w:left="5664"/>
        <w:rPr>
          <w:rFonts w:hAnsi="Times New Roman" w:ascii="Times New Roman"/>
          <w:sz w:val="24"/>
          <w:szCs w:val="24"/>
        </w:rPr>
      </w:pPr>
      <w:r w:rsidRPr="00EA1A61">
        <w:rPr>
          <w:rFonts w:hAnsi="Times New Roman" w:ascii="Times New Roman"/>
          <w:sz w:val="24"/>
          <w:szCs w:val="24"/>
        </w:rPr>
        <w:t xml:space="preserve"> Katarina Raos</w:t>
      </w:r>
    </w:p>
    <w:p w:rsidRDefault="00665F64" w:rsidP="001C052F" w:rsidR="00665F64" w:rsidRPr="00EA1A61">
      <w:pPr>
        <w:ind w:firstLine="216" w:left="7572"/>
        <w:rPr>
          <w:rFonts w:hAnsi="Times New Roman" w:ascii="Times New Roman"/>
          <w:sz w:val="24"/>
          <w:szCs w:val="24"/>
        </w:rPr>
      </w:pPr>
    </w:p>
    <w:p w:rsidRDefault="001C052F" w:rsidP="001C052F" w:rsidR="001C052F" w:rsidRPr="00EA1A61">
      <w:pPr>
        <w:ind w:firstLine="216" w:left="7572"/>
        <w:rPr>
          <w:rFonts w:hAnsi="Times New Roman" w:ascii="Times New Roman"/>
          <w:sz w:val="24"/>
          <w:szCs w:val="24"/>
        </w:rPr>
      </w:pPr>
    </w:p>
    <w:p w:rsidRDefault="001C052F" w:rsidP="001E2123" w:rsidR="001C052F" w:rsidRPr="00EA1A61">
      <w:pPr>
        <w:rPr>
          <w:rFonts w:hAnsi="Times New Roman" w:ascii="Times New Roman"/>
          <w:sz w:val="24"/>
          <w:szCs w:val="24"/>
        </w:rPr>
      </w:pPr>
    </w:p>
    <w:p w:rsidRDefault="00B77F9E" w:rsidP="009E7EC2" w:rsidR="009E7EC2" w:rsidRPr="00EA1A61">
      <w:pPr>
        <w:jc w:val="both"/>
        <w:rPr>
          <w:rFonts w:hAnsi="Times New Roman" w:ascii="Times New Roman"/>
          <w:sz w:val="24"/>
          <w:szCs w:val="24"/>
        </w:rPr>
      </w:pPr>
      <w:r w:rsidRPr="00EA1A61">
        <w:rPr>
          <w:rFonts w:hAnsi="Times New Roman" w:ascii="Times New Roman"/>
          <w:sz w:val="24"/>
          <w:szCs w:val="24"/>
        </w:rPr>
        <w:t xml:space="preserve">Pouka o pravnom lijeku: </w:t>
      </w:r>
    </w:p>
    <w:p w:rsidRDefault="00B77F9E" w:rsidP="00B77F9E" w:rsidR="00B77F9E" w:rsidRPr="00EA1A61">
      <w:pPr>
        <w:jc w:val="both"/>
        <w:rPr>
          <w:rFonts w:hAnsi="Times New Roman" w:ascii="Times New Roman"/>
          <w:sz w:val="24"/>
          <w:szCs w:val="24"/>
        </w:rPr>
      </w:pPr>
      <w:r w:rsidRPr="00EA1A61">
        <w:rPr>
          <w:rFonts w:hAnsi="Times New Roman" w:ascii="Times New Roman"/>
          <w:sz w:val="24"/>
          <w:szCs w:val="24"/>
        </w:rPr>
        <w:t>Protiv ovog rješenja dopuštena je žalba Visokom trgovačkom sudu Republike Hrvatske u Zagrebu. Žalba se podnosi putem ovog suda, pismeno u tri primjerka, u roku od 8 dana od dostave ovog rješenja. Dostava ovog rješenja smatra se obavljenom istekom osmog dana od dana njegove objave na mrežnoj stranici e-Oglasna ploča sudova.</w:t>
      </w:r>
    </w:p>
    <w:p w:rsidRDefault="009E4EA1" w:rsidP="00B77F9E" w:rsidR="009E4EA1" w:rsidRPr="00EA1A61">
      <w:pPr>
        <w:jc w:val="both"/>
        <w:rPr>
          <w:rFonts w:hAnsi="Times New Roman" w:ascii="Times New Roman"/>
          <w:sz w:val="24"/>
          <w:szCs w:val="24"/>
        </w:rPr>
      </w:pPr>
    </w:p>
    <w:sectPr w:rsidSect="000C1B4C" w:rsidR="009E4EA1" w:rsidRPr="00EA1A61">
      <w:headerReference w:type="even" r:id="rId11"/>
      <w:headerReference w:type="default" r:id="rId12"/>
      <w:pgSz w:h="16838" w:w="11906"/>
      <w:pgMar w:gutter="0" w:footer="708" w:header="708" w:left="1417" w:bottom="1985"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2123" w:rsidP="009E7EC2" w:rsidR="001E2123">
      <w:r>
        <w:separator/>
      </w:r>
    </w:p>
  </w:endnote>
  <w:endnote w:id="0" w:type="continuationSeparator">
    <w:p w:rsidRDefault="001E2123" w:rsidP="009E7EC2" w:rsidR="001E21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2123" w:rsidP="009E7EC2" w:rsidR="001E2123">
      <w:r>
        <w:separator/>
      </w:r>
    </w:p>
  </w:footnote>
  <w:footnote w:id="0" w:type="continuationSeparator">
    <w:p w:rsidRDefault="001E2123" w:rsidP="009E7EC2" w:rsidR="001E21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2123" w:rsidP="003A697B" w:rsidR="001E21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2123" w:rsidR="001E21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2123" w:rsidP="003A697B" w:rsidR="001E2123"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EA1A61">
      <w:rPr>
        <w:rStyle w:val="Brojstranice"/>
        <w:rFonts w:hAnsi="Times New Roman" w:ascii="Times New Roman"/>
        <w:noProof/>
        <w:sz w:val="24"/>
        <w:szCs w:val="24"/>
      </w:rPr>
      <w:t>16</w:t>
    </w:r>
    <w:r w:rsidRPr="00587181">
      <w:rPr>
        <w:rStyle w:val="Brojstranice"/>
        <w:rFonts w:hAnsi="Times New Roman" w:ascii="Times New Roman"/>
        <w:sz w:val="24"/>
        <w:szCs w:val="24"/>
      </w:rPr>
      <w:fldChar w:fldCharType="end"/>
    </w:r>
  </w:p>
  <w:p w:rsidRDefault="001E2123" w:rsidP="00587181" w:rsidR="001E2123" w:rsidRPr="00A76AB0">
    <w:pPr>
      <w:pStyle w:val="Zaglavlje"/>
      <w:jc w:val="right"/>
      <w:rPr>
        <w:rFonts w:hAnsi="Times New Roman" w:ascii="Times New Roman"/>
        <w:sz w:val="16"/>
        <w:szCs w:val="16"/>
      </w:rPr>
    </w:pPr>
    <w:r w:rsidRPr="0083389B">
      <w:rPr>
        <w:rFonts w:hAnsi="Times New Roman" w:ascii="Times New Roman"/>
        <w:sz w:val="24"/>
        <w:szCs w:val="24"/>
      </w:rPr>
      <w:t>Posl</w:t>
    </w:r>
    <w:r>
      <w:rPr>
        <w:rFonts w:hAnsi="Times New Roman" w:ascii="Times New Roman"/>
        <w:sz w:val="24"/>
        <w:szCs w:val="24"/>
      </w:rPr>
      <w:t xml:space="preserve">ovni broj: </w:t>
    </w:r>
    <w:r w:rsidRPr="0083389B">
      <w:rPr>
        <w:rFonts w:hAnsi="Times New Roman" w:ascii="Times New Roman"/>
        <w:sz w:val="24"/>
        <w:szCs w:val="24"/>
      </w:rPr>
      <w:t>12. St-19/2015</w:t>
    </w:r>
    <w:r>
      <w:rPr>
        <w:rFonts w:hAnsi="Times New Roman" w:ascii="Times New Roman"/>
        <w:sz w:val="24"/>
        <w:szCs w:val="24"/>
      </w:rPr>
      <w:t>-353</w:t>
    </w:r>
  </w:p>
  <w:p w:rsidRDefault="001E2123" w:rsidP="00587181" w:rsidR="001E2123"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1E2123" w:rsidR="001E21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BD7CC2"/>
    <w:multiLevelType w:val="hybridMultilevel"/>
    <w:tmpl w:val="D66C70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3"/>
  </w:num>
  <w:num w:numId="5">
    <w:abstractNumId w:val="11"/>
  </w:num>
  <w:num w:numId="6">
    <w:abstractNumId w:val="16"/>
  </w:num>
  <w:num w:numId="7">
    <w:abstractNumId w:val="10"/>
  </w:num>
  <w:num w:numId="8">
    <w:abstractNumId w:val="19"/>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4"/>
  </w:num>
  <w:num w:numId="17">
    <w:abstractNumId w:val="17"/>
  </w:num>
  <w:num w:numId="18">
    <w:abstractNumId w:val="18"/>
  </w:num>
  <w:num w:numId="19">
    <w:abstractNumId w:val="15"/>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52D16"/>
    <w:rsid w:val="00060958"/>
    <w:rsid w:val="00064D8B"/>
    <w:rsid w:val="00065DC0"/>
    <w:rsid w:val="00066555"/>
    <w:rsid w:val="000666DB"/>
    <w:rsid w:val="000672E6"/>
    <w:rsid w:val="00071F5F"/>
    <w:rsid w:val="000821ED"/>
    <w:rsid w:val="0008674F"/>
    <w:rsid w:val="00094F00"/>
    <w:rsid w:val="000967E4"/>
    <w:rsid w:val="00096C94"/>
    <w:rsid w:val="000B0B9E"/>
    <w:rsid w:val="000B0BF5"/>
    <w:rsid w:val="000B19B8"/>
    <w:rsid w:val="000C1B4C"/>
    <w:rsid w:val="000C2C3C"/>
    <w:rsid w:val="000C4976"/>
    <w:rsid w:val="000C6058"/>
    <w:rsid w:val="000D3BEB"/>
    <w:rsid w:val="000D6440"/>
    <w:rsid w:val="000D769F"/>
    <w:rsid w:val="000E4F6D"/>
    <w:rsid w:val="000E514C"/>
    <w:rsid w:val="000F1FEC"/>
    <w:rsid w:val="00100413"/>
    <w:rsid w:val="00106949"/>
    <w:rsid w:val="0011207C"/>
    <w:rsid w:val="0011505F"/>
    <w:rsid w:val="00115DF3"/>
    <w:rsid w:val="001178BC"/>
    <w:rsid w:val="00121292"/>
    <w:rsid w:val="001240AB"/>
    <w:rsid w:val="00130268"/>
    <w:rsid w:val="00131752"/>
    <w:rsid w:val="001324F3"/>
    <w:rsid w:val="0014032E"/>
    <w:rsid w:val="001415F5"/>
    <w:rsid w:val="00147C84"/>
    <w:rsid w:val="00152BB3"/>
    <w:rsid w:val="001549A1"/>
    <w:rsid w:val="00154CD7"/>
    <w:rsid w:val="00160DF6"/>
    <w:rsid w:val="001651CB"/>
    <w:rsid w:val="00165DFA"/>
    <w:rsid w:val="001713C2"/>
    <w:rsid w:val="0017422F"/>
    <w:rsid w:val="001758D4"/>
    <w:rsid w:val="001762B3"/>
    <w:rsid w:val="00176CA4"/>
    <w:rsid w:val="0017748D"/>
    <w:rsid w:val="00181AF2"/>
    <w:rsid w:val="00187057"/>
    <w:rsid w:val="0019702F"/>
    <w:rsid w:val="001A2551"/>
    <w:rsid w:val="001A2A4E"/>
    <w:rsid w:val="001A2A4F"/>
    <w:rsid w:val="001A4FD4"/>
    <w:rsid w:val="001B6BFA"/>
    <w:rsid w:val="001C052F"/>
    <w:rsid w:val="001C057B"/>
    <w:rsid w:val="001C0998"/>
    <w:rsid w:val="001C17FB"/>
    <w:rsid w:val="001C5FA1"/>
    <w:rsid w:val="001D19B5"/>
    <w:rsid w:val="001D3F50"/>
    <w:rsid w:val="001D4887"/>
    <w:rsid w:val="001D5C4A"/>
    <w:rsid w:val="001D6B42"/>
    <w:rsid w:val="001E1520"/>
    <w:rsid w:val="001E2123"/>
    <w:rsid w:val="001E5EA3"/>
    <w:rsid w:val="001F1A84"/>
    <w:rsid w:val="001F5654"/>
    <w:rsid w:val="00200E29"/>
    <w:rsid w:val="00211A93"/>
    <w:rsid w:val="0021467A"/>
    <w:rsid w:val="00217DD3"/>
    <w:rsid w:val="00223725"/>
    <w:rsid w:val="00224E7D"/>
    <w:rsid w:val="00225862"/>
    <w:rsid w:val="00232EBD"/>
    <w:rsid w:val="00235AE7"/>
    <w:rsid w:val="00237A3C"/>
    <w:rsid w:val="002412CF"/>
    <w:rsid w:val="00244540"/>
    <w:rsid w:val="00246276"/>
    <w:rsid w:val="00247B33"/>
    <w:rsid w:val="0026033E"/>
    <w:rsid w:val="002625EE"/>
    <w:rsid w:val="002626F2"/>
    <w:rsid w:val="00264B6C"/>
    <w:rsid w:val="002661C5"/>
    <w:rsid w:val="002702A4"/>
    <w:rsid w:val="002739B5"/>
    <w:rsid w:val="002763B2"/>
    <w:rsid w:val="00277776"/>
    <w:rsid w:val="00280E0B"/>
    <w:rsid w:val="00283ED3"/>
    <w:rsid w:val="00286815"/>
    <w:rsid w:val="00290EDE"/>
    <w:rsid w:val="0029154C"/>
    <w:rsid w:val="002A0374"/>
    <w:rsid w:val="002A2351"/>
    <w:rsid w:val="002A2D2A"/>
    <w:rsid w:val="002A4497"/>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311B2"/>
    <w:rsid w:val="003331B6"/>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A70D2"/>
    <w:rsid w:val="003B58B7"/>
    <w:rsid w:val="003C225A"/>
    <w:rsid w:val="003C5AA0"/>
    <w:rsid w:val="003C5D97"/>
    <w:rsid w:val="003C6493"/>
    <w:rsid w:val="003C796A"/>
    <w:rsid w:val="003D0CFF"/>
    <w:rsid w:val="003E1CD4"/>
    <w:rsid w:val="003E251E"/>
    <w:rsid w:val="003E2FF8"/>
    <w:rsid w:val="00403C06"/>
    <w:rsid w:val="0040716B"/>
    <w:rsid w:val="0041302D"/>
    <w:rsid w:val="00414B81"/>
    <w:rsid w:val="0042089D"/>
    <w:rsid w:val="0043068B"/>
    <w:rsid w:val="00432D7B"/>
    <w:rsid w:val="00433E3A"/>
    <w:rsid w:val="00440898"/>
    <w:rsid w:val="0044350E"/>
    <w:rsid w:val="00443B8A"/>
    <w:rsid w:val="004525EE"/>
    <w:rsid w:val="004532F9"/>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4D67"/>
    <w:rsid w:val="00516BAB"/>
    <w:rsid w:val="0052236B"/>
    <w:rsid w:val="005261F6"/>
    <w:rsid w:val="00532AAD"/>
    <w:rsid w:val="00542FF3"/>
    <w:rsid w:val="00544596"/>
    <w:rsid w:val="0054580A"/>
    <w:rsid w:val="00547956"/>
    <w:rsid w:val="005513D6"/>
    <w:rsid w:val="00560007"/>
    <w:rsid w:val="00574AD8"/>
    <w:rsid w:val="00575668"/>
    <w:rsid w:val="00587181"/>
    <w:rsid w:val="00591A30"/>
    <w:rsid w:val="005942D7"/>
    <w:rsid w:val="00597184"/>
    <w:rsid w:val="005A3252"/>
    <w:rsid w:val="005B63D0"/>
    <w:rsid w:val="005B68E5"/>
    <w:rsid w:val="005C063E"/>
    <w:rsid w:val="005C0A91"/>
    <w:rsid w:val="005C3964"/>
    <w:rsid w:val="005C5A4E"/>
    <w:rsid w:val="005D0FBA"/>
    <w:rsid w:val="005D21D0"/>
    <w:rsid w:val="005D5556"/>
    <w:rsid w:val="005E292C"/>
    <w:rsid w:val="005E309E"/>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5F64"/>
    <w:rsid w:val="00667C9C"/>
    <w:rsid w:val="0067151D"/>
    <w:rsid w:val="006848F3"/>
    <w:rsid w:val="006854CD"/>
    <w:rsid w:val="00692DF9"/>
    <w:rsid w:val="006938D6"/>
    <w:rsid w:val="00696C1C"/>
    <w:rsid w:val="006A05AE"/>
    <w:rsid w:val="006A3FF8"/>
    <w:rsid w:val="006A6525"/>
    <w:rsid w:val="006A6704"/>
    <w:rsid w:val="006B23E2"/>
    <w:rsid w:val="006B62A1"/>
    <w:rsid w:val="006C2A7C"/>
    <w:rsid w:val="006C551A"/>
    <w:rsid w:val="006C564A"/>
    <w:rsid w:val="006D7538"/>
    <w:rsid w:val="006E1043"/>
    <w:rsid w:val="006E145E"/>
    <w:rsid w:val="006E33DF"/>
    <w:rsid w:val="006E4A27"/>
    <w:rsid w:val="006E4DEE"/>
    <w:rsid w:val="006F4222"/>
    <w:rsid w:val="00701322"/>
    <w:rsid w:val="00707308"/>
    <w:rsid w:val="007161C1"/>
    <w:rsid w:val="00717319"/>
    <w:rsid w:val="007248B8"/>
    <w:rsid w:val="00725728"/>
    <w:rsid w:val="0073341D"/>
    <w:rsid w:val="00733AC4"/>
    <w:rsid w:val="0074074C"/>
    <w:rsid w:val="007608A6"/>
    <w:rsid w:val="00760CF8"/>
    <w:rsid w:val="00763F8C"/>
    <w:rsid w:val="007725FF"/>
    <w:rsid w:val="0077638B"/>
    <w:rsid w:val="007830EE"/>
    <w:rsid w:val="00791467"/>
    <w:rsid w:val="00794628"/>
    <w:rsid w:val="007959EB"/>
    <w:rsid w:val="007A0BB8"/>
    <w:rsid w:val="007A44C2"/>
    <w:rsid w:val="007A4F81"/>
    <w:rsid w:val="007A6BC4"/>
    <w:rsid w:val="007B322F"/>
    <w:rsid w:val="007B5064"/>
    <w:rsid w:val="007C485C"/>
    <w:rsid w:val="007C5E93"/>
    <w:rsid w:val="007C69E2"/>
    <w:rsid w:val="007E4E7A"/>
    <w:rsid w:val="007E50EF"/>
    <w:rsid w:val="007E61EC"/>
    <w:rsid w:val="007E7F67"/>
    <w:rsid w:val="007F20C8"/>
    <w:rsid w:val="007F6015"/>
    <w:rsid w:val="008010B9"/>
    <w:rsid w:val="00816A3F"/>
    <w:rsid w:val="0081749E"/>
    <w:rsid w:val="00825A58"/>
    <w:rsid w:val="00825CD5"/>
    <w:rsid w:val="00831A0B"/>
    <w:rsid w:val="0083389B"/>
    <w:rsid w:val="00833B6F"/>
    <w:rsid w:val="00836E75"/>
    <w:rsid w:val="00837E0A"/>
    <w:rsid w:val="00847054"/>
    <w:rsid w:val="00850737"/>
    <w:rsid w:val="00853C03"/>
    <w:rsid w:val="008639E5"/>
    <w:rsid w:val="0086429D"/>
    <w:rsid w:val="00864375"/>
    <w:rsid w:val="00867498"/>
    <w:rsid w:val="00867847"/>
    <w:rsid w:val="0088218A"/>
    <w:rsid w:val="00891B86"/>
    <w:rsid w:val="0089240F"/>
    <w:rsid w:val="0089511D"/>
    <w:rsid w:val="008A2588"/>
    <w:rsid w:val="008A5A5D"/>
    <w:rsid w:val="008A5DC4"/>
    <w:rsid w:val="008A625D"/>
    <w:rsid w:val="008A73E8"/>
    <w:rsid w:val="008B63AF"/>
    <w:rsid w:val="008B678E"/>
    <w:rsid w:val="008C005E"/>
    <w:rsid w:val="008C4A42"/>
    <w:rsid w:val="008C7DFE"/>
    <w:rsid w:val="008D2F9A"/>
    <w:rsid w:val="008E15FF"/>
    <w:rsid w:val="008E1FF0"/>
    <w:rsid w:val="008E700A"/>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2E53"/>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3DAF"/>
    <w:rsid w:val="00A352D4"/>
    <w:rsid w:val="00A3676A"/>
    <w:rsid w:val="00A41A02"/>
    <w:rsid w:val="00A43262"/>
    <w:rsid w:val="00A5556D"/>
    <w:rsid w:val="00A5597B"/>
    <w:rsid w:val="00A65FC6"/>
    <w:rsid w:val="00A72D96"/>
    <w:rsid w:val="00A73CE3"/>
    <w:rsid w:val="00A76AB0"/>
    <w:rsid w:val="00A832F5"/>
    <w:rsid w:val="00A84605"/>
    <w:rsid w:val="00A953C2"/>
    <w:rsid w:val="00AA4194"/>
    <w:rsid w:val="00AA61FA"/>
    <w:rsid w:val="00AB19D4"/>
    <w:rsid w:val="00AC2286"/>
    <w:rsid w:val="00AC2531"/>
    <w:rsid w:val="00AC2E37"/>
    <w:rsid w:val="00AC6295"/>
    <w:rsid w:val="00AC7D48"/>
    <w:rsid w:val="00AD3612"/>
    <w:rsid w:val="00AD6B13"/>
    <w:rsid w:val="00AE3D57"/>
    <w:rsid w:val="00AF2A6E"/>
    <w:rsid w:val="00AF7117"/>
    <w:rsid w:val="00B02D70"/>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77F9E"/>
    <w:rsid w:val="00B81AC0"/>
    <w:rsid w:val="00B9422E"/>
    <w:rsid w:val="00B95675"/>
    <w:rsid w:val="00BA718E"/>
    <w:rsid w:val="00BA74D9"/>
    <w:rsid w:val="00BB0D0B"/>
    <w:rsid w:val="00BB23D7"/>
    <w:rsid w:val="00BB5D68"/>
    <w:rsid w:val="00BB6780"/>
    <w:rsid w:val="00BD69A9"/>
    <w:rsid w:val="00BE38E4"/>
    <w:rsid w:val="00BE6F3F"/>
    <w:rsid w:val="00BE73AD"/>
    <w:rsid w:val="00BF46C6"/>
    <w:rsid w:val="00C00CA1"/>
    <w:rsid w:val="00C0240F"/>
    <w:rsid w:val="00C10112"/>
    <w:rsid w:val="00C20A14"/>
    <w:rsid w:val="00C21202"/>
    <w:rsid w:val="00C3132F"/>
    <w:rsid w:val="00C32DE7"/>
    <w:rsid w:val="00C377D7"/>
    <w:rsid w:val="00C401CA"/>
    <w:rsid w:val="00C40F70"/>
    <w:rsid w:val="00C51EAE"/>
    <w:rsid w:val="00C55D33"/>
    <w:rsid w:val="00C57333"/>
    <w:rsid w:val="00C57B5F"/>
    <w:rsid w:val="00C613A6"/>
    <w:rsid w:val="00C63178"/>
    <w:rsid w:val="00C71771"/>
    <w:rsid w:val="00C73722"/>
    <w:rsid w:val="00C769D0"/>
    <w:rsid w:val="00C81434"/>
    <w:rsid w:val="00C86CC2"/>
    <w:rsid w:val="00C86E94"/>
    <w:rsid w:val="00C9197F"/>
    <w:rsid w:val="00C927F5"/>
    <w:rsid w:val="00CB65A4"/>
    <w:rsid w:val="00CD44D2"/>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56B4F"/>
    <w:rsid w:val="00D61CB8"/>
    <w:rsid w:val="00D67460"/>
    <w:rsid w:val="00D70D99"/>
    <w:rsid w:val="00D72E08"/>
    <w:rsid w:val="00D74F77"/>
    <w:rsid w:val="00D828AF"/>
    <w:rsid w:val="00D84069"/>
    <w:rsid w:val="00D93DD5"/>
    <w:rsid w:val="00D949EA"/>
    <w:rsid w:val="00DB44AC"/>
    <w:rsid w:val="00DB44DE"/>
    <w:rsid w:val="00DB5383"/>
    <w:rsid w:val="00DC746B"/>
    <w:rsid w:val="00DC7853"/>
    <w:rsid w:val="00DC7CE0"/>
    <w:rsid w:val="00DD033B"/>
    <w:rsid w:val="00DD1F00"/>
    <w:rsid w:val="00DD6F37"/>
    <w:rsid w:val="00DE51CA"/>
    <w:rsid w:val="00DF1A1E"/>
    <w:rsid w:val="00DF2001"/>
    <w:rsid w:val="00DF6DA6"/>
    <w:rsid w:val="00E03EFC"/>
    <w:rsid w:val="00E05279"/>
    <w:rsid w:val="00E054FD"/>
    <w:rsid w:val="00E10F7C"/>
    <w:rsid w:val="00E137E6"/>
    <w:rsid w:val="00E13859"/>
    <w:rsid w:val="00E150F1"/>
    <w:rsid w:val="00E16F17"/>
    <w:rsid w:val="00E23A72"/>
    <w:rsid w:val="00E44FBA"/>
    <w:rsid w:val="00E5187B"/>
    <w:rsid w:val="00E56DD9"/>
    <w:rsid w:val="00E61EC7"/>
    <w:rsid w:val="00E6351D"/>
    <w:rsid w:val="00E668F5"/>
    <w:rsid w:val="00E735D6"/>
    <w:rsid w:val="00E80C87"/>
    <w:rsid w:val="00E931E3"/>
    <w:rsid w:val="00E93341"/>
    <w:rsid w:val="00E944EE"/>
    <w:rsid w:val="00E945FD"/>
    <w:rsid w:val="00EA1A61"/>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30552"/>
    <w:rsid w:val="00F30EE6"/>
    <w:rsid w:val="00F357CB"/>
    <w:rsid w:val="00F408A9"/>
    <w:rsid w:val="00F4104E"/>
    <w:rsid w:val="00F45FF6"/>
    <w:rsid w:val="00F56D3C"/>
    <w:rsid w:val="00F61356"/>
    <w:rsid w:val="00F613A5"/>
    <w:rsid w:val="00F63445"/>
    <w:rsid w:val="00F6714D"/>
    <w:rsid w:val="00F703F3"/>
    <w:rsid w:val="00F72DA3"/>
    <w:rsid w:val="00F82267"/>
    <w:rsid w:val="00F834CB"/>
    <w:rsid w:val="00F84847"/>
    <w:rsid w:val="00F93E19"/>
    <w:rsid w:val="00FA2377"/>
    <w:rsid w:val="00FA3841"/>
    <w:rsid w:val="00FA4218"/>
    <w:rsid w:val="00FA6993"/>
    <w:rsid w:val="00FA6AE9"/>
    <w:rsid w:val="00FB4E2B"/>
    <w:rsid w:val="00FC2A92"/>
    <w:rsid w:val="00FC2F83"/>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EA1A61"/>
    <w:rPr>
      <w:color w:val="808080"/>
      <w:bdr w:space="0" w:sz="0" w:color="auto" w:val="none"/>
      <w:shd w:fill="auto" w:color="auto" w:val="clear"/>
    </w:rPr>
  </w:style>
  <w:style w:customStyle="true" w:styleId="eSPISCCParagraphDefaultFont" w:type="character">
    <w:name w:val="eSPIS_CC_Paragraph Default Font"/>
    <w:basedOn w:val="Zadanifontodlomka"/>
    <w:rsid w:val="00EA1A6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A1A6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A1A6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1A6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EA1A61"/>
    <w:rPr>
      <w:color w:val="808080"/>
      <w:bdr w:color="auto" w:space="0" w:sz="0" w:val="none"/>
      <w:shd w:color="auto" w:fill="auto" w:val="clear"/>
    </w:rPr>
  </w:style>
  <w:style w:customStyle="1" w:styleId="eSPISCCParagraphDefaultFont" w:type="character">
    <w:name w:val="eSPIS_CC_Paragraph Default Font"/>
    <w:basedOn w:val="Zadanifontodlomka"/>
    <w:rsid w:val="00EA1A6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A1A6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A1A6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1A6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veljače 2016.</izvorni_sadrzaj>
    <derivirana_varijabla naziv="DomainObject.Predmet.DatumZadnjeOdrzaneSudskeRadnje_1">4. veljače 2016.</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St-19/2015-340</izvorni_sadrzaj>
    <derivirana_varijabla naziv="DomainObject.PredzadnjaOdlukaIzPredmeta.Oznaka_1">St-19/2015-340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11EB4E-18CA-4964-B561-FB8C04C583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16</properties:Pages>
  <properties:Words>3243</properties:Words>
  <properties:Characters>20516</properties:Characters>
  <properties:Lines>1765</properties:Lines>
  <properties:Paragraphs>1492</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22578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2016-11-04T09:42:00Z</dcterms:created>
  <dc:creator>wsadmin</dc:creator>
  <cp:lastModifiedBy>Paško Bačić</cp:lastModifiedBy>
  <cp:lastPrinted>2018-12-14T13:43:00Z</cp:lastPrinted>
  <dcterms:modified xmlns:xsi="http://www.w3.org/2001/XMLSchema-instance" xsi:type="dcterms:W3CDTF">2018-12-14T13:43:00Z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ispravku tablica tražbina.docx)</vt:lpwstr>
  </prop:property>
  <prop:property name="CC_coloring" pid="4" fmtid="{D5CDD505-2E9C-101B-9397-08002B2CF9AE}">
    <vt:bool>false</vt:bool>
  </prop:property>
  <prop:property name="BrojStranica" pid="5" fmtid="{D5CDD505-2E9C-101B-9397-08002B2CF9AE}">
    <vt:i4>16</vt:i4>
  </prop:property>
</prop:Properties>
</file>