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c7b7f" w14:paraId="82c7b7f" w:rsidRDefault="00FC6AE0" w:rsidP="00120463" w:rsidR="00FC6AE0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D33BA4" w:rsidP="00120463" w:rsidR="00120463" w:rsidRPr="00D33BA4">
      <w:pPr>
        <w:rPr>
          <w:b/>
        </w:rPr>
      </w:pPr>
      <w:r w:rsidRPr="00D33BA4">
        <w:rPr>
          <w:b/>
        </w:rPr>
        <w:t>REPUBLIKA HRVATSKA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>TRGOVAČKI SUD U ZADRU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 xml:space="preserve">Ulica dr. Franje Tuđmana 35 </w:t>
      </w:r>
    </w:p>
    <w:p w:rsidRDefault="00120463" w:rsidP="00120463" w:rsidR="00120463" w:rsidRPr="00D33BA4"/>
    <w:p w:rsidRDefault="00120463" w:rsidP="00120463" w:rsidR="00120463" w:rsidRPr="00D33BA4">
      <w:pPr>
        <w:rPr>
          <w:b/>
        </w:rPr>
      </w:pPr>
    </w:p>
    <w:p w:rsidRDefault="00C6342D" w:rsidP="00120463" w:rsidR="00C6342D" w:rsidRPr="00654DAF">
      <w:pPr>
        <w:ind w:left="5040"/>
        <w:rPr>
          <w:b/>
        </w:rPr>
      </w:pPr>
    </w:p>
    <w:p w:rsidRDefault="00596A88" w:rsidP="00AC36B8" w:rsidR="00596A88" w:rsidRPr="00596A88">
      <w:pPr>
        <w:ind w:firstLine="360"/>
        <w:jc w:val="right"/>
        <w:rPr>
          <w:b/>
        </w:rPr>
      </w:pPr>
      <w:r w:rsidRPr="00596A88">
        <w:rPr>
          <w:b/>
        </w:rPr>
        <w:t xml:space="preserve">PREDRAG NOVAK, Orehovica, </w:t>
      </w:r>
    </w:p>
    <w:p w:rsidRDefault="00596A88" w:rsidP="00AC36B8" w:rsidR="00715AF5" w:rsidRPr="00596A88">
      <w:pPr>
        <w:ind w:firstLine="360"/>
        <w:jc w:val="right"/>
        <w:rPr>
          <w:b/>
        </w:rPr>
      </w:pPr>
      <w:r w:rsidRPr="00596A88">
        <w:rPr>
          <w:b/>
        </w:rPr>
        <w:t>Ulica Vladimira Nazora 10</w:t>
      </w:r>
    </w:p>
    <w:p w:rsidRDefault="00596A88" w:rsidP="00AC36B8" w:rsidR="00596A88" w:rsidRPr="00572F88">
      <w:pPr>
        <w:ind w:firstLine="360"/>
        <w:jc w:val="right"/>
        <w:rPr>
          <w:b/>
        </w:rPr>
      </w:pPr>
    </w:p>
    <w:p w:rsidRDefault="00572F88" w:rsidP="00AC36B8" w:rsidR="00572F88" w:rsidRPr="00AC36B8">
      <w:pPr>
        <w:ind w:firstLine="360"/>
        <w:jc w:val="right"/>
        <w:rPr>
          <w:b/>
        </w:rPr>
      </w:pPr>
    </w:p>
    <w:p w:rsidRDefault="00120463" w:rsidP="000E2300" w:rsidR="000E2300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</w:t>
      </w:r>
      <w:r w:rsidR="00D33BA4">
        <w:t>2</w:t>
      </w:r>
      <w:r w:rsidR="00753F74" w:rsidRPr="00B0613D">
        <w:t xml:space="preserve"> </w:t>
      </w:r>
      <w:r w:rsidRPr="00B0613D">
        <w:t>St-</w:t>
      </w:r>
      <w:r w:rsidR="003A19B8">
        <w:t>3</w:t>
      </w:r>
      <w:r w:rsidR="00596A88">
        <w:t>50</w:t>
      </w:r>
      <w:r w:rsidR="00C31F32">
        <w:t>/16-4</w:t>
      </w:r>
      <w:r w:rsidR="001A7D41">
        <w:t xml:space="preserve"> </w:t>
      </w:r>
      <w:r w:rsidRPr="00B0613D">
        <w:t xml:space="preserve">od </w:t>
      </w:r>
      <w:r w:rsidR="002600F3">
        <w:t>31</w:t>
      </w:r>
      <w:r w:rsidR="00606557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596A88">
        <w:t>ATLAS STANDARD j.d.o.o. za trgovinu i usluge, Zadar, Vladana Desnice 1, OIB:14792584439</w:t>
      </w:r>
      <w:r w:rsidR="00702563">
        <w:t>.</w:t>
      </w:r>
    </w:p>
    <w:p w:rsidRDefault="00606557" w:rsidP="000E2300" w:rsidR="00606557" w:rsidRPr="00B0613D">
      <w:pPr>
        <w:ind w:firstLine="360"/>
        <w:jc w:val="both"/>
      </w:pPr>
    </w:p>
    <w:p w:rsidRDefault="00120463" w:rsidP="00063958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2600F3">
        <w:rPr>
          <w:bCs/>
        </w:rPr>
        <w:t xml:space="preserve">21. travnja </w:t>
      </w:r>
      <w:r w:rsidR="0064551A" w:rsidRPr="0064551A">
        <w:rPr>
          <w:bCs/>
        </w:rPr>
        <w:t xml:space="preserve">2016. u </w:t>
      </w:r>
      <w:r w:rsidR="002600F3">
        <w:rPr>
          <w:bCs/>
        </w:rPr>
        <w:t>8,40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063958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2600F3">
        <w:rPr>
          <w:bCs/>
        </w:rPr>
        <w:t>21. travnja</w:t>
      </w:r>
      <w:r w:rsidR="0064551A" w:rsidRPr="0064551A">
        <w:rPr>
          <w:bCs/>
        </w:rPr>
        <w:t xml:space="preserve"> 2016. u </w:t>
      </w:r>
      <w:r w:rsidR="002600F3">
        <w:rPr>
          <w:bCs/>
        </w:rPr>
        <w:t>8,40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063958" w:rsidR="00120463" w:rsidRPr="008B1A21">
      <w:pPr>
        <w:ind w:left="360"/>
        <w:jc w:val="center"/>
      </w:pPr>
      <w:r w:rsidRPr="008B1A21">
        <w:t>U Zadru</w:t>
      </w:r>
      <w:r w:rsidR="00063958">
        <w:t xml:space="preserve"> </w:t>
      </w:r>
      <w:r w:rsidR="002600F3">
        <w:t>31</w:t>
      </w:r>
      <w:r w:rsidR="00606557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063958" w:rsidR="004E23A2">
      <w:pPr>
        <w:jc w:val="right"/>
      </w:pPr>
      <w:r w:rsidRPr="00F60CD9">
        <w:t xml:space="preserve">                                  </w:t>
      </w:r>
      <w:r>
        <w:t xml:space="preserve">                      </w:t>
      </w:r>
      <w:r w:rsidR="00063958">
        <w:t>S</w:t>
      </w:r>
      <w:r w:rsidRPr="002C500F">
        <w:t>u</w:t>
      </w:r>
      <w:r w:rsidR="00D33BA4">
        <w:t>tkinja</w:t>
      </w:r>
    </w:p>
    <w:p w:rsidRDefault="004E23A2" w:rsidP="00D33BA4" w:rsidR="004E23A2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33BA4">
        <w:t xml:space="preserve">Ana Markač 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p w:rsidRDefault="00D33BA4" w:rsidR="00D33BA4" w:rsidRPr="008B1A21"/>
    <w:sectPr w:rsidSect="00A75CA0" w:rsidR="00D33BA4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596A88">
      <w:t>350</w:t>
    </w:r>
    <w:r w:rsidR="006965F4">
      <w:t>/16-5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81A73"/>
    <w:rsid w:val="00092648"/>
    <w:rsid w:val="000978C4"/>
    <w:rsid w:val="000A46ED"/>
    <w:rsid w:val="000E2300"/>
    <w:rsid w:val="000F1A91"/>
    <w:rsid w:val="000F39EF"/>
    <w:rsid w:val="000F66B7"/>
    <w:rsid w:val="00102A68"/>
    <w:rsid w:val="0010305D"/>
    <w:rsid w:val="00110BE5"/>
    <w:rsid w:val="0011155D"/>
    <w:rsid w:val="00113C77"/>
    <w:rsid w:val="00120463"/>
    <w:rsid w:val="00120626"/>
    <w:rsid w:val="00123E70"/>
    <w:rsid w:val="00153865"/>
    <w:rsid w:val="00157572"/>
    <w:rsid w:val="0018052E"/>
    <w:rsid w:val="00195839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00F3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19B8"/>
    <w:rsid w:val="003A28C4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34A94"/>
    <w:rsid w:val="00456E78"/>
    <w:rsid w:val="0046203B"/>
    <w:rsid w:val="00470693"/>
    <w:rsid w:val="00475BD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4F254A"/>
    <w:rsid w:val="00506F5D"/>
    <w:rsid w:val="00510FCE"/>
    <w:rsid w:val="00521825"/>
    <w:rsid w:val="0053063B"/>
    <w:rsid w:val="00532DEC"/>
    <w:rsid w:val="005530B3"/>
    <w:rsid w:val="005728BF"/>
    <w:rsid w:val="00572F88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6A88"/>
    <w:rsid w:val="005A65C0"/>
    <w:rsid w:val="005B7A3F"/>
    <w:rsid w:val="005C4C07"/>
    <w:rsid w:val="005D64DC"/>
    <w:rsid w:val="005E117E"/>
    <w:rsid w:val="005E5126"/>
    <w:rsid w:val="00603D3A"/>
    <w:rsid w:val="00606557"/>
    <w:rsid w:val="006129B1"/>
    <w:rsid w:val="00622150"/>
    <w:rsid w:val="0063095A"/>
    <w:rsid w:val="00630F6A"/>
    <w:rsid w:val="0063552E"/>
    <w:rsid w:val="0064551A"/>
    <w:rsid w:val="00654DAF"/>
    <w:rsid w:val="00657B18"/>
    <w:rsid w:val="00666CD8"/>
    <w:rsid w:val="006965F4"/>
    <w:rsid w:val="006A0F4B"/>
    <w:rsid w:val="006A28F0"/>
    <w:rsid w:val="006C082F"/>
    <w:rsid w:val="006C2414"/>
    <w:rsid w:val="006C567F"/>
    <w:rsid w:val="006C5C32"/>
    <w:rsid w:val="006E2AFA"/>
    <w:rsid w:val="00702563"/>
    <w:rsid w:val="00711EE2"/>
    <w:rsid w:val="007143B5"/>
    <w:rsid w:val="00715AF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210B5"/>
    <w:rsid w:val="0084577B"/>
    <w:rsid w:val="008547E6"/>
    <w:rsid w:val="00881FB3"/>
    <w:rsid w:val="00885AD5"/>
    <w:rsid w:val="0089281D"/>
    <w:rsid w:val="00897F56"/>
    <w:rsid w:val="008B1A21"/>
    <w:rsid w:val="008C45E9"/>
    <w:rsid w:val="008C6A8E"/>
    <w:rsid w:val="008D6721"/>
    <w:rsid w:val="008E0DA0"/>
    <w:rsid w:val="009045BB"/>
    <w:rsid w:val="00913AF3"/>
    <w:rsid w:val="00923BB6"/>
    <w:rsid w:val="0093459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3041E"/>
    <w:rsid w:val="00A52F25"/>
    <w:rsid w:val="00A60137"/>
    <w:rsid w:val="00A62539"/>
    <w:rsid w:val="00A66D04"/>
    <w:rsid w:val="00A75CA0"/>
    <w:rsid w:val="00A82235"/>
    <w:rsid w:val="00AC36B8"/>
    <w:rsid w:val="00AD1E5B"/>
    <w:rsid w:val="00AE5BDA"/>
    <w:rsid w:val="00B0613D"/>
    <w:rsid w:val="00B0620F"/>
    <w:rsid w:val="00B10DAD"/>
    <w:rsid w:val="00B331F5"/>
    <w:rsid w:val="00B44332"/>
    <w:rsid w:val="00B549C0"/>
    <w:rsid w:val="00B849AB"/>
    <w:rsid w:val="00B90543"/>
    <w:rsid w:val="00B9388D"/>
    <w:rsid w:val="00BA556A"/>
    <w:rsid w:val="00BB1A7F"/>
    <w:rsid w:val="00BE7BE4"/>
    <w:rsid w:val="00BF03BC"/>
    <w:rsid w:val="00BF4984"/>
    <w:rsid w:val="00C11E12"/>
    <w:rsid w:val="00C156FF"/>
    <w:rsid w:val="00C31F32"/>
    <w:rsid w:val="00C47314"/>
    <w:rsid w:val="00C55BC5"/>
    <w:rsid w:val="00C57477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A2662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44F7"/>
    <w:rsid w:val="00ED01D6"/>
    <w:rsid w:val="00ED32D7"/>
    <w:rsid w:val="00EF21CE"/>
    <w:rsid w:val="00F2122B"/>
    <w:rsid w:val="00F275CA"/>
    <w:rsid w:val="00F43762"/>
    <w:rsid w:val="00F60BE0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95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630F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0F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0F6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0F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0F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630F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0F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0F6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0F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0F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St-350/2016</izvorni_sadrzaj>
    <derivirana_varijabla naziv="DomainObject.Predmet.OznakaBroj_1">St-350/2016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ATLAS STANDARD j.d.o.o. za trgovinu i usluge</izvorni_sadrzaj>
    <derivirana_varijabla naziv="DomainObject.Predmet.ProtustrankaFormated_1">  ATLAS STANDARD j.d.o.o. za trgovinu i usluge</derivirana_varijabla>
  </DomainObject.Predmet.ProtustrankaFormated>
  <DomainObject.Predmet.ProtustrankaFormatedOIB>
    <izvorni_sadrzaj>  ATLAS STANDARD j.d.o.o. za trgovinu i usluge, OIB 14792584439</izvorni_sadrzaj>
    <derivirana_varijabla naziv="DomainObject.Predmet.ProtustrankaFormatedOIB_1">  ATLAS STANDARD j.d.o.o. za trgovinu i usluge, OIB 14792584439</derivirana_varijabla>
  </DomainObject.Predmet.ProtustrankaFormatedOIB>
  <DomainObject.Predmet.ProtustrankaFormatedWithAdress>
    <izvorni_sadrzaj> ATLAS STANDARD j.d.o.o. za trgovinu i usluge, Vladana Desnice 1, 23000 Zadar</izvorni_sadrzaj>
    <derivirana_varijabla naziv="DomainObject.Predmet.ProtustrankaFormatedWithAdress_1"> ATLAS STANDARD j.d.o.o. za trgovinu i usluge, Vladana Desnice 1, 23000 Zadar</derivirana_varijabla>
  </DomainObject.Predmet.ProtustrankaFormatedWithAdress>
  <DomainObject.Predmet.ProtustrankaFormatedWithAdressOIB>
    <izvorni_sadrzaj> ATLAS STANDARD j.d.o.o. za trgovinu i usluge, OIB 14792584439, Vladana Desnice 1, 23000 Zadar</izvorni_sadrzaj>
    <derivirana_varijabla naziv="DomainObject.Predmet.ProtustrankaFormatedWithAdressOIB_1"> ATLAS STANDARD j.d.o.o. za trgovinu i usluge, OIB 14792584439, Vladana Desnice 1, 23000 Zadar</derivirana_varijabla>
  </DomainObject.Predmet.ProtustrankaFormatedWithAdressOIB>
  <DomainObject.Predmet.ProtustrankaWithAdress>
    <izvorni_sadrzaj>ATLAS STANDARD j.d.o.o. za trgovinu i usluge Vladana Desnice 1, 23000 Zadar</izvorni_sadrzaj>
    <derivirana_varijabla naziv="DomainObject.Predmet.ProtustrankaWithAdress_1">ATLAS STANDARD j.d.o.o. za trgovinu i usluge Vladana Desnice 1, 23000 Zadar</derivirana_varijabla>
  </DomainObject.Predmet.ProtustrankaWithAdress>
  <DomainObject.Predmet.ProtustrankaWithAdressOIB>
    <izvorni_sadrzaj>ATLAS STANDARD j.d.o.o. za trgovinu i usluge, OIB 14792584439, Vladana Desnice 1, 23000 Zadar</izvorni_sadrzaj>
    <derivirana_varijabla naziv="DomainObject.Predmet.ProtustrankaWithAdressOIB_1">ATLAS STANDARD j.d.o.o. za trgovinu i usluge, OIB 14792584439, Vladana Desnice 1, 23000 Zadar</derivirana_varijabla>
  </DomainObject.Predmet.ProtustrankaWithAdressOIB>
  <DomainObject.Predmet.ProtustrankaNazivFormated>
    <izvorni_sadrzaj>ATLAS STANDARD j.d.o.o. za trgovinu i usluge</izvorni_sadrzaj>
    <derivirana_varijabla naziv="DomainObject.Predmet.ProtustrankaNazivFormated_1">ATLAS STANDARD j.d.o.o. za trgovinu i usluge</derivirana_varijabla>
  </DomainObject.Predmet.ProtustrankaNazivFormated>
  <DomainObject.Predmet.ProtustrankaNazivFormatedOIB>
    <izvorni_sadrzaj>ATLAS STANDARD j.d.o.o. za trgovinu i usluge, OIB 14792584439</izvorni_sadrzaj>
    <derivirana_varijabla naziv="DomainObject.Predmet.ProtustrankaNazivFormatedOIB_1">ATLAS STANDARD j.d.o.o. za trgovinu i usluge, OIB 14792584439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60471.68</izvorni_sadrzaj>
    <derivirana_varijabla naziv="DomainObject.Predmet.TrenutnaVrijednost_1">60471.68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ATLAS STANDARD j.d.o.o. za trgovinu i usluge</item>
    </izvorni_sadrzaj>
    <derivirana_varijabla naziv="DomainObject.Predmet.ProtuStrankaListFormated_1">
      <item>ATLAS STANDARD j.d.o.o. za trgovinu i usluge</item>
    </derivirana_varijabla>
  </DomainObject.Predmet.ProtuStrankaListFormated>
  <DomainObject.Predmet.ProtuStrankaListFormatedOIB>
    <izvorni_sadrzaj>
      <item>ATLAS STANDARD j.d.o.o. za trgovinu i usluge, OIB 14792584439</item>
    </izvorni_sadrzaj>
    <derivirana_varijabla naziv="DomainObject.Predmet.ProtuStrankaListFormatedOIB_1">
      <item>ATLAS STANDARD j.d.o.o. za trgovinu i usluge, OIB 14792584439</item>
    </derivirana_varijabla>
  </DomainObject.Predmet.ProtuStrankaListFormatedOIB>
  <DomainObject.Predmet.ProtuStrankaListFormatedWithAdress>
    <izvorni_sadrzaj>
      <item>ATLAS STANDARD j.d.o.o. za trgovinu i usluge, Vladana Desnice 1, 23000 Zadar</item>
    </izvorni_sadrzaj>
    <derivirana_varijabla naziv="DomainObject.Predmet.ProtuStrankaListFormatedWithAdress_1">
      <item>ATLAS STANDARD j.d.o.o. za trgovinu i usluge, Vladana Desnice 1, 23000 Zadar</item>
    </derivirana_varijabla>
  </DomainObject.Predmet.ProtuStrankaListFormatedWithAdress>
  <DomainObject.Predmet.ProtuStrankaListFormatedWithAdressOIB>
    <izvorni_sadrzaj>
      <item>ATLAS STANDARD j.d.o.o. za trgovinu i usluge, OIB 14792584439, Vladana Desnice 1, 23000 Zadar</item>
    </izvorni_sadrzaj>
    <derivirana_varijabla naziv="DomainObject.Predmet.ProtuStrankaListFormatedWithAdressOIB_1">
      <item>ATLAS STANDARD j.d.o.o. za trgovinu i usluge, OIB 14792584439, Vladana Desnice 1, 23000 Zadar</item>
    </derivirana_varijabla>
  </DomainObject.Predmet.ProtuStrankaListFormatedWithAdressOIB>
  <DomainObject.Predmet.ProtuStrankaListNazivFormated>
    <izvorni_sadrzaj>
      <item>ATLAS STANDARD j.d.o.o. za trgovinu i usluge</item>
    </izvorni_sadrzaj>
    <derivirana_varijabla naziv="DomainObject.Predmet.ProtuStrankaListNazivFormated_1">
      <item>ATLAS STANDARD j.d.o.o. za trgovinu i usluge</item>
    </derivirana_varijabla>
  </DomainObject.Predmet.ProtuStrankaListNazivFormated>
  <DomainObject.Predmet.ProtuStrankaListNazivFormatedOIB>
    <izvorni_sadrzaj>
      <item>ATLAS STANDARD j.d.o.o. za trgovinu i usluge, OIB 14792584439</item>
    </izvorni_sadrzaj>
    <derivirana_varijabla naziv="DomainObject.Predmet.ProtuStrankaListNazivFormatedOIB_1">
      <item>ATLAS STANDARD j.d.o.o. za trgovinu i usluge, OIB 14792584439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ATLAS STANDARD j.d.o.o. za trgovinu i usluge</izvorni_sadrzaj>
    <derivirana_varijabla naziv="DomainObject.Predmet.ProtustrankaIDrugi_1">ATLAS STANDARD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ATLAS STANDARD j.d.o.o. za trgovinu i usluge, OIB 14792584439, Vladana Desnice 1, 23000 Zadar</izvorni_sadrzaj>
    <derivirana_varijabla naziv="DomainObject.Predmet.ProtustrankaIDrugiAdressOIB_1">ATLAS STANDARD j.d.o.o. za trgovinu i usluge, OIB 14792584439, Vladana Desnice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ATLAS STANDARD j.d.o.o. za trgovinu i usluge</item>
    </izvorni_sadrzaj>
    <derivirana_varijabla naziv="DomainObject.Predmet.SudioniciListNaziv_1">
      <item>FINA</item>
      <item>ATLAS STANDARD j.d.o.o. za trgovinu i usluge</item>
    </derivirana_varijabla>
  </DomainObject.Predmet.SudioniciListNaziv>
  <DomainObject.Predmet.SudioniciListAdressOIB>
    <izvorni_sadrzaj>
      <item>FINA, OIB 85821130368</item>
      <item>ATLAS STANDARD j.d.o.o. za trgovinu i usluge, OIB 14792584439, Vladana Desnice 1,23000 Zadar</item>
    </izvorni_sadrzaj>
    <derivirana_varijabla naziv="DomainObject.Predmet.SudioniciListAdressOIB_1">
      <item>FINA, OIB 85821130368</item>
      <item>ATLAS STANDARD j.d.o.o. za trgovinu i usluge, OIB 14792584439, Vladana Desnice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14792584439</item>
    </izvorni_sadrzaj>
    <derivirana_varijabla naziv="DomainObject.Predmet.SudioniciListNazivOIB_1">
      <item>, OIB 85821130368</item>
      <item>, OIB 14792584439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F1EF66-595D-4EB9-B8CB-A5FCC7E5BC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826</properties:Characters>
  <properties:Lines>41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2016-03-16T07:14:00Z</dcterms:created>
  <dc:creator>Ardena Bajlo</dc:creator>
  <cp:lastModifiedBy>Merlina Klišmanić</cp:lastModifiedBy>
  <cp:lastPrinted>2016-03-22T14:15:00Z</cp:lastPrinted>
  <dcterms:modified xmlns:xsi="http://www.w3.org/2001/XMLSchema-instance" xsi:type="dcterms:W3CDTF">2016-04-04T09:25:00Z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