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1bfdb7" w14:paraId="f1bfdb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0B1D70">
        <w:rPr>
          <w:rFonts w:hAnsi="Times New Roman" w:ascii="Times New Roman"/>
          <w:b/>
          <w:sz w:val="24"/>
          <w:szCs w:val="24"/>
        </w:rPr>
        <w:t>3118</w:t>
      </w:r>
      <w:proofErr w:type="spellEnd"/>
      <w:r w:rsidR="00631D3D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631D3D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0B1D70">
        <w:rPr>
          <w:rFonts w:hAnsi="Times New Roman" w:ascii="Times New Roman"/>
          <w:sz w:val="24"/>
          <w:szCs w:val="24"/>
        </w:rPr>
        <w:t>3118</w:t>
      </w:r>
      <w:proofErr w:type="spellEnd"/>
      <w:r w:rsidR="00631D3D">
        <w:rPr>
          <w:rFonts w:hAnsi="Times New Roman" w:ascii="Times New Roman"/>
          <w:sz w:val="24"/>
          <w:szCs w:val="24"/>
        </w:rPr>
        <w:t>/</w:t>
      </w:r>
      <w:proofErr w:type="spellStart"/>
      <w:r w:rsidR="00631D3D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B1D70" w:rsidRPr="000B1D70">
        <w:rPr>
          <w:rFonts w:hAnsi="Times New Roman" w:ascii="Times New Roman"/>
          <w:sz w:val="24"/>
          <w:szCs w:val="24"/>
        </w:rPr>
        <w:t>ZAJEDNICA GRAĐANSKIH UDRUGA REPUBLIKE HRVATSKE</w:t>
      </w:r>
      <w:r w:rsidR="004E1EE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0B1D70" w:rsidRPr="000B1D70">
        <w:rPr>
          <w:rFonts w:hAnsi="Times New Roman" w:ascii="Times New Roman"/>
          <w:sz w:val="24"/>
          <w:szCs w:val="24"/>
        </w:rPr>
        <w:t>26254710634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D3A0B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A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3A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3A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3A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A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3A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3A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3A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3118</izvorni_sadrzaj>
    <derivirana_varijabla naziv="DomainObject.Predmet.Broj_1">3118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St-3118/2015</izvorni_sadrzaj>
    <derivirana_varijabla naziv="DomainObject.Predmet.OznakaBroj_1">St-3118/2015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GRAĐANSKIH UDRUGA REPUBLIKE HRVATSKE</izvorni_sadrzaj>
    <derivirana_varijabla naziv="DomainObject.Predmet.ProtustrankaFormated_1">  ZAJEDNICA GRAĐANSKIH UDRUGA REPUBLIKE HRVATSKE</derivirana_varijabla>
  </DomainObject.Predmet.ProtustrankaFormated>
  <DomainObject.Predmet.ProtustrankaFormatedOIB>
    <izvorni_sadrzaj>  ZAJEDNICA GRAĐANSKIH UDRUGA REPUBLIKE HRVATSKE, OIB 26254710634</izvorni_sadrzaj>
    <derivirana_varijabla naziv="DomainObject.Predmet.ProtustrankaFormatedOIB_1">  ZAJEDNICA GRAĐANSKIH UDRUGA REPUBLIKE HRVATSKE, OIB 26254710634</derivirana_varijabla>
  </DomainObject.Predmet.ProtustrankaFormatedOIB>
  <DomainObject.Predmet.ProtustrankaFormatedWithAdress>
    <izvorni_sadrzaj> ZAJEDNICA GRAĐANSKIH UDRUGA REPUBLIKE HRVATSKE, Bogovićeva 1/III, 10000 Zagreb</izvorni_sadrzaj>
    <derivirana_varijabla naziv="DomainObject.Predmet.ProtustrankaFormatedWithAdress_1"> ZAJEDNICA GRAĐANSKIH UDRUGA REPUBLIKE HRVATSKE, Bogovićeva 1/III, 10000 Zagreb</derivirana_varijabla>
  </DomainObject.Predmet.ProtustrankaFormatedWithAdress>
  <DomainObject.Predmet.ProtustrankaFormatedWithAdressOIB>
    <izvorni_sadrzaj> ZAJEDNICA GRAĐANSKIH UDRUGA REPUBLIKE HRVATSKE, OIB 26254710634, Bogovićeva 1/III, 10000 Zagreb</izvorni_sadrzaj>
    <derivirana_varijabla naziv="DomainObject.Predmet.ProtustrankaFormatedWithAdressOIB_1"> ZAJEDNICA GRAĐANSKIH UDRUGA REPUBLIKE HRVATSKE, OIB 26254710634, Bogovićeva 1/III, 10000 Zagreb</derivirana_varijabla>
  </DomainObject.Predmet.ProtustrankaFormatedWithAdressOIB>
  <DomainObject.Predmet.ProtustrankaWithAdress>
    <izvorni_sadrzaj>ZAJEDNICA GRAĐANSKIH UDRUGA REPUBLIKE HRVATSKE Bogovićeva 1/III, 10000 Zagreb</izvorni_sadrzaj>
    <derivirana_varijabla naziv="DomainObject.Predmet.ProtustrankaWithAdress_1">ZAJEDNICA GRAĐANSKIH UDRUGA REPUBLIKE HRVATSKE Bogovićeva 1/III, 10000 Zagreb</derivirana_varijabla>
  </DomainObject.Predmet.ProtustrankaWithAdress>
  <DomainObject.Predmet.ProtustrankaWithAdressOIB>
    <izvorni_sadrzaj>ZAJEDNICA GRAĐANSKIH UDRUGA REPUBLIKE HRVATSKE, OIB 26254710634, Bogovićeva 1/III, 10000 Zagreb</izvorni_sadrzaj>
    <derivirana_varijabla naziv="DomainObject.Predmet.ProtustrankaWithAdressOIB_1">ZAJEDNICA GRAĐANSKIH UDRUGA REPUBLIKE HRVATSKE, OIB 26254710634, Bogovićeva 1/III, 10000 Zagreb</derivirana_varijabla>
  </DomainObject.Predmet.ProtustrankaWithAdressOIB>
  <DomainObject.Predmet.ProtustrankaNazivFormated>
    <izvorni_sadrzaj>ZAJEDNICA GRAĐANSKIH UDRUGA REPUBLIKE HRVATSKE</izvorni_sadrzaj>
    <derivirana_varijabla naziv="DomainObject.Predmet.ProtustrankaNazivFormated_1">ZAJEDNICA GRAĐANSKIH UDRUGA REPUBLIKE HRVATSKE</derivirana_varijabla>
  </DomainObject.Predmet.ProtustrankaNazivFormated>
  <DomainObject.Predmet.ProtustrankaNazivFormatedOIB>
    <izvorni_sadrzaj>ZAJEDNICA GRAĐANSKIH UDRUGA REPUBLIKE HRVATSKE, OIB 26254710634</izvorni_sadrzaj>
    <derivirana_varijabla naziv="DomainObject.Predmet.ProtustrankaNazivFormatedOIB_1">ZAJEDNICA GRAĐANSKIH UDRUGA REPUBLIKE HRVATSKE, OIB 26254710634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ZAJEDNICA GRAĐANSKIH UDRUGA REPUBLIKE HRVATSKE</item>
    </izvorni_sadrzaj>
    <derivirana_varijabla naziv="DomainObject.Predmet.ProtuStrankaListFormated_1">
      <item>ZAJEDNICA GRAĐANSKIH UDRUGA REPUBLIKE HRVATSKE</item>
    </derivirana_varijabla>
  </DomainObject.Predmet.ProtuStrankaListFormated>
  <DomainObject.Predmet.ProtuStrankaListFormatedOIB>
    <izvorni_sadrzaj>
      <item>ZAJEDNICA GRAĐANSKIH UDRUGA REPUBLIKE HRVATSKE, OIB 26254710634</item>
    </izvorni_sadrzaj>
    <derivirana_varijabla naziv="DomainObject.Predmet.ProtuStrankaListFormatedOIB_1">
      <item>ZAJEDNICA GRAĐANSKIH UDRUGA REPUBLIKE HRVATSKE, OIB 26254710634</item>
    </derivirana_varijabla>
  </DomainObject.Predmet.ProtuStrankaListFormatedOIB>
  <DomainObject.Predmet.ProtuStrankaListFormatedWithAdress>
    <izvorni_sadrzaj>
      <item>ZAJEDNICA GRAĐANSKIH UDRUGA REPUBLIKE HRVATSKE, Bogovićeva 1/III, 10000 Zagreb</item>
    </izvorni_sadrzaj>
    <derivirana_varijabla naziv="DomainObject.Predmet.ProtuStrankaListFormatedWithAdress_1">
      <item>ZAJEDNICA GRAĐANSKIH UDRUGA REPUBLIKE HRVATSKE, Bogovićeva 1/III, 10000 Zagreb</item>
    </derivirana_varijabla>
  </DomainObject.Predmet.ProtuStrankaListFormatedWithAdress>
  <DomainObject.Predmet.ProtuStrankaListFormatedWithAdressOIB>
    <izvorni_sadrzaj>
      <item>ZAJEDNICA GRAĐANSKIH UDRUGA REPUBLIKE HRVATSKE, OIB 26254710634, Bogovićeva 1/III, 10000 Zagreb</item>
    </izvorni_sadrzaj>
    <derivirana_varijabla naziv="DomainObject.Predmet.ProtuStrankaListFormatedWithAdressOIB_1">
      <item>ZAJEDNICA GRAĐANSKIH UDRUGA REPUBLIKE HRVATSKE, OIB 26254710634, Bogovićeva 1/III, 10000 Zagreb</item>
    </derivirana_varijabla>
  </DomainObject.Predmet.ProtuStrankaListFormatedWithAdressOIB>
  <DomainObject.Predmet.ProtuStrankaListNazivFormated>
    <izvorni_sadrzaj>
      <item>ZAJEDNICA GRAĐANSKIH UDRUGA REPUBLIKE HRVATSKE</item>
    </izvorni_sadrzaj>
    <derivirana_varijabla naziv="DomainObject.Predmet.ProtuStrankaListNazivFormated_1">
      <item>ZAJEDNICA GRAĐANSKIH UDRUGA REPUBLIKE HRVATSKE</item>
    </derivirana_varijabla>
  </DomainObject.Predmet.ProtuStrankaListNazivFormated>
  <DomainObject.Predmet.ProtuStrankaListNazivFormatedOIB>
    <izvorni_sadrzaj>
      <item>ZAJEDNICA GRAĐANSKIH UDRUGA REPUBLIKE HRVATSKE, OIB 26254710634</item>
    </izvorni_sadrzaj>
    <derivirana_varijabla naziv="DomainObject.Predmet.ProtuStrankaListNazivFormatedOIB_1">
      <item>ZAJEDNICA GRAĐANSKIH UDRUGA REPUBLIKE HRVATSKE, OIB 26254710634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ZAJEDNICA GRAĐANSKIH UDRUGA REPUBLIKE HRVATSKE</izvorni_sadrzaj>
    <derivirana_varijabla naziv="DomainObject.Predmet.ProtustrankaIDrugi_1">ZAJEDNICA GRAĐANSKIH UDRUGA REPUBLIKE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ZAJEDNICA GRAĐANSKIH UDRUGA REPUBLIKE HRVATSKE, OIB 26254710634, Bogovićeva 1/III, 10000 Zagreb</izvorni_sadrzaj>
    <derivirana_varijabla naziv="DomainObject.Predmet.ProtustrankaIDrugiAdressOIB_1">ZAJEDNICA GRAĐANSKIH UDRUGA REPUBLIKE HRVATSKE, OIB 26254710634, Bogovićeva 1/III,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ZAJEDNICA GRAĐANSKIH UDRUGA REPUBLIKE HRVATSKE</item>
    </izvorni_sadrzaj>
    <derivirana_varijabla naziv="DomainObject.Predmet.SudioniciListNaziv_1">
      <item>FINA Regionalni centar Zagreb</item>
      <item>ZAJEDNICA GRAĐANSKIH UDRUGA REPUBLIKE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ZAJEDNICA GRAĐANSKIH UDRUGA REPUBLIKE HRVATSKE, OIB 26254710634, Bogovićeva 1/III,10000 Zagreb</item>
    </izvorni_sadrzaj>
    <derivirana_varijabla naziv="DomainObject.Predmet.SudioniciListAdressOIB_1">
      <item>FINA Regionalni centar Zagreb, OIB 85821130368, Trg svibanjskih žrtava 1995. 1,10000 Zagreb</item>
      <item>ZAJEDNICA GRAĐANSKIH UDRUGA REPUBLIKE HRVATSKE, OIB 26254710634, Bogovićeva 1/III,10000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26254710634</item>
    </izvorni_sadrzaj>
    <derivirana_varijabla naziv="DomainObject.Predmet.SudioniciListNazivOIB_1">
      <item>, OIB 85821130368</item>
      <item>, OIB 26254710634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806</properties:Characters>
  <properties:Lines>45</properties:Lines>
  <properties:Paragraphs>21</properties:Paragraphs>
  <properties:TotalTime>737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2016-04-19T07:05:00Z</cp:lastPrinted>
  <dcterms:modified xmlns:xsi="http://www.w3.org/2001/XMLSchema-instance" xsi:type="dcterms:W3CDTF">2016-04-19T07:10:00Z</dcterms:modified>
  <cp:revision>322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