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db082" w14:paraId="92db082" w:rsidRDefault="00527947" w:rsidP="00527947" w:rsidR="00527947" w:rsidRPr="000540AC">
      <w:pPr>
        <w15:collapsed w:val="false"/>
      </w:pPr>
      <w:bookmarkStart w:name="_GoBack" w:id="0"/>
      <w:bookmarkEnd w:id="0"/>
      <w:r w:rsidRPr="000540AC">
        <w:t xml:space="preserve">                  </w:t>
      </w:r>
      <w:r w:rsidRPr="000540A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40AC">
        <w:t xml:space="preserve">                                                            </w:t>
      </w:r>
    </w:p>
    <w:p w:rsidRDefault="00527947" w:rsidP="00527947" w:rsidR="00527947" w:rsidRPr="000540AC">
      <w:r w:rsidRPr="000540AC">
        <w:t xml:space="preserve">    REPUBLIKA HRVATSKA </w:t>
      </w:r>
      <w:r w:rsidRPr="000540AC">
        <w:tab/>
      </w:r>
      <w:r w:rsidRPr="000540AC">
        <w:tab/>
      </w:r>
      <w:r w:rsidRPr="000540AC">
        <w:tab/>
      </w:r>
      <w:r w:rsidRPr="000540AC">
        <w:tab/>
      </w:r>
      <w:r w:rsidRPr="000540AC">
        <w:tab/>
      </w:r>
    </w:p>
    <w:p w:rsidRDefault="00527947" w:rsidP="00527947" w:rsidR="00527947" w:rsidRPr="000540AC">
      <w:r w:rsidRPr="000540AC">
        <w:t xml:space="preserve"> TRGOVAČKI SUD U PAZINU </w:t>
      </w:r>
      <w:r w:rsidRPr="000540AC">
        <w:tab/>
      </w:r>
      <w:r w:rsidRPr="000540AC">
        <w:tab/>
      </w:r>
      <w:r w:rsidRPr="000540AC">
        <w:tab/>
      </w:r>
      <w:r w:rsidRPr="000540AC">
        <w:tab/>
      </w:r>
      <w:r w:rsidRPr="000540AC">
        <w:tab/>
        <w:t xml:space="preserve">      </w:t>
      </w:r>
    </w:p>
    <w:p w:rsidRDefault="00527947" w:rsidP="00527947" w:rsidR="00481637">
      <w:r w:rsidRPr="000540AC">
        <w:t xml:space="preserve">     52000 PAZIN, Dršćevka 1 </w:t>
      </w:r>
      <w:r w:rsidRPr="000540AC">
        <w:tab/>
      </w:r>
      <w:r w:rsidRPr="000540AC">
        <w:tab/>
      </w:r>
      <w:r w:rsidRPr="000540AC">
        <w:tab/>
      </w:r>
      <w:r w:rsidRPr="000540AC">
        <w:tab/>
      </w:r>
      <w:r w:rsidRPr="000540AC">
        <w:tab/>
        <w:t xml:space="preserve">       </w:t>
      </w:r>
      <w:r w:rsidRPr="000540AC">
        <w:tab/>
      </w:r>
    </w:p>
    <w:p w:rsidRDefault="00527947" w:rsidP="00527947" w:rsidR="00527947" w:rsidRPr="000540AC">
      <w:r w:rsidRPr="000540AC">
        <w:t xml:space="preserve">    </w:t>
      </w:r>
      <w:r w:rsidRPr="000540AC">
        <w:tab/>
        <w:t xml:space="preserve">           </w:t>
      </w:r>
    </w:p>
    <w:p w:rsidRDefault="00527947" w:rsidP="00527947" w:rsidR="00527947" w:rsidRPr="000540AC">
      <w:pPr>
        <w:jc w:val="both"/>
      </w:pPr>
      <w:r w:rsidRPr="000540AC">
        <w:tab/>
      </w:r>
    </w:p>
    <w:p w:rsidRDefault="00527947" w:rsidP="00527947" w:rsidR="00527947" w:rsidRPr="000540AC">
      <w:pPr>
        <w:jc w:val="center"/>
      </w:pPr>
      <w:r w:rsidRPr="000540AC">
        <w:t>R E P U B L I K A  H R V A T S K A</w:t>
      </w:r>
    </w:p>
    <w:p w:rsidRDefault="00527947" w:rsidP="00527947" w:rsidR="00527947" w:rsidRPr="000540AC"/>
    <w:p w:rsidRDefault="00527947" w:rsidP="00527947" w:rsidR="00527947" w:rsidRPr="000540AC">
      <w:pPr>
        <w:jc w:val="center"/>
      </w:pPr>
      <w:r w:rsidRPr="000540AC">
        <w:t>R J E Š E NJ E</w:t>
      </w:r>
    </w:p>
    <w:p w:rsidRDefault="00527947" w:rsidP="00527947" w:rsidR="00527947" w:rsidRPr="000540AC"/>
    <w:p w:rsidRDefault="00527947" w:rsidP="00527947" w:rsidR="00527947" w:rsidRPr="000540AC"/>
    <w:p w:rsidRDefault="00527947" w:rsidP="00527947" w:rsidR="00527947" w:rsidRPr="000540AC">
      <w:pPr>
        <w:jc w:val="both"/>
      </w:pPr>
      <w:r w:rsidRPr="000540AC">
        <w:tab/>
        <w:t xml:space="preserve">Trgovački sud u Pazinu, po sucu </w:t>
      </w:r>
      <w:r w:rsidR="00B93BC5" w:rsidRPr="000540AC">
        <w:t>Damiru Rabaru</w:t>
      </w:r>
      <w:r w:rsidRPr="000540AC">
        <w:t xml:space="preserve">, po prijedlogu predlagatelja  Republike Hrvatske, Ministarstva financija, Porezne uprave, Područni ured </w:t>
      </w:r>
      <w:r w:rsidR="00F16600">
        <w:t>Pazin</w:t>
      </w:r>
      <w:r w:rsidRPr="000540AC">
        <w:t xml:space="preserve">, OIB: 52634238587, zastupane po Županijskom državnom odvjetništvu u Puli – Pola, radi otvaranja stečajnog postupka nad dužnikom </w:t>
      </w:r>
      <w:r w:rsidR="00F16600">
        <w:t>ŠESTAR d.o.o. u likvidaciji, Pula</w:t>
      </w:r>
      <w:r w:rsidR="000C2471" w:rsidRPr="000540AC">
        <w:t xml:space="preserve">, </w:t>
      </w:r>
      <w:r w:rsidR="00F16600">
        <w:t>Scalierova 25</w:t>
      </w:r>
      <w:r w:rsidR="000C2471" w:rsidRPr="000540AC">
        <w:t xml:space="preserve">, OIB </w:t>
      </w:r>
      <w:r w:rsidR="00F16600" w:rsidRPr="00F16600">
        <w:t>28775341036</w:t>
      </w:r>
      <w:r w:rsidR="000C2471" w:rsidRPr="000540AC">
        <w:t xml:space="preserve">, MBS </w:t>
      </w:r>
      <w:r w:rsidR="00F16600" w:rsidRPr="00F16600">
        <w:t>130001809</w:t>
      </w:r>
      <w:r w:rsidR="00481637">
        <w:t xml:space="preserve">, dana </w:t>
      </w:r>
      <w:r w:rsidR="00F16600">
        <w:t>4. rujna 2018</w:t>
      </w:r>
      <w:r w:rsidRPr="000540AC">
        <w:t xml:space="preserve">. </w:t>
      </w:r>
    </w:p>
    <w:p w:rsidRDefault="00527947" w:rsidP="00527947" w:rsidR="00527947" w:rsidRPr="000540AC">
      <w:pPr>
        <w:jc w:val="both"/>
      </w:pPr>
    </w:p>
    <w:p w:rsidRDefault="00527947" w:rsidP="00527947" w:rsidR="00527947" w:rsidRPr="000540AC">
      <w:pPr>
        <w:ind w:firstLine="708"/>
      </w:pPr>
      <w:r w:rsidRPr="000540AC">
        <w:tab/>
      </w:r>
      <w:r w:rsidRPr="000540AC">
        <w:tab/>
      </w:r>
      <w:r w:rsidRPr="000540AC">
        <w:tab/>
      </w:r>
      <w:r w:rsidRPr="000540AC">
        <w:tab/>
        <w:t xml:space="preserve">     r i j e š i o   j e</w:t>
      </w:r>
    </w:p>
    <w:p w:rsidRDefault="00527947" w:rsidP="00527947" w:rsidR="00527947" w:rsidRPr="000540AC">
      <w:pPr>
        <w:jc w:val="both"/>
      </w:pPr>
    </w:p>
    <w:p w:rsidRDefault="00527947" w:rsidP="00527947" w:rsidR="00527947" w:rsidRPr="000540AC">
      <w:pPr>
        <w:jc w:val="both"/>
        <w:rPr>
          <w:lang w:val="pl-PL"/>
        </w:rPr>
      </w:pPr>
      <w:r w:rsidRPr="000540AC">
        <w:rPr>
          <w:lang w:val="pl-PL"/>
        </w:rPr>
        <w:tab/>
        <w:t>I.</w:t>
      </w:r>
      <w:r w:rsidRPr="000540AC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F16600">
        <w:t>ŠESTAR d.o.o. u likvidaciji, Pula</w:t>
      </w:r>
      <w:r w:rsidR="00F16600" w:rsidRPr="000540AC">
        <w:t xml:space="preserve">, </w:t>
      </w:r>
      <w:r w:rsidR="00F16600">
        <w:t>Scalierova 25</w:t>
      </w:r>
      <w:r w:rsidR="00F16600" w:rsidRPr="000540AC">
        <w:t xml:space="preserve">, OIB </w:t>
      </w:r>
      <w:r w:rsidR="00F16600" w:rsidRPr="00F16600">
        <w:t>28775341036</w:t>
      </w:r>
      <w:r w:rsidR="00F16600" w:rsidRPr="000540AC">
        <w:t xml:space="preserve">, MBS </w:t>
      </w:r>
      <w:r w:rsidR="00F16600" w:rsidRPr="00F16600">
        <w:t>130001809</w:t>
      </w:r>
      <w:r w:rsidRPr="000540AC">
        <w:rPr>
          <w:lang w:val="pl-PL"/>
        </w:rPr>
        <w:t xml:space="preserve">, te se odlučuje održati ročište, pa se </w:t>
      </w:r>
      <w:r w:rsidRPr="000540AC">
        <w:rPr>
          <w:b/>
          <w:lang w:val="pl-PL"/>
        </w:rPr>
        <w:t>ročište zakazuje za dan 2</w:t>
      </w:r>
      <w:r w:rsidR="00F16600">
        <w:rPr>
          <w:b/>
          <w:lang w:val="pl-PL"/>
        </w:rPr>
        <w:t>7. rujna 2018. u 9:0</w:t>
      </w:r>
      <w:r w:rsidRPr="000540AC">
        <w:rPr>
          <w:b/>
          <w:lang w:val="pl-PL"/>
        </w:rPr>
        <w:t>0 sati, u</w:t>
      </w:r>
      <w:r w:rsidRPr="000540AC">
        <w:rPr>
          <w:b/>
        </w:rPr>
        <w:t xml:space="preserve"> Trgovačkom sudu u Pazinu, Dršćevka 1, sudnica </w:t>
      </w:r>
      <w:r w:rsidR="00B93BC5" w:rsidRPr="000540AC">
        <w:rPr>
          <w:b/>
        </w:rPr>
        <w:t>2</w:t>
      </w:r>
      <w:r w:rsidRPr="000540AC">
        <w:t>,</w:t>
      </w:r>
      <w:r w:rsidRPr="000540AC">
        <w:rPr>
          <w:lang w:val="pl-PL"/>
        </w:rPr>
        <w:t xml:space="preserve"> na koje se pozivaju: </w:t>
      </w:r>
    </w:p>
    <w:p w:rsidRDefault="00527947" w:rsidP="00527947" w:rsidR="00527947" w:rsidRPr="000540AC">
      <w:pPr>
        <w:jc w:val="both"/>
        <w:rPr>
          <w:lang w:val="pl-PL"/>
        </w:rPr>
      </w:pPr>
      <w:r w:rsidRPr="000540AC">
        <w:rPr>
          <w:lang w:val="pl-PL"/>
        </w:rPr>
        <w:tab/>
      </w:r>
      <w:r w:rsidRPr="000540AC">
        <w:rPr>
          <w:lang w:val="pl-PL"/>
        </w:rPr>
        <w:tab/>
        <w:t>-  FINA, RC Rijeka, Podružnica Pula, Pula, Giardini 5</w:t>
      </w:r>
    </w:p>
    <w:p w:rsidRDefault="00527947" w:rsidP="00527947" w:rsidR="00527947" w:rsidRPr="000540AC">
      <w:pPr>
        <w:jc w:val="both"/>
      </w:pPr>
      <w:r w:rsidRPr="000540AC">
        <w:rPr>
          <w:lang w:val="pl-PL"/>
        </w:rPr>
        <w:tab/>
      </w:r>
      <w:r w:rsidRPr="000540AC">
        <w:rPr>
          <w:lang w:val="pl-PL"/>
        </w:rPr>
        <w:tab/>
      </w:r>
      <w:r w:rsidRPr="000540AC">
        <w:rPr>
          <w:lang w:val="sv-SE"/>
        </w:rPr>
        <w:t xml:space="preserve">- predlagatelj </w:t>
      </w:r>
      <w:r w:rsidRPr="000540AC">
        <w:t xml:space="preserve">Republika Hrvatska, Ministarstvo financija, Porezna uprava, Područni ured </w:t>
      </w:r>
      <w:r w:rsidR="00F16600">
        <w:t>Pazin</w:t>
      </w:r>
      <w:r w:rsidRPr="000540AC">
        <w:t>,</w:t>
      </w:r>
    </w:p>
    <w:p w:rsidRDefault="00527947" w:rsidP="00527947" w:rsidR="00527947" w:rsidRPr="000540AC">
      <w:pPr>
        <w:jc w:val="both"/>
      </w:pPr>
      <w:r w:rsidRPr="000540AC">
        <w:tab/>
      </w:r>
      <w:r w:rsidRPr="000540AC">
        <w:tab/>
        <w:t xml:space="preserve">- dužnik </w:t>
      </w:r>
      <w:r w:rsidR="00F16600">
        <w:t>ŠESTAR d.o.o. u likvidaciji, Pula</w:t>
      </w:r>
      <w:r w:rsidR="00F16600" w:rsidRPr="000540AC">
        <w:t xml:space="preserve">, </w:t>
      </w:r>
      <w:r w:rsidR="00F16600">
        <w:t>Scalierova 25</w:t>
      </w:r>
      <w:r w:rsidRPr="000540AC">
        <w:t>,</w:t>
      </w:r>
    </w:p>
    <w:p w:rsidRDefault="00527947" w:rsidP="00527947" w:rsidR="00596283">
      <w:pPr>
        <w:jc w:val="both"/>
      </w:pPr>
      <w:r w:rsidRPr="000540AC">
        <w:rPr>
          <w:lang w:val="sv-SE"/>
        </w:rPr>
        <w:tab/>
      </w:r>
      <w:r w:rsidRPr="000540AC">
        <w:rPr>
          <w:lang w:val="sv-SE"/>
        </w:rPr>
        <w:tab/>
        <w:t xml:space="preserve">- </w:t>
      </w:r>
      <w:r w:rsidR="00F16600">
        <w:rPr>
          <w:lang w:val="sv-SE"/>
        </w:rPr>
        <w:t>likvidator Ivica Salvador iz Pule, Mutilska 3</w:t>
      </w:r>
      <w:r w:rsidR="00F16600">
        <w:t>,</w:t>
      </w:r>
    </w:p>
    <w:p w:rsidRDefault="00F16600" w:rsidP="00527947" w:rsidR="00F16600" w:rsidRPr="000540AC">
      <w:pPr>
        <w:jc w:val="both"/>
        <w:rPr>
          <w:lang w:val="sv-SE"/>
        </w:rPr>
      </w:pPr>
    </w:p>
    <w:p w:rsidRDefault="00596283" w:rsidP="00527947" w:rsidR="00527947" w:rsidRPr="000540AC">
      <w:pPr>
        <w:jc w:val="both"/>
        <w:rPr>
          <w:lang w:val="sv-SE"/>
        </w:rPr>
      </w:pPr>
      <w:r w:rsidRPr="000540AC">
        <w:rPr>
          <w:lang w:val="sv-SE"/>
        </w:rPr>
        <w:tab/>
      </w:r>
      <w:r w:rsidR="00527947" w:rsidRPr="000540AC">
        <w:rPr>
          <w:lang w:val="sv-SE"/>
        </w:rPr>
        <w:t>radi očitovanja o prijedlogu za otvaranje stečajnog postupka. O prijedlogu se mogu i pisano očitovati (čl. 123. st. 1. i 2. SZ-a).</w:t>
      </w:r>
    </w:p>
    <w:p w:rsidRDefault="00527947" w:rsidP="00527947" w:rsidR="00527947" w:rsidRPr="000540AC">
      <w:pPr>
        <w:jc w:val="both"/>
        <w:rPr>
          <w:lang w:val="sv-SE"/>
        </w:rPr>
      </w:pPr>
    </w:p>
    <w:p w:rsidRDefault="00527947" w:rsidP="00527947" w:rsidR="00527947" w:rsidRPr="000540AC">
      <w:pPr>
        <w:jc w:val="both"/>
        <w:rPr>
          <w:lang w:val="sv-SE"/>
        </w:rPr>
      </w:pPr>
      <w:r w:rsidRPr="000540AC">
        <w:tab/>
        <w:t>II.</w:t>
      </w:r>
      <w:r w:rsidRPr="000540AC">
        <w:tab/>
        <w:t xml:space="preserve">Naređuje se dužniku </w:t>
      </w:r>
      <w:r w:rsidR="00F16600">
        <w:t>ŠESTAR d.o.o. u likvidaciji, Pula</w:t>
      </w:r>
      <w:r w:rsidR="00F16600" w:rsidRPr="000540AC">
        <w:t xml:space="preserve">, </w:t>
      </w:r>
      <w:r w:rsidR="00F16600">
        <w:t>Scalierova 25</w:t>
      </w:r>
      <w:r w:rsidR="00F16600" w:rsidRPr="000540AC">
        <w:t xml:space="preserve">, OIB </w:t>
      </w:r>
      <w:r w:rsidR="00F16600" w:rsidRPr="00F16600">
        <w:t>28775341036</w:t>
      </w:r>
      <w:r w:rsidR="00F16600" w:rsidRPr="000540AC">
        <w:t xml:space="preserve">, MBS </w:t>
      </w:r>
      <w:r w:rsidR="00F16600" w:rsidRPr="00F16600">
        <w:t>130001809</w:t>
      </w:r>
      <w:r w:rsidRPr="000540AC">
        <w:t xml:space="preserve">, da do zakazanog ročišta </w:t>
      </w:r>
      <w:r w:rsidRPr="000540AC">
        <w:rPr>
          <w:lang w:val="sv-SE"/>
        </w:rPr>
        <w:t>dostavi sudu popis imovine i obveza dužnika sukladno odredbi čl. 16. st. 3. u svezi s čl. 17. SZ-a.</w:t>
      </w:r>
    </w:p>
    <w:p w:rsidRDefault="00527947" w:rsidP="00527947" w:rsidR="00527947" w:rsidRPr="000540AC">
      <w:pPr>
        <w:jc w:val="both"/>
      </w:pPr>
      <w:r w:rsidRPr="000540AC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527947" w:rsidP="00527947" w:rsidR="00527947" w:rsidRPr="000540AC">
      <w:pPr>
        <w:jc w:val="both"/>
      </w:pPr>
    </w:p>
    <w:p w:rsidRDefault="00527947" w:rsidP="00527947" w:rsidR="00527947" w:rsidRPr="000540AC">
      <w:pPr>
        <w:jc w:val="both"/>
      </w:pPr>
    </w:p>
    <w:p w:rsidRDefault="00481637" w:rsidP="00527947" w:rsidR="00527947" w:rsidRPr="000540AC">
      <w:pPr>
        <w:jc w:val="center"/>
      </w:pPr>
      <w:r>
        <w:t xml:space="preserve">U Pazinu, </w:t>
      </w:r>
      <w:r w:rsidR="00F16600">
        <w:t>4. rujna</w:t>
      </w:r>
      <w:r w:rsidR="00527947" w:rsidRPr="000540AC">
        <w:t xml:space="preserve"> 201</w:t>
      </w:r>
      <w:r w:rsidR="00F16600">
        <w:t>8</w:t>
      </w:r>
      <w:r w:rsidR="00527947" w:rsidRPr="000540AC">
        <w:t>.</w:t>
      </w:r>
    </w:p>
    <w:p w:rsidRDefault="00527947" w:rsidP="00527947" w:rsidR="00527947" w:rsidRPr="000540AC">
      <w:pPr>
        <w:jc w:val="center"/>
      </w:pPr>
    </w:p>
    <w:p w:rsidRDefault="00527947" w:rsidP="00527947" w:rsidR="00527947" w:rsidRPr="000540AC">
      <w:pPr>
        <w:jc w:val="center"/>
      </w:pPr>
      <w:r w:rsidRPr="000540AC">
        <w:t xml:space="preserve">                                                             </w:t>
      </w:r>
      <w:r w:rsidRPr="000540AC">
        <w:tab/>
        <w:t xml:space="preserve"> </w:t>
      </w:r>
      <w:r w:rsidRPr="000540AC">
        <w:tab/>
      </w:r>
      <w:r w:rsidRPr="000540AC">
        <w:tab/>
        <w:t xml:space="preserve">          Sudac</w:t>
      </w:r>
    </w:p>
    <w:p w:rsidRDefault="00527947" w:rsidP="00DF5F39" w:rsidR="00527947">
      <w:pPr>
        <w:jc w:val="center"/>
      </w:pPr>
      <w:r w:rsidRPr="000540AC">
        <w:tab/>
        <w:t xml:space="preserve">                                                                  </w:t>
      </w:r>
      <w:r w:rsidRPr="000540AC">
        <w:tab/>
      </w:r>
      <w:r w:rsidRPr="000540AC">
        <w:tab/>
        <w:t xml:space="preserve">     </w:t>
      </w:r>
      <w:r w:rsidR="00133B3C" w:rsidRPr="000540AC">
        <w:t xml:space="preserve">    Damir Rabar</w:t>
      </w:r>
      <w:r w:rsidR="00610622">
        <w:t>, v.r.</w:t>
      </w:r>
    </w:p>
    <w:p w:rsidRDefault="00F16600" w:rsidP="00DF5F39" w:rsidR="00F16600">
      <w:pPr>
        <w:jc w:val="center"/>
      </w:pPr>
    </w:p>
    <w:p w:rsidRDefault="00F16600" w:rsidP="00DF5F39" w:rsidR="00F16600" w:rsidRPr="000540AC">
      <w:pPr>
        <w:jc w:val="center"/>
      </w:pPr>
    </w:p>
    <w:p w:rsidRDefault="00527947" w:rsidP="00527947" w:rsidR="00527947" w:rsidRPr="000540AC">
      <w:pPr>
        <w:jc w:val="both"/>
      </w:pPr>
      <w:r w:rsidRPr="000540AC">
        <w:lastRenderedPageBreak/>
        <w:t>UPUTA O PRAVNOM LIJEKU:</w:t>
      </w:r>
    </w:p>
    <w:p w:rsidRDefault="00527947" w:rsidP="00527947" w:rsidR="00527947" w:rsidRPr="000540AC">
      <w:pPr>
        <w:jc w:val="both"/>
      </w:pPr>
      <w:r w:rsidRPr="000540AC">
        <w:t>Protiv ovog rješenja nije dopuštena posebna žalba (čl. 115. st. 1. SZ-a).</w:t>
      </w:r>
    </w:p>
    <w:p w:rsidRDefault="00527947" w:rsidP="00527947" w:rsidR="00527947" w:rsidRPr="000540AC">
      <w:pPr>
        <w:jc w:val="both"/>
      </w:pPr>
    </w:p>
    <w:p w:rsidRDefault="00527947" w:rsidP="00527947" w:rsidR="00527947" w:rsidRPr="000540AC">
      <w:pPr>
        <w:jc w:val="both"/>
      </w:pPr>
      <w:r w:rsidRPr="000540AC">
        <w:t>DNA:</w:t>
      </w:r>
    </w:p>
    <w:p w:rsidRDefault="00527947" w:rsidP="00527947" w:rsidR="00527947" w:rsidRPr="000540AC">
      <w:pPr>
        <w:jc w:val="both"/>
        <w:rPr>
          <w:lang w:val="pl-PL"/>
        </w:rPr>
      </w:pPr>
      <w:r w:rsidRPr="000540AC">
        <w:rPr>
          <w:lang w:val="pl-PL"/>
        </w:rPr>
        <w:t xml:space="preserve">- FINA, RC Rijeka, </w:t>
      </w:r>
      <w:r w:rsidR="00F16600">
        <w:rPr>
          <w:lang w:val="pl-PL"/>
        </w:rPr>
        <w:t>F.Kurelca 8,</w:t>
      </w:r>
    </w:p>
    <w:p w:rsidRDefault="00527947" w:rsidP="00F16600" w:rsidR="00527947" w:rsidRPr="000540AC">
      <w:pPr>
        <w:jc w:val="both"/>
      </w:pPr>
      <w:r w:rsidRPr="000540AC">
        <w:rPr>
          <w:lang w:val="sv-SE"/>
        </w:rPr>
        <w:t xml:space="preserve">- </w:t>
      </w:r>
      <w:r w:rsidR="00F16600" w:rsidRPr="000540AC">
        <w:rPr>
          <w:lang w:val="sv-SE"/>
        </w:rPr>
        <w:t xml:space="preserve">predlagatelj </w:t>
      </w:r>
      <w:r w:rsidR="00F16600" w:rsidRPr="000540AC">
        <w:t xml:space="preserve">Republika Hrvatska, Ministarstvo financija, Porezna uprava, Područni ured </w:t>
      </w:r>
      <w:r w:rsidR="00F16600">
        <w:t>Pazin</w:t>
      </w:r>
      <w:r w:rsidRPr="000540AC">
        <w:t>, po ŽDO Pula</w:t>
      </w:r>
      <w:r w:rsidR="00F16600">
        <w:t>,</w:t>
      </w:r>
    </w:p>
    <w:p w:rsidRDefault="00527947" w:rsidP="00527947" w:rsidR="00133B3C" w:rsidRPr="000540AC">
      <w:pPr>
        <w:jc w:val="both"/>
      </w:pPr>
      <w:r w:rsidRPr="000540AC">
        <w:t xml:space="preserve">- dužnik </w:t>
      </w:r>
      <w:r w:rsidR="00F16600">
        <w:t>ŠESTAR d.o.o. u likvidaciji, Pula</w:t>
      </w:r>
      <w:r w:rsidR="00F16600" w:rsidRPr="000540AC">
        <w:t xml:space="preserve">, </w:t>
      </w:r>
      <w:r w:rsidR="00F16600">
        <w:t>Scalierova 25</w:t>
      </w:r>
      <w:r w:rsidR="000C2471" w:rsidRPr="000540AC">
        <w:t xml:space="preserve">, </w:t>
      </w:r>
    </w:p>
    <w:p w:rsidRDefault="00527947" w:rsidP="00133B3C" w:rsidR="000540AC" w:rsidRPr="000540AC">
      <w:pPr>
        <w:jc w:val="both"/>
        <w:rPr>
          <w:lang w:val="sv-SE"/>
        </w:rPr>
      </w:pPr>
      <w:r w:rsidRPr="000540AC">
        <w:rPr>
          <w:lang w:val="sv-SE"/>
        </w:rPr>
        <w:t xml:space="preserve">- </w:t>
      </w:r>
      <w:r w:rsidR="00F16600">
        <w:rPr>
          <w:lang w:val="sv-SE"/>
        </w:rPr>
        <w:t>likvidator Ivica Salvador, Pula, Mutilska 3</w:t>
      </w:r>
      <w:r w:rsidR="000540AC" w:rsidRPr="000540AC">
        <w:rPr>
          <w:lang w:val="sv-SE"/>
        </w:rPr>
        <w:t>,</w:t>
      </w:r>
    </w:p>
    <w:p w:rsidRDefault="00527947" w:rsidP="00133B3C" w:rsidR="00527947" w:rsidRPr="000540AC">
      <w:pPr>
        <w:jc w:val="both"/>
      </w:pPr>
      <w:r w:rsidRPr="000540AC">
        <w:t>- e-Oglasna ploča sudova 8 dana</w:t>
      </w:r>
      <w:r w:rsidR="00F16600">
        <w:t>.</w:t>
      </w:r>
    </w:p>
    <w:p w:rsidRDefault="00527947" w:rsidP="00527947" w:rsidR="00527947" w:rsidRPr="000540AC"/>
    <w:p w:rsidRDefault="00527947" w:rsidP="00527947" w:rsidR="00527947" w:rsidRPr="000540AC"/>
    <w:p w:rsidRDefault="00527947" w:rsidP="00527947" w:rsidR="00527947" w:rsidRPr="000540AC"/>
    <w:p w:rsidRDefault="00786F1D" w:rsidR="00500701" w:rsidRPr="000540AC"/>
    <w:sectPr w:rsidSect="00EF313E" w:rsidR="00500701" w:rsidRPr="000540AC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3A57" w:rsidP="00527947" w:rsidR="00923A57">
      <w:r>
        <w:separator/>
      </w:r>
    </w:p>
  </w:endnote>
  <w:endnote w:id="0" w:type="continuationSeparator">
    <w:p w:rsidRDefault="00923A57" w:rsidP="00527947" w:rsidR="00923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3A57" w:rsidP="00527947" w:rsidR="00923A57">
      <w:r>
        <w:separator/>
      </w:r>
    </w:p>
  </w:footnote>
  <w:footnote w:id="0" w:type="continuationSeparator">
    <w:p w:rsidRDefault="00923A57" w:rsidP="00527947" w:rsidR="00923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527947" w:rsidP="00A2240C" w:rsidR="00527947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86F1D">
          <w:rPr>
            <w:noProof/>
          </w:rPr>
          <w:t>2</w:t>
        </w:r>
        <w:r>
          <w:fldChar w:fldCharType="end"/>
        </w:r>
        <w:r>
          <w:tab/>
        </w:r>
        <w:r>
          <w:tab/>
          <w:t xml:space="preserve">                 </w:t>
        </w:r>
        <w:r w:rsidR="00481637">
          <w:t xml:space="preserve">  </w:t>
        </w:r>
        <w:r>
          <w:t xml:space="preserve"> </w:t>
        </w:r>
        <w:r w:rsidR="00F16600">
          <w:tab/>
          <w:t xml:space="preserve">      </w:t>
        </w:r>
        <w:r w:rsidR="00481637">
          <w:t>1</w:t>
        </w:r>
        <w:r>
          <w:t xml:space="preserve"> St-</w:t>
        </w:r>
        <w:r w:rsidR="00F16600">
          <w:t>316</w:t>
        </w:r>
        <w:r w:rsidRPr="00A2240C">
          <w:t>/</w:t>
        </w:r>
        <w:r w:rsidR="00F16600">
          <w:t>20</w:t>
        </w:r>
        <w:r w:rsidRPr="00A2240C">
          <w:t>1</w:t>
        </w:r>
        <w:r w:rsidR="00F16600">
          <w:t>8</w:t>
        </w:r>
        <w:r w:rsidRPr="00A2240C">
          <w:t>-</w:t>
        </w:r>
        <w:r w:rsidR="00F16600">
          <w:t>7</w:t>
        </w:r>
      </w:p>
      <w:p w:rsidRDefault="00F16600" w:rsidP="00A2240C" w:rsidR="00DA15C9" w:rsidRPr="00A2240C">
        <w:pPr>
          <w:rPr>
            <w:sz w:val="23"/>
            <w:szCs w:val="23"/>
          </w:rPr>
        </w:pP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      </w:t>
        </w:r>
        <w:r w:rsidR="00527947">
          <w:t xml:space="preserve">(prije: </w:t>
        </w:r>
        <w:r>
          <w:t>9</w:t>
        </w:r>
        <w:r w:rsidR="00527947">
          <w:t xml:space="preserve"> St-</w:t>
        </w:r>
        <w:r>
          <w:t>146</w:t>
        </w:r>
        <w:r w:rsidR="00527947">
          <w:t>/</w:t>
        </w:r>
        <w:r>
          <w:t>20</w:t>
        </w:r>
        <w:r w:rsidR="00527947">
          <w:t>1</w:t>
        </w:r>
        <w:r>
          <w:t>8</w:t>
        </w:r>
        <w:r w:rsidR="00527947">
          <w:t>)</w:t>
        </w:r>
      </w:p>
    </w:sdtContent>
  </w:sdt>
  <w:p w:rsidRDefault="00786F1D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637" w:rsidP="00481637" w:rsidR="00481637">
    <w:pPr>
      <w:pStyle w:val="Zaglavlje"/>
      <w:jc w:val="right"/>
    </w:pPr>
    <w:r>
      <w:t>1 St-</w:t>
    </w:r>
    <w:r w:rsidR="00F16600">
      <w:t>316</w:t>
    </w:r>
    <w:r>
      <w:t>/</w:t>
    </w:r>
    <w:r w:rsidR="00F16600">
      <w:t>20</w:t>
    </w:r>
    <w:r>
      <w:t>1</w:t>
    </w:r>
    <w:r w:rsidR="00F16600">
      <w:t>8</w:t>
    </w:r>
    <w:r>
      <w:t>-</w:t>
    </w:r>
    <w:r w:rsidR="00F16600">
      <w:t>7</w:t>
    </w:r>
  </w:p>
  <w:p w:rsidRDefault="00481637" w:rsidP="00481637" w:rsidR="00481637">
    <w:pPr>
      <w:pStyle w:val="Zaglavlje"/>
      <w:jc w:val="right"/>
    </w:pPr>
    <w:r>
      <w:t xml:space="preserve">(prije: </w:t>
    </w:r>
    <w:r w:rsidR="00F16600">
      <w:t>9</w:t>
    </w:r>
    <w:r>
      <w:t xml:space="preserve"> St-</w:t>
    </w:r>
    <w:r w:rsidR="00F16600">
      <w:t>146/2018</w:t>
    </w:r>
    <w:r>
      <w:t>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7947"/>
    <w:rsid w:val="000540AC"/>
    <w:rsid w:val="000C2471"/>
    <w:rsid w:val="00133B3C"/>
    <w:rsid w:val="00392208"/>
    <w:rsid w:val="00481637"/>
    <w:rsid w:val="005071A6"/>
    <w:rsid w:val="00527947"/>
    <w:rsid w:val="00554328"/>
    <w:rsid w:val="00596283"/>
    <w:rsid w:val="00610622"/>
    <w:rsid w:val="00786F1D"/>
    <w:rsid w:val="007E5F8E"/>
    <w:rsid w:val="00884EE6"/>
    <w:rsid w:val="00923A57"/>
    <w:rsid w:val="00985388"/>
    <w:rsid w:val="00B74290"/>
    <w:rsid w:val="00B93BC5"/>
    <w:rsid w:val="00CA5808"/>
    <w:rsid w:val="00DF5F39"/>
    <w:rsid w:val="00E543FF"/>
    <w:rsid w:val="00F16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794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79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9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794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79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6F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6F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6F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6F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6F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794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79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9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794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79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6F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6F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6F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6F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6F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St-316/2018</izvorni_sadrzaj>
    <derivirana_varijabla naziv="DomainObject.Predmet.OznakaBroj_1">St-316/2018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ŠESTAR d.o.o. u likvidaciji, PULA</izvorni_sadrzaj>
    <derivirana_varijabla naziv="DomainObject.Predmet.ProtustrankaFormated_1">  ŠESTAR d.o.o. u likvidaciji, PULA</derivirana_varijabla>
  </DomainObject.Predmet.ProtustrankaFormated>
  <DomainObject.Predmet.ProtustrankaFormatedOIB>
    <izvorni_sadrzaj>  ŠESTAR d.o.o. u likvidaciji, PULA, OIB 28775341036</izvorni_sadrzaj>
    <derivirana_varijabla naziv="DomainObject.Predmet.ProtustrankaFormatedOIB_1">  ŠESTAR d.o.o. u likvidaciji, PULA, OIB 28775341036</derivirana_varijabla>
  </DomainObject.Predmet.ProtustrankaFormatedOIB>
  <DomainObject.Predmet.ProtustrankaFormatedWithAdress>
    <izvorni_sadrzaj> ŠESTAR d.o.o. u likvidaciji, PULA, Scalierova 25, 52100 Pula</izvorni_sadrzaj>
    <derivirana_varijabla naziv="DomainObject.Predmet.ProtustrankaFormatedWithAdress_1"> ŠESTAR d.o.o. u likvidaciji, PULA, Scalierova 25, 52100 Pula</derivirana_varijabla>
  </DomainObject.Predmet.ProtustrankaFormatedWithAdress>
  <DomainObject.Predmet.ProtustrankaFormatedWithAdressOIB>
    <izvorni_sadrzaj> ŠESTAR d.o.o. u likvidaciji, PULA, OIB 28775341036, Scalierova 25, 52100 Pula</izvorni_sadrzaj>
    <derivirana_varijabla naziv="DomainObject.Predmet.ProtustrankaFormatedWithAdressOIB_1"> ŠESTAR d.o.o. u likvidaciji, PULA, OIB 28775341036, Scalierova 25, 52100 Pula</derivirana_varijabla>
  </DomainObject.Predmet.ProtustrankaFormatedWithAdressOIB>
  <DomainObject.Predmet.ProtustrankaWithAdress>
    <izvorni_sadrzaj>ŠESTAR d.o.o. u likvidaciji, PULA Scalierova 25, 52100 Pula</izvorni_sadrzaj>
    <derivirana_varijabla naziv="DomainObject.Predmet.ProtustrankaWithAdress_1">ŠESTAR d.o.o. u likvidaciji, PULA Scalierova 25, 52100 Pula</derivirana_varijabla>
  </DomainObject.Predmet.ProtustrankaWithAdress>
  <DomainObject.Predmet.ProtustrankaWithAdressOIB>
    <izvorni_sadrzaj>ŠESTAR d.o.o. u likvidaciji, PULA, OIB 28775341036, Scalierova 25, 52100 Pula</izvorni_sadrzaj>
    <derivirana_varijabla naziv="DomainObject.Predmet.ProtustrankaWithAdressOIB_1">ŠESTAR d.o.o. u likvidaciji, PULA, OIB 28775341036, Scalierova 25, 52100 Pula</derivirana_varijabla>
  </DomainObject.Predmet.ProtustrankaWithAdressOIB>
  <DomainObject.Predmet.ProtustrankaNazivFormated>
    <izvorni_sadrzaj>ŠESTAR d.o.o. u likvidaciji, PULA</izvorni_sadrzaj>
    <derivirana_varijabla naziv="DomainObject.Predmet.ProtustrankaNazivFormated_1">ŠESTAR d.o.o. u likvidaciji, PULA</derivirana_varijabla>
  </DomainObject.Predmet.ProtustrankaNazivFormated>
  <DomainObject.Predmet.ProtustrankaNazivFormatedOIB>
    <izvorni_sadrzaj>ŠESTAR d.o.o. u likvidaciji, PULA, OIB 28775341036</izvorni_sadrzaj>
    <derivirana_varijabla naziv="DomainObject.Predmet.ProtustrankaNazivFormatedOIB_1">ŠESTAR d.o.o. u likvidaciji, PULA, OIB 28775341036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Pazin zastupanog po punomoćniku Županijsko državno odvjetništvo u Puli</izvorni_sadrzaj>
    <derivirana_varijabla naziv="DomainObject.Predmet.StrankaFormated_1">  Ministarstvo financija, Porezna uprava, Područni ured Pazin zastupanog po punomoćniku Županijsko državno odvjetništvo u Puli</derivirana_varijabla>
  </DomainObject.Predmet.StrankaFormated>
  <DomainObject.Predmet.StrankaFormatedOIB>
    <izvorni_sadrzaj>  Ministarstvo financija, Porezna uprava, Područni ured Pazin, OIB 52634238587 zastupanog po punomoćniku Županijsko državno odvjetništvo u Puli</izvorni_sadrzaj>
    <derivirana_varijabla naziv="DomainObject.Predmet.StrankaFormatedOIB_1">  Ministarstvo financija, Porezna uprava, Područni ured Pazin, OIB 52634238587 zastupanog po punomoćniku Županijsko državno odvjetništvo u Puli</derivirana_varijabla>
  </DomainObject.Predmet.StrankaFormatedOIB>
  <DomainObject.Predmet.StrankaFormatedWithAdress>
    <izvorni_sadrzaj> Ministarstvo financija, Porezna uprava, Područni ured Pazin zastupanog po punomoćniku Županijsko državno odvjetništvo u Puli</izvorni_sadrzaj>
    <derivirana_varijabla naziv="DomainObject.Predmet.StrankaFormatedWithAdress_1"> Ministarstvo financija, Porezna uprava, Područni ured Pazin zastupanog po punomoćniku Županijsko državno odvjetništvo u Puli</derivirana_varijabla>
  </DomainObject.Predmet.StrankaFormatedWithAdress>
  <DomainObject.Predmet.StrankaFormatedWithAdressOIB>
    <izvorni_sadrzaj> Ministarstvo financija, Porezna uprava, Područni ured Pazin, OIB 52634238587 zastupanog po punomoćniku Županijsko državno odvjetništvo u Puli</izvorni_sadrzaj>
    <derivirana_varijabla naziv="DomainObject.Predmet.StrankaFormatedWithAdressOIB_1"> Ministarstvo financija, Porezna uprava, Područni ured Pazin, OIB 52634238587 zastupanog po punomoćniku Županijsko državno odvjetništvo u Puli</derivirana_varijabla>
  </DomainObject.Predmet.StrankaFormatedWithAdressOIB>
  <DomainObject.Predmet.StrankaWithAdress>
    <izvorni_sadrzaj>Ministarstvo financija, Porezna uprava, Područni ured Pazin </izvorni_sadrzaj>
    <derivirana_varijabla naziv="DomainObject.Predmet.StrankaWithAdress_1">Ministarstvo financija, Porezna uprava, Područni ured Pazin </derivirana_varijabla>
  </DomainObject.Predmet.StrankaWithAdress>
  <DomainObject.Predmet.StrankaWithAdressOIB>
    <izvorni_sadrzaj>Ministarstvo financija, Porezna uprava, Područni ured Pazin, OIB 52634238587</izvorni_sadrzaj>
    <derivirana_varijabla naziv="DomainObject.Predmet.StrankaWithAdressOIB_1">Ministarstvo financija, Porezna uprava, Područni ured Pazin, OIB 52634238587</derivirana_varijabla>
  </DomainObject.Predmet.StrankaWithAdressOIB>
  <DomainObject.Predmet.StrankaNazivFormated>
    <izvorni_sadrzaj>Ministarstvo financija, Porezna uprava, Područni ured Pazin</izvorni_sadrzaj>
    <derivirana_varijabla naziv="DomainObject.Predmet.StrankaNazivFormated_1">Ministarstvo financija, Porezna uprava, Područni ured Pazin</derivirana_varijabla>
  </DomainObject.Predmet.StrankaNazivFormated>
  <DomainObject.Predmet.StrankaNazivFormatedOIB>
    <izvorni_sadrzaj>Ministarstvo financija, Porezna uprava, Područni ured Pazin, OIB 52634238587</izvorni_sadrzaj>
    <derivirana_varijabla naziv="DomainObject.Predmet.StrankaNazivFormatedOIB_1">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953302.00</izvorni_sadrzaj>
    <derivirana_varijabla naziv="DomainObject.Predmet.TrenutnaVrijednost_1">953302.00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Ministarstvo financija, Porezna uprava, Područni ured Pazin zastupanog po punomoćniku Županijsko državno odvjetništvo u Puli</item>
    </izvorni_sadrzaj>
    <derivirana_varijabla naziv="DomainObject.Predmet.StrankaListFormated_1">
      <item>Ministarstvo financija, Porezna uprava, Područni ured Pazin zastupanog po punomoćniku Županijsko državno odvjetništvo u Puli</item>
    </derivirana_varijabla>
  </DomainObject.Predmet.StrankaListFormated>
  <DomainObject.Predmet.StrankaListFormatedOIB>
    <izvorni_sadrzaj>
      <item>Ministarstvo financija, Porezna uprava, Područni ured Pazin, OIB 52634238587 zastupanog po punomoćniku Županijsko državno odvjetništvo u Puli</item>
    </izvorni_sadrzaj>
    <derivirana_varijabla naziv="DomainObject.Predmet.StrankaListFormatedOIB_1">
      <item>Ministarstvo financija, Porezna uprava, Područni ured Pazin, OIB 52634238587 zastupanog po punomoćniku Županijsko državno odvjetništvo u Puli</item>
    </derivirana_varijabla>
  </DomainObject.Predmet.StrankaListFormatedOIB>
  <DomainObject.Predmet.StrankaListFormatedWithAdress>
    <izvorni_sadrzaj>
      <item>Ministarstvo financija, Porezna uprava, Područni ured Pazin zastupanog po punomoćniku Županijsko državno odvjetništvo u Puli</item>
    </izvorni_sadrzaj>
    <derivirana_varijabla naziv="DomainObject.Predmet.StrankaListFormatedWithAdress_1">
      <item>Ministarstvo financija, Porezna uprava, Područni ured Pazin zastupanog po punomoćniku Županijsko državno odvjetništvo u Puli</item>
    </derivirana_varijabla>
  </DomainObject.Predmet.StrankaListFormatedWithAdress>
  <DomainObject.Predmet.StrankaListFormatedWithAdressOIB>
    <izvorni_sadrzaj>
      <item>Ministarstvo financija, Porezna uprava, Područni ured Pazin, OIB 52634238587 zastupanog po punomoćniku Županijsko državno odvjetništvo u Puli</item>
    </izvorni_sadrzaj>
    <derivirana_varijabla naziv="DomainObject.Predmet.StrankaListFormatedWithAdressOIB_1">
      <item>Ministarstvo financija, Porezna uprava, Područni ured Pazin, OIB 52634238587 zastupanog po punomoćniku Županijsko državno odvjetništvo u Puli</item>
    </derivirana_varijabla>
  </DomainObject.Predmet.StrankaListFormatedWithAdressOIB>
  <DomainObject.Predmet.StrankaListNazivFormated>
    <izvorni_sadrzaj>
      <item>Ministarstvo financija, Porezna uprava, Područni ured Pazin</item>
    </izvorni_sadrzaj>
    <derivirana_varijabla naziv="DomainObject.Predmet.StrankaListNazivFormated_1">
      <item>Ministarstvo financija, Porezna uprava, Područni ured Pazin</item>
    </derivirana_varijabla>
  </DomainObject.Predmet.StrankaListNazivFormated>
  <DomainObject.Predmet.StrankaListNazivFormatedOIB>
    <izvorni_sadrzaj>
      <item>Ministarstvo financija, Porezna uprava, Područni ured Pazin, OIB 52634238587</item>
    </izvorni_sadrzaj>
    <derivirana_varijabla naziv="DomainObject.Predmet.StrankaListNazivFormatedOIB_1">
      <item>Ministarstvo financija, Porezna uprava, Područni ured Pazin, OIB 52634238587</item>
    </derivirana_varijabla>
  </DomainObject.Predmet.StrankaListNazivFormatedOIB>
  <DomainObject.Predmet.ProtuStrankaListFormated>
    <izvorni_sadrzaj>
      <item>ŠESTAR d.o.o. u likvidaciji, PULA</item>
    </izvorni_sadrzaj>
    <derivirana_varijabla naziv="DomainObject.Predmet.ProtuStrankaListFormated_1">
      <item>ŠESTAR d.o.o. u likvidaciji, PULA</item>
    </derivirana_varijabla>
  </DomainObject.Predmet.ProtuStrankaListFormated>
  <DomainObject.Predmet.ProtuStrankaListFormatedOIB>
    <izvorni_sadrzaj>
      <item>ŠESTAR d.o.o. u likvidaciji, PULA, OIB 28775341036</item>
    </izvorni_sadrzaj>
    <derivirana_varijabla naziv="DomainObject.Predmet.ProtuStrankaListFormatedOIB_1">
      <item>ŠESTAR d.o.o. u likvidaciji, PULA, OIB 28775341036</item>
    </derivirana_varijabla>
  </DomainObject.Predmet.ProtuStrankaListFormatedOIB>
  <DomainObject.Predmet.ProtuStrankaListFormatedWithAdress>
    <izvorni_sadrzaj>
      <item>ŠESTAR d.o.o. u likvidaciji, PULA, Scalierova 25, 52100 Pula</item>
    </izvorni_sadrzaj>
    <derivirana_varijabla naziv="DomainObject.Predmet.ProtuStrankaListFormatedWithAdress_1">
      <item>ŠESTAR d.o.o. u likvidaciji, PULA, Scalierova 25, 52100 Pula</item>
    </derivirana_varijabla>
  </DomainObject.Predmet.ProtuStrankaListFormatedWithAdress>
  <DomainObject.Predmet.ProtuStrankaListFormatedWithAdressOIB>
    <izvorni_sadrzaj>
      <item>ŠESTAR d.o.o. u likvidaciji, PULA, OIB 28775341036, Scalierova 25, 52100 Pula</item>
    </izvorni_sadrzaj>
    <derivirana_varijabla naziv="DomainObject.Predmet.ProtuStrankaListFormatedWithAdressOIB_1">
      <item>ŠESTAR d.o.o. u likvidaciji, PULA, OIB 28775341036, Scalierova 25, 52100 Pula</item>
    </derivirana_varijabla>
  </DomainObject.Predmet.ProtuStrankaListFormatedWithAdressOIB>
  <DomainObject.Predmet.ProtuStrankaListNazivFormated>
    <izvorni_sadrzaj>
      <item>ŠESTAR d.o.o. u likvidaciji, PULA</item>
    </izvorni_sadrzaj>
    <derivirana_varijabla naziv="DomainObject.Predmet.ProtuStrankaListNazivFormated_1">
      <item>ŠESTAR d.o.o. u likvidaciji, PULA</item>
    </derivirana_varijabla>
  </DomainObject.Predmet.ProtuStrankaListNazivFormated>
  <DomainObject.Predmet.ProtuStrankaListNazivFormatedOIB>
    <izvorni_sadrzaj>
      <item>ŠESTAR d.o.o. u likvidaciji, PULA, OIB 28775341036</item>
    </izvorni_sadrzaj>
    <derivirana_varijabla naziv="DomainObject.Predmet.ProtuStrankaListNazivFormatedOIB_1">
      <item>ŠESTAR d.o.o. u likvidaciji, PULA, OIB 28775341036</item>
    </derivirana_varijabla>
  </DomainObject.Predmet.ProtuStrankaListNazivFormatedOIB>
  <DomainObject.Predmet.OstaliListFormated>
    <izvorni_sadrzaj>
      <item>Županijsko državno odvjetništvo u Puli punomoćnik sudionika u postupku Ministarstvo financija, Porezna uprava, Područni ured Pazin</item>
    </izvorni_sadrzaj>
    <derivirana_varijabla naziv="DomainObject.Predmet.OstaliListFormated_1">
      <item>Županijsko državno odvjetništvo u Puli punomoćnik sudionika u postupku Ministarstvo financija, Porezna uprava, Područni ured Pazin</item>
    </derivirana_varijabla>
  </DomainObject.Predmet.OstaliListFormated>
  <DomainObject.Predmet.OstaliListFormatedOIB>
    <izvorni_sadrzaj>
      <item>Županijsko državno odvjetništvo u Puli, OIB 93993757343 punomoćnik sudionika u postupku Ministarstvo financija, Porezna uprava, Područni ured Pazin</item>
    </izvorni_sadrzaj>
    <derivirana_varijabla naziv="DomainObject.Predmet.OstaliListFormatedOIB_1">
      <item>Županijsko državno odvjetništvo u Puli, OIB 93993757343 punomoćnik sudionika u postupku Ministarstvo financija, Porezna uprava, Područni ured Pazin</item>
    </derivirana_varijabla>
  </DomainObject.Predmet.OstaliListFormatedOIB>
  <DomainObject.Predmet.OstaliListFormatedWithAdress>
    <izvorni_sadrzaj>
      <item>Županijsko državno odvjetništvo u Puli, Rovinjska 2a, 52100 Pula punomoćnik sudionika u postupku Ministarstvo financija, Porezna uprava, Područni ured Pazin</item>
    </izvorni_sadrzaj>
    <derivirana_varijabla naziv="DomainObject.Predmet.OstaliListFormatedWithAdress_1">
      <item>Županijsko državno odvjetništvo u Puli, Rovinjska 2a, 52100 Pula punomoćnik sudionika u postupku Ministarstvo financija, Porezna uprava, Područni ured Pazin</item>
    </derivirana_varijabla>
  </DomainObject.Predmet.OstaliListFormatedWithAdress>
  <DomainObject.Predmet.OstaliListFormatedWithAdressOIB>
    <izvorni_sadrzaj>
      <item>Županijsko državno odvjetništvo u Puli, OIB 93993757343, Rovinjska 2a, 52100 Pula punomoćnik sudionika u postupku Ministarstvo financija, Porezna uprava, Područni ured Pazin</item>
    </izvorni_sadrzaj>
    <derivirana_varijabla naziv="DomainObject.Predmet.OstaliListFormatedWithAdressOIB_1">
      <item>Županijsko državno odvjetništvo u Puli, OIB 93993757343, Rovinjska 2a, 52100 Pula punomoćnik sudionika u postupku Ministarstvo financija, Porezna uprava, Područni ured Pazin</item>
    </derivirana_varijabla>
  </DomainObject.Predmet.OstaliListFormatedWithAdressOIB>
  <DomainObject.Predmet.OstaliListNazivFormated>
    <izvorni_sadrzaj>
      <item>Županijsko državno odvjetništvo u Puli</item>
    </izvorni_sadrzaj>
    <derivirana_varijabla naziv="DomainObject.Predmet.OstaliListNazivFormated_1">
      <item>Županijsko državno odvjetništvo u Puli</item>
    </derivirana_varijabla>
  </DomainObject.Predmet.OstaliListNazivFormated>
  <DomainObject.Predmet.OstaliListNazivFormatedOIB>
    <izvorni_sadrzaj>
      <item>Županijsko državno odvjetništvo u Puli, OIB 93993757343</item>
    </izvorni_sadrzaj>
    <derivirana_varijabla naziv="DomainObject.Predmet.OstaliListNazivFormatedOIB_1">
      <item>Županijsko državno odvjetništvo u Puli,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Pazin</izvorni_sadrzaj>
    <derivirana_varijabla naziv="DomainObject.Predmet.StrankaIDrugi_1">Ministarstvo financija, Porezna uprava, Područni ured Pazin</derivirana_varijabla>
  </DomainObject.Predmet.StrankaIDrugi>
  <DomainObject.Predmet.ProtustrankaIDrugi>
    <izvorni_sadrzaj>ŠESTAR d.o.o. u likvidaciji, PULA</izvorni_sadrzaj>
    <derivirana_varijabla naziv="DomainObject.Predmet.ProtustrankaIDrugi_1">ŠESTAR d.o.o. u likvidaciji, PULA</derivirana_varijabla>
  </DomainObject.Predmet.ProtustrankaIDrugi>
  <DomainObject.Predmet.StrankaIDrugiAdressOIB>
    <izvorni_sadrzaj>Ministarstvo financija, Porezna uprava, Područni ured Pazin, OIB 52634238587</izvorni_sadrzaj>
    <derivirana_varijabla naziv="DomainObject.Predmet.StrankaIDrugiAdressOIB_1">Ministarstvo financija, Porezna uprava, Područni ured Pazin, OIB 52634238587</derivirana_varijabla>
  </DomainObject.Predmet.StrankaIDrugiAdressOIB>
  <DomainObject.Predmet.ProtustrankaIDrugiAdressOIB>
    <izvorni_sadrzaj>ŠESTAR d.o.o. u likvidaciji, PULA, OIB 28775341036, Scalierova 25, 52100 Pula</izvorni_sadrzaj>
    <derivirana_varijabla naziv="DomainObject.Predmet.ProtustrankaIDrugiAdressOIB_1">ŠESTAR d.o.o. u likvidaciji, PULA, OIB 28775341036, Scalierova 25,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ŠESTAR d.o.o. u likvidaciji, PULA</item>
      <item>Ministarstvo financija, Porezna uprava, Područni ured Pazin</item>
      <item>Županijsko državno odvjetništvo u Puli</item>
    </izvorni_sadrzaj>
    <derivirana_varijabla naziv="DomainObject.Predmet.SudioniciListNaziv_1">
      <item>ŠESTAR d.o.o. u likvidaciji, PULA</item>
      <item>Ministarstvo financija, Porezna uprava, Područni ured Pazin</item>
      <item>Županijsko državno odvjetništvo u Puli</item>
    </derivirana_varijabla>
  </DomainObject.Predmet.SudioniciListNaziv>
  <DomainObject.Predmet.SudioniciListAdressOIB>
    <izvorni_sadrzaj>
      <item>ŠESTAR d.o.o. u likvidaciji, PULA, OIB 28775341036, Scalierova 25,52100 Pula</item>
      <item>Ministarstvo financija, Porezna uprava, Područni ured Pazin, OIB 52634238587</item>
      <item>Županijsko državno odvjetništvo u Puli, OIB 93993757343, Rovinjska 2a,52100 Pula</item>
    </izvorni_sadrzaj>
    <derivirana_varijabla naziv="DomainObject.Predmet.SudioniciListAdressOIB_1">
      <item>ŠESTAR d.o.o. u likvidaciji, PULA, OIB 28775341036, Scalierova 25,52100 Pula</item>
      <item>Ministarstvo financija, Porezna uprava, Područni ured Pazin, OIB 52634238587</item>
      <item>Županijsko državno odvjetništvo u Puli, OIB 93993757343,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28775341036</item>
      <item>, OIB 52634238587</item>
      <item>, OIB 93993757343</item>
    </izvorni_sadrzaj>
    <derivirana_varijabla naziv="DomainObject.Predmet.SudioniciListNazivOIB_1">
      <item>, OIB 28775341036</item>
      <item>, OIB 52634238587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1805</properties:Characters>
  <properties:Lines>60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2018-09-04T12:11:00Z</dcterms:created>
  <dc:creator>Jasmina Matika</dc:creator>
  <cp:lastModifiedBy>Lorena Paris Aničić</cp:lastModifiedBy>
  <cp:lastPrinted>2018-09-04T12:20:00Z</cp:lastPrinted>
  <dcterms:modified xmlns:xsi="http://www.w3.org/2001/XMLSchema-instance" xsi:type="dcterms:W3CDTF">2018-09-05T06:04:00Z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(St-316-18 - Rješenje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