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47152" w14:paraId="8347152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1403C7">
        <w:t>197</w:t>
      </w:r>
      <w:r w:rsidR="00245F8C">
        <w:t>5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CC5C27">
        <w:rPr>
          <w:lang w:val="hr-HR"/>
        </w:rPr>
        <w:t xml:space="preserve">GLUMAČKO GLAZBENA UDRUGA MARIONETA-PODSTRANA, Podstrana, Put Katarine Zrinske 8, </w:t>
      </w:r>
      <w:r w:rsidR="006870CE">
        <w:rPr>
          <w:lang w:val="hr-HR"/>
        </w:rPr>
        <w:t>O</w:t>
      </w:r>
      <w:r w:rsidR="005F6DE9">
        <w:rPr>
          <w:lang w:val="hr-HR"/>
        </w:rPr>
        <w:t>IB</w:t>
      </w:r>
      <w:r w:rsidR="00CC5C27">
        <w:rPr>
          <w:lang w:val="hr-HR"/>
        </w:rPr>
        <w:t>: 12821303801</w:t>
      </w:r>
      <w:r w:rsidR="00626537">
        <w:rPr>
          <w:lang w:val="hr-HR"/>
        </w:rPr>
        <w:t xml:space="preserve">,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CC5C27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CC5C27" w:rsidRPr="00CC5C27">
        <w:rPr>
          <w:lang w:val="hr-HR"/>
        </w:rPr>
        <w:t>GLUMAČKO GLAZBENA UDRUGA MARIONETA-PODSTRANA, Podstrana, Put Katarine Zrinske 8, OIB: 12821303801</w:t>
      </w:r>
      <w:r w:rsidR="00CC5C27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CC5C27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 xml:space="preserve">u  </w:t>
      </w:r>
      <w:r w:rsidR="003A59EC">
        <w:rPr>
          <w:lang w:val="hr-HR"/>
        </w:rPr>
        <w:t xml:space="preserve">8,00 </w:t>
      </w:r>
      <w:r w:rsidR="00447C1D">
        <w:rPr>
          <w:lang w:val="hr-HR"/>
        </w:rPr>
        <w:t>sati i</w:t>
      </w:r>
      <w:r w:rsidR="003A59EC">
        <w:rPr>
          <w:lang w:val="hr-HR"/>
        </w:rPr>
        <w:t xml:space="preserve"> 10</w:t>
      </w:r>
      <w:r w:rsidR="00447C1D">
        <w:rPr>
          <w:lang w:val="hr-HR"/>
        </w:rPr>
        <w:t xml:space="preserve"> minuta,</w:t>
      </w:r>
      <w:r w:rsidR="00CC5C27">
        <w:rPr>
          <w:lang w:val="hr-HR"/>
        </w:rPr>
        <w:t xml:space="preserve"> </w:t>
      </w:r>
      <w:r w:rsidR="008E1461" w:rsidRPr="008E1461">
        <w:rPr>
          <w:lang w:val="hr-HR"/>
        </w:rPr>
        <w:t>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D70958" w:rsidR="00D70958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3A59EC">
        <w:t>Dinka Trumbić, dipl. ekonomist iz Splita, Lovretska 10, OIB: 43468134790.</w:t>
      </w:r>
    </w:p>
    <w:p w:rsidRDefault="008E1461" w:rsidP="00CC5C27" w:rsidR="008E1461" w:rsidRPr="008E1461">
      <w:pPr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CC5C27" w:rsidRPr="00CC5C27">
        <w:rPr>
          <w:lang w:val="hr-HR"/>
        </w:rPr>
        <w:t>GLUMAČKO GLAZBENA UDRUGA MARIONETA-PODSTRANA, Podstrana, Put Katarine Zrinske 8, OIB: 12821303801.</w:t>
      </w:r>
      <w:r w:rsidR="00CC5C27">
        <w:rPr>
          <w:lang w:val="hr-HR"/>
        </w:rPr>
        <w:t xml:space="preserve">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5489F">
        <w:rPr>
          <w:lang w:val="hr-HR"/>
        </w:rPr>
        <w:t xml:space="preserve"> </w:t>
      </w:r>
      <w:r w:rsidR="00626537">
        <w:rPr>
          <w:lang w:val="hr-HR"/>
        </w:rPr>
        <w:t>registra</w:t>
      </w:r>
      <w:r w:rsidR="00CC5C27">
        <w:rPr>
          <w:lang w:val="hr-HR"/>
        </w:rPr>
        <w:t xml:space="preserve"> udruga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0D360E">
        <w:rPr>
          <w:lang w:val="hr-HR"/>
        </w:rPr>
        <w:t>c</w:t>
      </w:r>
      <w:r w:rsidR="00CC5C27">
        <w:rPr>
          <w:lang w:val="hr-HR"/>
        </w:rPr>
        <w:t>ija (dalje: FINA), 10.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</w:t>
      </w:r>
      <w:r w:rsidR="00CC5C27">
        <w:rPr>
          <w:lang w:val="hr-HR"/>
        </w:rPr>
        <w:t>Z-a, nakon izvršenog uvida u registru udruga,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</w:t>
      </w:r>
      <w:r w:rsidRPr="008E1461">
        <w:rPr>
          <w:lang w:val="hr-HR"/>
        </w:rPr>
        <w:lastRenderedPageBreak/>
        <w:t xml:space="preserve">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CC5C27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3A59EC" w:rsidR="008E1461" w:rsidRPr="008E1461">
      <w:pPr>
        <w:jc w:val="both"/>
        <w:rPr>
          <w:lang w:val="en-GB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  <w:r w:rsidRPr="008E1461">
        <w:rPr>
          <w:lang w:val="en-GB"/>
        </w:rPr>
        <w:t xml:space="preserve">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CC5C27">
        <w:rPr>
          <w:lang w:val="hr-HR"/>
        </w:rPr>
        <w:t>R</w:t>
      </w:r>
      <w:r w:rsidR="00626537">
        <w:rPr>
          <w:lang w:val="hr-HR"/>
        </w:rPr>
        <w:t>egistar</w:t>
      </w:r>
      <w:r w:rsidR="00CC5C27">
        <w:rPr>
          <w:lang w:val="hr-HR"/>
        </w:rPr>
        <w:t xml:space="preserve"> udruga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6B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1403C7">
      <w:t>97</w:t>
    </w:r>
    <w:r w:rsidR="00245F8C">
      <w:t>5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26B86"/>
    <w:rsid w:val="0004188C"/>
    <w:rsid w:val="00046239"/>
    <w:rsid w:val="000462DC"/>
    <w:rsid w:val="00047C4C"/>
    <w:rsid w:val="000A7D8C"/>
    <w:rsid w:val="000B6E30"/>
    <w:rsid w:val="000D360E"/>
    <w:rsid w:val="000E520C"/>
    <w:rsid w:val="000E727F"/>
    <w:rsid w:val="000F1016"/>
    <w:rsid w:val="000F66FB"/>
    <w:rsid w:val="001276AB"/>
    <w:rsid w:val="001403C7"/>
    <w:rsid w:val="001533EC"/>
    <w:rsid w:val="0015489F"/>
    <w:rsid w:val="00175FF0"/>
    <w:rsid w:val="0018497B"/>
    <w:rsid w:val="001B3378"/>
    <w:rsid w:val="00207DE4"/>
    <w:rsid w:val="0024279B"/>
    <w:rsid w:val="00245F8C"/>
    <w:rsid w:val="00280614"/>
    <w:rsid w:val="002A4B4D"/>
    <w:rsid w:val="002B1247"/>
    <w:rsid w:val="00354500"/>
    <w:rsid w:val="003A59EC"/>
    <w:rsid w:val="003A7516"/>
    <w:rsid w:val="003B76E7"/>
    <w:rsid w:val="003F4005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A07BE"/>
    <w:rsid w:val="005F38C9"/>
    <w:rsid w:val="005F6DE9"/>
    <w:rsid w:val="00603C60"/>
    <w:rsid w:val="00612428"/>
    <w:rsid w:val="006139CA"/>
    <w:rsid w:val="00626537"/>
    <w:rsid w:val="00653BDC"/>
    <w:rsid w:val="006870CE"/>
    <w:rsid w:val="006B3385"/>
    <w:rsid w:val="006F6D7A"/>
    <w:rsid w:val="00706888"/>
    <w:rsid w:val="00722B1F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8050FA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81CC2"/>
    <w:rsid w:val="00BB288C"/>
    <w:rsid w:val="00BB4A6C"/>
    <w:rsid w:val="00BD6072"/>
    <w:rsid w:val="00C319B2"/>
    <w:rsid w:val="00C60F12"/>
    <w:rsid w:val="00C8294B"/>
    <w:rsid w:val="00CC5C27"/>
    <w:rsid w:val="00D006D7"/>
    <w:rsid w:val="00D17E93"/>
    <w:rsid w:val="00D44C87"/>
    <w:rsid w:val="00D70958"/>
    <w:rsid w:val="00DE0A3E"/>
    <w:rsid w:val="00E13524"/>
    <w:rsid w:val="00E44317"/>
    <w:rsid w:val="00E50C9C"/>
    <w:rsid w:val="00E65544"/>
    <w:rsid w:val="00E82D90"/>
    <w:rsid w:val="00EC0210"/>
    <w:rsid w:val="00ED599A"/>
    <w:rsid w:val="00F442A0"/>
    <w:rsid w:val="00F635C0"/>
    <w:rsid w:val="00F63B57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26B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B8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B8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B8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B8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26B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B8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B8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B8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B8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1975</izvorni_sadrzaj>
    <derivirana_varijabla naziv="DomainObject.Predmet.Broj_1">1975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St-1975/2015</izvorni_sadrzaj>
    <derivirana_varijabla naziv="DomainObject.Predmet.OznakaBroj_1">St-1975/2015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GLUMAČKO GLAZBENA UDRUGA MARIONETA- PODSTRANA</izvorni_sadrzaj>
    <derivirana_varijabla naziv="DomainObject.Predmet.ProtustrankaFormated_1">  GLUMAČKO GLAZBENA UDRUGA MARIONETA- PODSTRANA</derivirana_varijabla>
  </DomainObject.Predmet.ProtustrankaFormated>
  <DomainObject.Predmet.ProtustrankaFormatedOIB>
    <izvorni_sadrzaj>  GLUMAČKO GLAZBENA UDRUGA MARIONETA- PODSTRANA, OIB 12821303801</izvorni_sadrzaj>
    <derivirana_varijabla naziv="DomainObject.Predmet.ProtustrankaFormatedOIB_1">  GLUMAČKO GLAZBENA UDRUGA MARIONETA- PODSTRANA, OIB 12821303801</derivirana_varijabla>
  </DomainObject.Predmet.ProtustrankaFormatedOIB>
  <DomainObject.Predmet.ProtustrankaFormatedWithAdress>
    <izvorni_sadrzaj> GLUMAČKO GLAZBENA UDRUGA MARIONETA- PODSTRANA, Put Katarine Zrinske 8, 21311 Podstrana</izvorni_sadrzaj>
    <derivirana_varijabla naziv="DomainObject.Predmet.ProtustrankaFormatedWithAdress_1"> GLUMAČKO GLAZBENA UDRUGA MARIONETA- PODSTRANA, Put Katarine Zrinske 8, 21311 Podstrana</derivirana_varijabla>
  </DomainObject.Predmet.ProtustrankaFormatedWithAdress>
  <DomainObject.Predmet.ProtustrankaFormatedWithAdressOIB>
    <izvorni_sadrzaj> GLUMAČKO GLAZBENA UDRUGA MARIONETA- PODSTRANA, OIB 12821303801, Put Katarine Zrinske 8, 21311 Podstrana</izvorni_sadrzaj>
    <derivirana_varijabla naziv="DomainObject.Predmet.ProtustrankaFormatedWithAdressOIB_1"> GLUMAČKO GLAZBENA UDRUGA MARIONETA- PODSTRANA, OIB 12821303801, Put Katarine Zrinske 8, 21311 Podstrana</derivirana_varijabla>
  </DomainObject.Predmet.ProtustrankaFormatedWithAdressOIB>
  <DomainObject.Predmet.ProtustrankaWithAdress>
    <izvorni_sadrzaj>GLUMAČKO GLAZBENA UDRUGA MARIONETA- PODSTRANA Put Katarine Zrinske 8, 21311 Podstrana</izvorni_sadrzaj>
    <derivirana_varijabla naziv="DomainObject.Predmet.ProtustrankaWithAdress_1">GLUMAČKO GLAZBENA UDRUGA MARIONETA- PODSTRANA Put Katarine Zrinske 8, 21311 Podstrana</derivirana_varijabla>
  </DomainObject.Predmet.ProtustrankaWithAdress>
  <DomainObject.Predmet.ProtustrankaWithAdressOIB>
    <izvorni_sadrzaj>GLUMAČKO GLAZBENA UDRUGA MARIONETA- PODSTRANA, OIB 12821303801, Put Katarine Zrinske 8, 21311 Podstrana</izvorni_sadrzaj>
    <derivirana_varijabla naziv="DomainObject.Predmet.ProtustrankaWithAdressOIB_1">GLUMAČKO GLAZBENA UDRUGA MARIONETA- PODSTRANA, OIB 12821303801, Put Katarine Zrinske 8, 21311 Podstrana</derivirana_varijabla>
  </DomainObject.Predmet.ProtustrankaWithAdressOIB>
  <DomainObject.Predmet.ProtustrankaNazivFormated>
    <izvorni_sadrzaj>GLUMAČKO GLAZBENA UDRUGA MARIONETA- PODSTRANA</izvorni_sadrzaj>
    <derivirana_varijabla naziv="DomainObject.Predmet.ProtustrankaNazivFormated_1">GLUMAČKO GLAZBENA UDRUGA MARIONETA- PODSTRANA</derivirana_varijabla>
  </DomainObject.Predmet.ProtustrankaNazivFormated>
  <DomainObject.Predmet.ProtustrankaNazivFormatedOIB>
    <izvorni_sadrzaj>GLUMAČKO GLAZBENA UDRUGA MARIONETA- PODSTRANA, OIB 12821303801</izvorni_sadrzaj>
    <derivirana_varijabla naziv="DomainObject.Predmet.ProtustrankaNazivFormatedOIB_1">GLUMAČKO GLAZBENA UDRUGA MARIONETA- PODSTRANA, OIB 12821303801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76097.95</izvorni_sadrzaj>
    <derivirana_varijabla naziv="DomainObject.Predmet.TrenutnaVrijednost_1">76097.95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GLUMAČKO GLAZBENA UDRUGA MARIONETA- PODSTRANA</item>
    </izvorni_sadrzaj>
    <derivirana_varijabla naziv="DomainObject.Predmet.ProtuStrankaListFormated_1">
      <item>GLUMAČKO GLAZBENA UDRUGA MARIONETA- PODSTRANA</item>
    </derivirana_varijabla>
  </DomainObject.Predmet.ProtuStrankaListFormated>
  <DomainObject.Predmet.ProtuStrankaListFormatedOIB>
    <izvorni_sadrzaj>
      <item>GLUMAČKO GLAZBENA UDRUGA MARIONETA- PODSTRANA, OIB 12821303801</item>
    </izvorni_sadrzaj>
    <derivirana_varijabla naziv="DomainObject.Predmet.ProtuStrankaListFormatedOIB_1">
      <item>GLUMAČKO GLAZBENA UDRUGA MARIONETA- PODSTRANA, OIB 12821303801</item>
    </derivirana_varijabla>
  </DomainObject.Predmet.ProtuStrankaListFormatedOIB>
  <DomainObject.Predmet.ProtuStrankaListFormatedWithAdress>
    <izvorni_sadrzaj>
      <item>GLUMAČKO GLAZBENA UDRUGA MARIONETA- PODSTRANA, Put Katarine Zrinske 8, 21311 Podstrana</item>
    </izvorni_sadrzaj>
    <derivirana_varijabla naziv="DomainObject.Predmet.ProtuStrankaListFormatedWithAdress_1">
      <item>GLUMAČKO GLAZBENA UDRUGA MARIONETA- PODSTRANA, Put Katarine Zrinske 8, 21311 Podstrana</item>
    </derivirana_varijabla>
  </DomainObject.Predmet.ProtuStrankaListFormatedWithAdress>
  <DomainObject.Predmet.ProtuStrankaListFormatedWithAdressOIB>
    <izvorni_sadrzaj>
      <item>GLUMAČKO GLAZBENA UDRUGA MARIONETA- PODSTRANA, OIB 12821303801, Put Katarine Zrinske 8, 21311 Podstrana</item>
    </izvorni_sadrzaj>
    <derivirana_varijabla naziv="DomainObject.Predmet.ProtuStrankaListFormatedWithAdressOIB_1">
      <item>GLUMAČKO GLAZBENA UDRUGA MARIONETA- PODSTRANA, OIB 12821303801, Put Katarine Zrinske 8, 21311 Podstrana</item>
    </derivirana_varijabla>
  </DomainObject.Predmet.ProtuStrankaListFormatedWithAdressOIB>
  <DomainObject.Predmet.ProtuStrankaListNazivFormated>
    <izvorni_sadrzaj>
      <item>GLUMAČKO GLAZBENA UDRUGA MARIONETA- PODSTRANA</item>
    </izvorni_sadrzaj>
    <derivirana_varijabla naziv="DomainObject.Predmet.ProtuStrankaListNazivFormated_1">
      <item>GLUMAČKO GLAZBENA UDRUGA MARIONETA- PODSTRANA</item>
    </derivirana_varijabla>
  </DomainObject.Predmet.ProtuStrankaListNazivFormated>
  <DomainObject.Predmet.ProtuStrankaListNazivFormatedOIB>
    <izvorni_sadrzaj>
      <item>GLUMAČKO GLAZBENA UDRUGA MARIONETA- PODSTRANA, OIB 12821303801</item>
    </izvorni_sadrzaj>
    <derivirana_varijabla naziv="DomainObject.Predmet.ProtuStrankaListNazivFormatedOIB_1">
      <item>GLUMAČKO GLAZBENA UDRUGA MARIONETA- PODSTRANA, OIB 12821303801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GLUMAČKO GLAZBENA UDRUGA MARIONETA- PODSTRANA</izvorni_sadrzaj>
    <derivirana_varijabla naziv="DomainObject.Predmet.ProtustrankaIDrugi_1">GLUMAČKO GLAZBENA UDRUGA MARIONETA- PODSTRANA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GLUMAČKO GLAZBENA UDRUGA MARIONETA- PODSTRANA, OIB 12821303801, Put Katarine Zrinske 8, 21311 Podstrana</izvorni_sadrzaj>
    <derivirana_varijabla naziv="DomainObject.Predmet.ProtustrankaIDrugiAdressOIB_1">GLUMAČKO GLAZBENA UDRUGA MARIONETA- PODSTRANA, OIB 12821303801, Put Katarine Zrinske 8,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GLUMAČKO GLAZBENA UDRUGA MARIONETA- PODSTRANA</item>
      <item>FINANCIJSKA AGENCIJA RC SPLIT</item>
    </izvorni_sadrzaj>
    <derivirana_varijabla naziv="DomainObject.Predmet.SudioniciListNaziv_1">
      <item>GLUMAČKO GLAZBENA UDRUGA MARIONETA- PODSTRANA</item>
      <item>FINANCIJSKA AGENCIJA RC SPLIT</item>
    </derivirana_varijabla>
  </DomainObject.Predmet.SudioniciListNaziv>
  <DomainObject.Predmet.SudioniciListAdressOIB>
    <izvorni_sadrzaj>
      <item>GLUMAČKO GLAZBENA UDRUGA MARIONETA- PODSTRANA, OIB 12821303801, Put Katarine Zrinske 8,21311 Podstrana</item>
      <item>FINANCIJSKA AGENCIJA RC SPLIT, OIB 85821130368, Mažuranićevo šetalište 24b,21000 Split</item>
    </izvorni_sadrzaj>
    <derivirana_varijabla naziv="DomainObject.Predmet.SudioniciListAdressOIB_1">
      <item>GLUMAČKO GLAZBENA UDRUGA MARIONETA- PODSTRANA, OIB 12821303801, Put Katarine Zrinske 8,21311 Podstrana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12821303801</item>
      <item>, OIB 85821130368</item>
    </izvorni_sadrzaj>
    <derivirana_varijabla naziv="DomainObject.Predmet.SudioniciListNazivOIB_1">
      <item>, OIB 12821303801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607</properties:Words>
  <properties:Characters>3360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2016-04-21T06:11:00Z</dcterms:created>
  <dc:creator>Lari Glavaš</dc:creator>
  <cp:lastModifiedBy>Lari Glavaš</cp:lastModifiedBy>
  <cp:lastPrinted>2016-04-21T06:11:00Z</cp:lastPrinted>
  <dcterms:modified xmlns:xsi="http://www.w3.org/2001/XMLSchema-instance" xsi:type="dcterms:W3CDTF">2016-04-21T06:13:00Z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