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737b" w14:paraId="fcc737b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D57CA">
        <w:rPr>
          <w:rFonts w:cs="Times New Roman" w:hAnsi="Times New Roman" w:ascii="Times New Roman"/>
          <w:sz w:val="24"/>
        </w:rPr>
        <w:t>2678/16-6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276418" w:rsidRPr="006B3578">
        <w:t>CRISTIANO - LENARDO j.d.o.o.</w:t>
      </w:r>
      <w:r w:rsidR="00276418">
        <w:t xml:space="preserve"> Zagreb, Vladimira Ruždjaka 1 MBS:</w:t>
      </w:r>
      <w:r w:rsidR="00276418" w:rsidRPr="00EA2437">
        <w:t xml:space="preserve"> </w:t>
      </w:r>
      <w:r w:rsidR="00276418" w:rsidRPr="006B3578">
        <w:t>080907355</w:t>
      </w:r>
      <w:r w:rsidR="00276418">
        <w:t xml:space="preserve"> OIB:</w:t>
      </w:r>
      <w:r w:rsidR="00276418" w:rsidRPr="0032600B">
        <w:t xml:space="preserve"> </w:t>
      </w:r>
      <w:r w:rsidR="00276418" w:rsidRPr="006B3578">
        <w:t>75347868837</w:t>
      </w:r>
      <w:r w:rsidR="00276418">
        <w:t xml:space="preserve"> </w:t>
      </w:r>
      <w:r w:rsidRPr="003566B3">
        <w:t>dana</w:t>
      </w:r>
      <w:r w:rsidR="00965062">
        <w:t xml:space="preserve"> </w:t>
      </w:r>
      <w:r w:rsidR="00D34569">
        <w:t xml:space="preserve">16. siječnja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276418" w:rsidRPr="006B3578">
        <w:t>CRISTIANO - LENARDO j.d.o.o.</w:t>
      </w:r>
      <w:r w:rsidR="00276418">
        <w:t xml:space="preserve"> Zagreb, Vladimira Ruždjaka 1 MBS:</w:t>
      </w:r>
      <w:r w:rsidR="00276418" w:rsidRPr="00EA2437">
        <w:t xml:space="preserve"> </w:t>
      </w:r>
      <w:r w:rsidR="00276418" w:rsidRPr="006B3578">
        <w:t>080907355</w:t>
      </w:r>
      <w:r w:rsidR="00276418">
        <w:t xml:space="preserve"> OIB:</w:t>
      </w:r>
      <w:r w:rsidR="00276418" w:rsidRPr="0032600B">
        <w:t xml:space="preserve"> </w:t>
      </w:r>
      <w:r w:rsidR="00276418" w:rsidRPr="006B3578">
        <w:t>75347868837</w:t>
      </w:r>
      <w:r w:rsidR="00276418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276418">
        <w:rPr>
          <w:bCs/>
        </w:rPr>
        <w:t>2678-16.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276418" w:rsidP="00276418" w:rsidR="00276418">
      <w:pPr>
        <w:ind w:firstLine="708"/>
      </w:pPr>
      <w:r w:rsidRPr="009815EF">
        <w:t xml:space="preserve">Financijska agencija je podnijela prijedlog za otvaranje stečajnog postupka nad dužnikom </w:t>
      </w:r>
      <w:r>
        <w:t xml:space="preserve"> temeljem čl. 110 st. 1</w:t>
      </w:r>
      <w:r w:rsidRPr="009815EF">
        <w:t xml:space="preserve"> Stečajnog zakona (NN 71/15), a koji je zaprimljen na sudu </w:t>
      </w:r>
      <w:r>
        <w:t xml:space="preserve">18. ožujka  2016. </w:t>
      </w:r>
      <w:r w:rsidRPr="009815EF">
        <w:t xml:space="preserve"> godine  u kojem se navodi da stečajni dužnik u očevidniku redoslijeda osnova za plaćanje</w:t>
      </w:r>
      <w:r>
        <w:t xml:space="preserve"> na dan 16. ožujka 2016.  </w:t>
      </w:r>
      <w:r w:rsidRPr="009815EF">
        <w:t>ima evidentirane neizvršene osnove za plaćanje u neprekinutom ra</w:t>
      </w:r>
      <w:r>
        <w:t>zdoblju od 120 dana u iznosu od 62.507,68 kuna te da ima 3 zaposlena</w:t>
      </w:r>
      <w:r w:rsidRPr="009815E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34569">
        <w:rPr>
          <w:bCs/>
        </w:rPr>
        <w:t>19.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</w:t>
      </w:r>
      <w:r w:rsidRPr="00E8739A">
        <w:lastRenderedPageBreak/>
        <w:t xml:space="preserve">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D34569">
        <w:rPr>
          <w:noProof w:val="false"/>
        </w:rPr>
        <w:t>16. siječnja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630B93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30B93" w:rsidR="00630B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30B93" w:rsidP="00630B93" w:rsidR="00630B93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30B93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630B93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B93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76418">
      <w:rPr>
        <w:noProof w:val="false"/>
      </w:rPr>
      <w:t>2678/16-6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02DA3"/>
    <w:rsid w:val="0015645C"/>
    <w:rsid w:val="001C6B43"/>
    <w:rsid w:val="0023403D"/>
    <w:rsid w:val="00262E7F"/>
    <w:rsid w:val="00276418"/>
    <w:rsid w:val="00283809"/>
    <w:rsid w:val="002A3798"/>
    <w:rsid w:val="002A6164"/>
    <w:rsid w:val="002D6E91"/>
    <w:rsid w:val="002D7583"/>
    <w:rsid w:val="0030413A"/>
    <w:rsid w:val="0031027E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30B93"/>
    <w:rsid w:val="00660B6C"/>
    <w:rsid w:val="006630E6"/>
    <w:rsid w:val="006D29D0"/>
    <w:rsid w:val="006D37EF"/>
    <w:rsid w:val="006D7209"/>
    <w:rsid w:val="006E5506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D57CA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B9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B9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St-2678/2016</izvorni_sadrzaj>
    <derivirana_varijabla naziv="DomainObject.Predmet.OznakaBroj_1">St-2678/2016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CRISTIANO - LENARDO j.d.o.o.</izvorni_sadrzaj>
    <derivirana_varijabla naziv="DomainObject.Predmet.ProtustrankaFormated_1">  CRISTIANO - LENARDO j.d.o.o.</derivirana_varijabla>
  </DomainObject.Predmet.ProtustrankaFormated>
  <DomainObject.Predmet.ProtustrankaFormatedOIB>
    <izvorni_sadrzaj>  CRISTIANO - LENARDO j.d.o.o., OIB 75347868837</izvorni_sadrzaj>
    <derivirana_varijabla naziv="DomainObject.Predmet.ProtustrankaFormatedOIB_1">  CRISTIANO - LENARDO j.d.o.o., OIB 75347868837</derivirana_varijabla>
  </DomainObject.Predmet.ProtustrankaFormatedOIB>
  <DomainObject.Predmet.ProtustrankaFormatedWithAdress>
    <izvorni_sadrzaj> CRISTIANO - LENARDO j.d.o.o., Vladimira Ruždjaka 17, 10000 Zagreb</izvorni_sadrzaj>
    <derivirana_varijabla naziv="DomainObject.Predmet.ProtustrankaFormatedWithAdress_1"> CRISTIANO - LENARDO j.d.o.o., Vladimira Ruždjaka 17, 10000 Zagreb</derivirana_varijabla>
  </DomainObject.Predmet.ProtustrankaFormatedWithAdress>
  <DomainObject.Predmet.ProtustrankaFormatedWithAdressOIB>
    <izvorni_sadrzaj> CRISTIANO - LENARDO j.d.o.o., OIB 75347868837, Vladimira Ruždjaka 17, 10000 Zagreb</izvorni_sadrzaj>
    <derivirana_varijabla naziv="DomainObject.Predmet.ProtustrankaFormatedWithAdressOIB_1"> CRISTIANO - LENARDO j.d.o.o., OIB 75347868837, Vladimira Ruždjaka 17, 10000 Zagreb</derivirana_varijabla>
  </DomainObject.Predmet.ProtustrankaFormatedWithAdressOIB>
  <DomainObject.Predmet.ProtustrankaWithAdress>
    <izvorni_sadrzaj>CRISTIANO - LENARDO j.d.o.o. Vladimira Ruždjaka 17, 10000 Zagreb</izvorni_sadrzaj>
    <derivirana_varijabla naziv="DomainObject.Predmet.ProtustrankaWithAdress_1">CRISTIANO - LENARDO j.d.o.o. Vladimira Ruždjaka 17, 10000 Zagreb</derivirana_varijabla>
  </DomainObject.Predmet.ProtustrankaWithAdress>
  <DomainObject.Predmet.ProtustrankaWithAdressOIB>
    <izvorni_sadrzaj>CRISTIANO - LENARDO j.d.o.o., OIB 75347868837, Vladimira Ruždjaka 17, 10000 Zagreb</izvorni_sadrzaj>
    <derivirana_varijabla naziv="DomainObject.Predmet.ProtustrankaWithAdressOIB_1">CRISTIANO - LENARDO j.d.o.o., OIB 75347868837, Vladimira Ruždjaka 17, 10000 Zagreb</derivirana_varijabla>
  </DomainObject.Predmet.ProtustrankaWithAdressOIB>
  <DomainObject.Predmet.ProtustrankaNazivFormated>
    <izvorni_sadrzaj>CRISTIANO - LENARDO j.d.o.o.</izvorni_sadrzaj>
    <derivirana_varijabla naziv="DomainObject.Predmet.ProtustrankaNazivFormated_1">CRISTIANO - LENARDO j.d.o.o.</derivirana_varijabla>
  </DomainObject.Predmet.ProtustrankaNazivFormated>
  <DomainObject.Predmet.ProtustrankaNazivFormatedOIB>
    <izvorni_sadrzaj>CRISTIANO - LENARDO j.d.o.o., OIB 75347868837</izvorni_sadrzaj>
    <derivirana_varijabla naziv="DomainObject.Predmet.ProtustrankaNazivFormatedOIB_1">CRISTIANO - LENARDO j.d.o.o., OIB 75347868837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CRISTIANO - LENARDO j.d.o.o.</item>
    </izvorni_sadrzaj>
    <derivirana_varijabla naziv="DomainObject.Predmet.ProtuStrankaListFormated_1">
      <item>CRISTIANO - LENARDO j.d.o.o.</item>
    </derivirana_varijabla>
  </DomainObject.Predmet.ProtuStrankaListFormated>
  <DomainObject.Predmet.ProtuStrankaListFormatedOIB>
    <izvorni_sadrzaj>
      <item>CRISTIANO - LENARDO j.d.o.o., OIB 75347868837</item>
    </izvorni_sadrzaj>
    <derivirana_varijabla naziv="DomainObject.Predmet.ProtuStrankaListFormatedOIB_1">
      <item>CRISTIANO - LENARDO j.d.o.o., OIB 75347868837</item>
    </derivirana_varijabla>
  </DomainObject.Predmet.ProtuStrankaListFormatedOIB>
  <DomainObject.Predmet.ProtuStrankaListFormatedWithAdress>
    <izvorni_sadrzaj>
      <item>CRISTIANO - LENARDO j.d.o.o., Vladimira Ruždjaka 17, 10000 Zagreb</item>
    </izvorni_sadrzaj>
    <derivirana_varijabla naziv="DomainObject.Predmet.ProtuStrankaListFormatedWithAdress_1">
      <item>CRISTIANO - LENARDO j.d.o.o., Vladimira Ruždjaka 17, 10000 Zagreb</item>
    </derivirana_varijabla>
  </DomainObject.Predmet.ProtuStrankaListFormatedWithAdress>
  <DomainObject.Predmet.ProtuStrankaListFormatedWithAdressOIB>
    <izvorni_sadrzaj>
      <item>CRISTIANO - LENARDO j.d.o.o., OIB 75347868837, Vladimira Ruždjaka 17, 10000 Zagreb</item>
    </izvorni_sadrzaj>
    <derivirana_varijabla naziv="DomainObject.Predmet.ProtuStrankaListFormatedWithAdressOIB_1">
      <item>CRISTIANO - LENARDO j.d.o.o., OIB 75347868837, Vladimira Ruždjaka 17, 10000 Zagreb</item>
    </derivirana_varijabla>
  </DomainObject.Predmet.ProtuStrankaListFormatedWithAdressOIB>
  <DomainObject.Predmet.ProtuStrankaListNazivFormated>
    <izvorni_sadrzaj>
      <item>CRISTIANO - LENARDO j.d.o.o.</item>
    </izvorni_sadrzaj>
    <derivirana_varijabla naziv="DomainObject.Predmet.ProtuStrankaListNazivFormated_1">
      <item>CRISTIANO - LENARDO j.d.o.o.</item>
    </derivirana_varijabla>
  </DomainObject.Predmet.ProtuStrankaListNazivFormated>
  <DomainObject.Predmet.ProtuStrankaListNazivFormatedOIB>
    <izvorni_sadrzaj>
      <item>CRISTIANO - LENARDO j.d.o.o., OIB 75347868837</item>
    </izvorni_sadrzaj>
    <derivirana_varijabla naziv="DomainObject.Predmet.ProtuStrankaListNazivFormatedOIB_1">
      <item>CRISTIANO - LENARDO j.d.o.o., OIB 75347868837</item>
    </derivirana_varijabla>
  </DomainObject.Predmet.ProtuStrankaListNazivFormatedOIB>
  <DomainObject.Predmet.OstaliListFormated>
    <izvorni_sadrzaj>
      <item>Alan Baljak</item>
    </izvorni_sadrzaj>
    <derivirana_varijabla naziv="DomainObject.Predmet.OstaliListFormated_1">
      <item>Alan Baljak</item>
    </derivirana_varijabla>
  </DomainObject.Predmet.OstaliListFormated>
  <DomainObject.Predmet.OstaliListFormatedOIB>
    <izvorni_sadrzaj>
      <item>Alan Baljak, OIB 57893205050</item>
    </izvorni_sadrzaj>
    <derivirana_varijabla naziv="DomainObject.Predmet.OstaliListFormatedOIB_1">
      <item>Alan Baljak, OIB 57893205050</item>
    </derivirana_varijabla>
  </DomainObject.Predmet.OstaliListFormatedOIB>
  <DomainObject.Predmet.OstaliListFormatedWithAdress>
    <izvorni_sadrzaj>
      <item>Alan Baljak, Vladimira Ruždjaka 17, 10000 Zagreb</item>
    </izvorni_sadrzaj>
    <derivirana_varijabla naziv="DomainObject.Predmet.OstaliListFormatedWithAdress_1">
      <item>Alan Baljak, Vladimira Ruždjaka 17, 10000 Zagreb</item>
    </derivirana_varijabla>
  </DomainObject.Predmet.OstaliListFormatedWithAdress>
  <DomainObject.Predmet.OstaliListFormatedWithAdressOIB>
    <izvorni_sadrzaj>
      <item>Alan Baljak, OIB 57893205050, Vladimira Ruždjaka 17, 10000 Zagreb</item>
    </izvorni_sadrzaj>
    <derivirana_varijabla naziv="DomainObject.Predmet.OstaliListFormatedWithAdressOIB_1">
      <item>Alan Baljak, OIB 57893205050, Vladimira Ruždjaka 17, 10000 Zagreb</item>
    </derivirana_varijabla>
  </DomainObject.Predmet.OstaliListFormatedWithAdressOIB>
  <DomainObject.Predmet.OstaliListNazivFormated>
    <izvorni_sadrzaj>
      <item>Alan Baljak</item>
    </izvorni_sadrzaj>
    <derivirana_varijabla naziv="DomainObject.Predmet.OstaliListNazivFormated_1">
      <item>Alan Baljak</item>
    </derivirana_varijabla>
  </DomainObject.Predmet.OstaliListNazivFormated>
  <DomainObject.Predmet.OstaliListNazivFormatedOIB>
    <izvorni_sadrzaj>
      <item>Alan Baljak, OIB 57893205050</item>
    </izvorni_sadrzaj>
    <derivirana_varijabla naziv="DomainObject.Predmet.OstaliListNazivFormatedOIB_1">
      <item>Alan Baljak, OIB 57893205050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CRISTIANO - LENARDO j.d.o.o.</izvorni_sadrzaj>
    <derivirana_varijabla naziv="DomainObject.Predmet.ProtustrankaIDrugi_1">CRISTIANO - LENARDO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CRISTIANO - LENARDO j.d.o.o., OIB 75347868837, Vladimira Ruždjaka 17, 10000 Zagreb</izvorni_sadrzaj>
    <derivirana_varijabla naziv="DomainObject.Predmet.ProtustrankaIDrugiAdressOIB_1">CRISTIANO - LENARDO j.d.o.o., OIB 75347868837, Vladimira Ruždjaka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CRISTIANO - LENARDO j.d.o.o.</item>
      <item>Alan Baljak</item>
    </izvorni_sadrzaj>
    <derivirana_varijabla naziv="DomainObject.Predmet.SudioniciListNaziv_1">
      <item>FINA Regionalni centar Zagreb</item>
      <item>CRISTIANO - LENARDO j.d.o.o.</item>
      <item>Alan Baljak</item>
    </derivirana_varijabla>
  </DomainObject.Predmet.SudioniciListNaziv>
  <DomainObject.Predmet.SudioniciListAdressOIB>
    <izvorni_sadrzaj>
      <item>FINA Regionalni centar Zagreb, OIB 85821130368, Trg svibanjskih žrtava 1995. 1,10000 Zagreb</item>
      <item>CRISTIANO - LENARDO j.d.o.o., OIB 75347868837, Vladimira Ruždjaka 17,10000 Zagreb</item>
      <item>Alan Baljak, OIB 57893205050, Vladimira Ruždjaka 17,10000 Zagreb</item>
    </izvorni_sadrzaj>
    <derivirana_varijabla naziv="DomainObject.Predmet.SudioniciListAdressOIB_1">
      <item>FINA Regionalni centar Zagreb, OIB 85821130368, Trg svibanjskih žrtava 1995. 1,10000 Zagreb</item>
      <item>CRISTIANO - LENARDO j.d.o.o., OIB 75347868837, Vladimira Ruždjaka 17,10000 Zagreb</item>
      <item>Alan Baljak, OIB 57893205050, Vladimira Ruždjaka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75347868837</item>
      <item>, OIB 57893205050</item>
    </izvorni_sadrzaj>
    <derivirana_varijabla naziv="DomainObject.Predmet.SudioniciListNazivOIB_1">
      <item>, OIB 85821130368</item>
      <item>, OIB 75347868837</item>
      <item>, OIB 57893205050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2672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2017-01-16T11:39:00Z</dcterms:created>
  <dc:creator>Vinka Mihalinčić</dc:creator>
  <cp:lastModifiedBy>Vinka Mihalinčić</cp:lastModifiedBy>
  <cp:lastPrinted>2017-01-16T11:36:00Z</cp:lastPrinted>
  <dcterms:modified xmlns:xsi="http://www.w3.org/2001/XMLSchema-instance" xsi:type="dcterms:W3CDTF">2017-01-16T11:41:00Z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