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ff403" w14:paraId="27ff403" w:rsidRDefault="00732EEF" w:rsidP="00732EEF" w:rsidR="00732EEF" w:rsidRPr="001B6B54">
      <w:pPr>
        <w:ind w:firstLine="708" w:left="708"/>
        <w15:collapsed w:val="false"/>
        <w:rPr>
          <w:color w:val="000000"/>
          <w:szCs w:val="24"/>
        </w:rPr>
      </w:pPr>
      <w:bookmarkStart w:name="_GoBack" w:id="0"/>
      <w:bookmarkEnd w:id="0"/>
    </w:p>
    <w:p w:rsidRDefault="00FC0617" w:rsidP="00747923" w:rsidR="00747923" w:rsidRPr="001B6B54">
      <w:pPr>
        <w:pStyle w:val="Naslov2"/>
        <w:ind w:firstLine="720" w:left="720"/>
        <w:jc w:val="left"/>
        <w:rPr>
          <w:szCs w:val="24"/>
        </w:rPr>
      </w:pPr>
      <w:r w:rsidRPr="001B6B54">
        <w:rPr>
          <w:noProof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7923" w:rsidP="00747923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      REPUBLIKA HRVATSKA</w:t>
      </w:r>
    </w:p>
    <w:p w:rsidRDefault="00747923" w:rsidP="00747923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   TRGOVAČKI SUD U SPLITU</w:t>
      </w:r>
    </w:p>
    <w:p w:rsidRDefault="00747923" w:rsidP="00E83D00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</w:t>
      </w:r>
      <w:r w:rsidR="00E83D00">
        <w:rPr>
          <w:szCs w:val="24"/>
        </w:rPr>
        <w:tab/>
        <w:t>Split, Sukoišanska 6</w:t>
      </w:r>
    </w:p>
    <w:p w:rsidRDefault="001B6B54" w:rsidP="004B0002" w:rsidR="004B0002" w:rsidRPr="001B6B54">
      <w:pPr>
        <w:jc w:val="right"/>
        <w:rPr>
          <w:b/>
          <w:szCs w:val="24"/>
        </w:rPr>
      </w:pPr>
      <w:r w:rsidRPr="001B6B54">
        <w:rPr>
          <w:b/>
          <w:szCs w:val="24"/>
        </w:rPr>
        <w:t>Posl. br. 18 St-</w:t>
      </w:r>
      <w:r w:rsidR="006C3FA0">
        <w:rPr>
          <w:b/>
          <w:szCs w:val="24"/>
        </w:rPr>
        <w:t>438</w:t>
      </w:r>
      <w:r w:rsidR="004B0002" w:rsidRPr="001B6B54">
        <w:rPr>
          <w:b/>
          <w:szCs w:val="24"/>
        </w:rPr>
        <w:t>/</w:t>
      </w:r>
      <w:r w:rsidRPr="001B6B54">
        <w:rPr>
          <w:b/>
          <w:szCs w:val="24"/>
        </w:rPr>
        <w:t>201</w:t>
      </w:r>
      <w:r w:rsidR="006C3FA0">
        <w:rPr>
          <w:b/>
          <w:szCs w:val="24"/>
        </w:rPr>
        <w:t>8</w:t>
      </w:r>
    </w:p>
    <w:p w:rsidRDefault="00747923" w:rsidR="00747923" w:rsidRPr="001B6B54">
      <w:pPr>
        <w:pStyle w:val="Naslov2"/>
        <w:rPr>
          <w:szCs w:val="24"/>
        </w:rPr>
      </w:pPr>
      <w:r w:rsidRPr="001B6B54">
        <w:rPr>
          <w:szCs w:val="24"/>
        </w:rPr>
        <w:tab/>
      </w:r>
    </w:p>
    <w:p w:rsidRDefault="00747923" w:rsidP="00A92926" w:rsidR="00747923" w:rsidRPr="001B6B54">
      <w:pPr>
        <w:pStyle w:val="Naslov2"/>
        <w:rPr>
          <w:szCs w:val="24"/>
        </w:rPr>
      </w:pPr>
      <w:r w:rsidRPr="001B6B54">
        <w:rPr>
          <w:szCs w:val="24"/>
        </w:rPr>
        <w:t>R E P U B L I K A   H R V A T S K A</w:t>
      </w:r>
    </w:p>
    <w:p w:rsidRDefault="00052534" w:rsidR="0071205D" w:rsidRPr="001B6B54">
      <w:pPr>
        <w:pStyle w:val="Naslov2"/>
        <w:rPr>
          <w:szCs w:val="24"/>
        </w:rPr>
      </w:pPr>
      <w:r w:rsidRPr="001B6B54">
        <w:rPr>
          <w:szCs w:val="24"/>
        </w:rPr>
        <w:t>Z A K L J U Č A K</w:t>
      </w:r>
    </w:p>
    <w:p w:rsidRDefault="0071205D" w:rsidR="0071205D" w:rsidRPr="001B6B54">
      <w:pPr>
        <w:jc w:val="center"/>
        <w:rPr>
          <w:b/>
          <w:szCs w:val="24"/>
        </w:rPr>
      </w:pPr>
    </w:p>
    <w:p w:rsidRDefault="004B0002" w:rsidP="006C3FA0" w:rsidR="004B0002" w:rsidRPr="001B6B54">
      <w:pPr>
        <w:jc w:val="both"/>
        <w:rPr>
          <w:szCs w:val="24"/>
        </w:rPr>
      </w:pPr>
      <w:r w:rsidRPr="001B6B54">
        <w:rPr>
          <w:szCs w:val="24"/>
        </w:rPr>
        <w:tab/>
        <w:t xml:space="preserve">Trgovački sud u Splitu, po sucu tog suda </w:t>
      </w:r>
      <w:r w:rsidR="001B6B54">
        <w:rPr>
          <w:szCs w:val="24"/>
        </w:rPr>
        <w:t>Katarini Franković</w:t>
      </w:r>
      <w:r w:rsidRPr="001B6B54">
        <w:rPr>
          <w:szCs w:val="24"/>
        </w:rPr>
        <w:t xml:space="preserve">, u stečajnom postupku nad dužnikom </w:t>
      </w:r>
      <w:r w:rsidR="006C3FA0" w:rsidRPr="006C3FA0">
        <w:rPr>
          <w:szCs w:val="24"/>
        </w:rPr>
        <w:t>Stečajna masa iza KREATOR d.o.o. u stečaju, Kaštel Sućurac, Cesta dr. Franje Tuđmana 238/A,  MBS:060392019, OIB: 06466260459</w:t>
      </w:r>
      <w:r w:rsidRPr="001B6B54">
        <w:rPr>
          <w:szCs w:val="24"/>
        </w:rPr>
        <w:t xml:space="preserve">, zastupano po stečajnom upravitelju </w:t>
      </w:r>
      <w:r w:rsidR="006C3FA0" w:rsidRPr="006C3FA0">
        <w:rPr>
          <w:szCs w:val="24"/>
        </w:rPr>
        <w:t>Daniela Kovač, OIB: 73917202839</w:t>
      </w:r>
      <w:r w:rsidR="006C3FA0">
        <w:rPr>
          <w:szCs w:val="24"/>
        </w:rPr>
        <w:t>,</w:t>
      </w:r>
      <w:r w:rsidR="006C3FA0" w:rsidRPr="006C3FA0">
        <w:rPr>
          <w:szCs w:val="24"/>
        </w:rPr>
        <w:t xml:space="preserve"> Kaštel Sućurac, Cesta dr. Franje Tuđmana 238/A</w:t>
      </w:r>
      <w:r w:rsidR="004A7F8F">
        <w:rPr>
          <w:szCs w:val="24"/>
        </w:rPr>
        <w:t>,</w:t>
      </w:r>
      <w:r w:rsidRPr="001B6B54">
        <w:rPr>
          <w:szCs w:val="24"/>
        </w:rPr>
        <w:t xml:space="preserve"> izvan ročišta, dana </w:t>
      </w:r>
      <w:r w:rsidR="006C3FA0">
        <w:rPr>
          <w:szCs w:val="24"/>
        </w:rPr>
        <w:t>12. rujn</w:t>
      </w:r>
      <w:r w:rsidRPr="001B6B54">
        <w:rPr>
          <w:szCs w:val="24"/>
        </w:rPr>
        <w:t>a 201</w:t>
      </w:r>
      <w:r w:rsidR="000A3818">
        <w:rPr>
          <w:szCs w:val="24"/>
        </w:rPr>
        <w:t>8</w:t>
      </w:r>
      <w:r w:rsidRPr="001B6B54">
        <w:rPr>
          <w:szCs w:val="24"/>
        </w:rPr>
        <w:t>. godine</w:t>
      </w:r>
    </w:p>
    <w:p w:rsidRDefault="00052534" w:rsidP="00052534" w:rsidR="00052534" w:rsidRPr="001B6B54">
      <w:pPr>
        <w:jc w:val="both"/>
        <w:rPr>
          <w:szCs w:val="24"/>
        </w:rPr>
      </w:pPr>
    </w:p>
    <w:p w:rsidRDefault="00052534" w:rsidP="00052534" w:rsidR="00052534" w:rsidRPr="001B6B54">
      <w:pPr>
        <w:jc w:val="center"/>
        <w:rPr>
          <w:b/>
          <w:szCs w:val="24"/>
        </w:rPr>
      </w:pPr>
      <w:r w:rsidRPr="001B6B54">
        <w:rPr>
          <w:b/>
          <w:szCs w:val="24"/>
        </w:rPr>
        <w:t>z a k l j u č i o   j e</w:t>
      </w:r>
    </w:p>
    <w:p w:rsidRDefault="00052534" w:rsidP="00782A4B" w:rsidR="00B85A1D">
      <w:pPr>
        <w:jc w:val="both"/>
        <w:rPr>
          <w:szCs w:val="24"/>
        </w:rPr>
      </w:pPr>
      <w:r w:rsidRPr="001B6B54">
        <w:rPr>
          <w:szCs w:val="24"/>
        </w:rPr>
        <w:tab/>
      </w:r>
    </w:p>
    <w:p w:rsidRDefault="00B85A1D" w:rsidP="006C3FA0" w:rsidR="002A5E2E" w:rsidRPr="0080030C">
      <w:pPr>
        <w:pStyle w:val="Odlomakpopisa"/>
        <w:numPr>
          <w:ilvl w:val="0"/>
          <w:numId w:val="13"/>
        </w:numPr>
        <w:jc w:val="both"/>
        <w:rPr>
          <w:szCs w:val="24"/>
        </w:rPr>
      </w:pPr>
      <w:r>
        <w:rPr>
          <w:szCs w:val="24"/>
        </w:rPr>
        <w:t>Određuje se saslušanje ranij</w:t>
      </w:r>
      <w:r w:rsidR="006C3FA0">
        <w:rPr>
          <w:szCs w:val="24"/>
        </w:rPr>
        <w:t>eg zakonskog</w:t>
      </w:r>
      <w:r>
        <w:rPr>
          <w:szCs w:val="24"/>
        </w:rPr>
        <w:t xml:space="preserve"> zastupnika</w:t>
      </w:r>
      <w:r w:rsidRPr="00B85A1D">
        <w:rPr>
          <w:szCs w:val="24"/>
        </w:rPr>
        <w:t xml:space="preserve"> član</w:t>
      </w:r>
      <w:r w:rsidR="006C3FA0">
        <w:rPr>
          <w:szCs w:val="24"/>
        </w:rPr>
        <w:t>a</w:t>
      </w:r>
      <w:r w:rsidRPr="00B85A1D">
        <w:rPr>
          <w:szCs w:val="24"/>
        </w:rPr>
        <w:t xml:space="preserve"> uprave </w:t>
      </w:r>
      <w:r>
        <w:rPr>
          <w:szCs w:val="24"/>
        </w:rPr>
        <w:t xml:space="preserve">stečajnog </w:t>
      </w:r>
      <w:r w:rsidRPr="00B85A1D">
        <w:rPr>
          <w:szCs w:val="24"/>
        </w:rPr>
        <w:t xml:space="preserve">dužnika </w:t>
      </w:r>
      <w:r w:rsidR="006C3FA0">
        <w:rPr>
          <w:szCs w:val="24"/>
        </w:rPr>
        <w:t>MARKO RADALJ, OIB: 57124360234</w:t>
      </w:r>
      <w:r w:rsidR="00234233">
        <w:rPr>
          <w:szCs w:val="24"/>
        </w:rPr>
        <w:t xml:space="preserve"> </w:t>
      </w:r>
      <w:r w:rsidR="00763599" w:rsidRPr="0080030C">
        <w:rPr>
          <w:b/>
          <w:szCs w:val="24"/>
          <w:u w:val="single"/>
        </w:rPr>
        <w:t xml:space="preserve">dana </w:t>
      </w:r>
      <w:r w:rsidR="006C3FA0">
        <w:rPr>
          <w:b/>
          <w:szCs w:val="24"/>
          <w:u w:val="single"/>
        </w:rPr>
        <w:t>28. rujn</w:t>
      </w:r>
      <w:r w:rsidR="00763599" w:rsidRPr="0080030C">
        <w:rPr>
          <w:b/>
          <w:szCs w:val="24"/>
          <w:u w:val="single"/>
        </w:rPr>
        <w:t>a 201</w:t>
      </w:r>
      <w:r w:rsidR="000A3818">
        <w:rPr>
          <w:b/>
          <w:szCs w:val="24"/>
          <w:u w:val="single"/>
        </w:rPr>
        <w:t xml:space="preserve">8. godine u </w:t>
      </w:r>
      <w:r w:rsidR="006C3FA0">
        <w:rPr>
          <w:b/>
          <w:szCs w:val="24"/>
          <w:u w:val="single"/>
        </w:rPr>
        <w:t>12,3</w:t>
      </w:r>
      <w:r w:rsidR="00763599" w:rsidRPr="0080030C">
        <w:rPr>
          <w:b/>
          <w:szCs w:val="24"/>
          <w:u w:val="single"/>
        </w:rPr>
        <w:t>0 sati</w:t>
      </w:r>
      <w:r w:rsidR="0080030C">
        <w:rPr>
          <w:b/>
          <w:szCs w:val="24"/>
          <w:u w:val="single"/>
        </w:rPr>
        <w:t xml:space="preserve"> </w:t>
      </w:r>
      <w:r w:rsidRPr="0080030C">
        <w:rPr>
          <w:szCs w:val="24"/>
        </w:rPr>
        <w:t xml:space="preserve">u zgradi naslovnog suda na adresi </w:t>
      </w:r>
      <w:r w:rsidR="00E83D00" w:rsidRPr="00E83D00">
        <w:rPr>
          <w:szCs w:val="24"/>
        </w:rPr>
        <w:t>Split, Sukoišanska 6</w:t>
      </w:r>
      <w:r w:rsidRPr="0080030C">
        <w:rPr>
          <w:szCs w:val="24"/>
        </w:rPr>
        <w:t xml:space="preserve">, </w:t>
      </w:r>
      <w:r w:rsidR="00E83D00" w:rsidRPr="00E83D00">
        <w:rPr>
          <w:szCs w:val="24"/>
        </w:rPr>
        <w:t>sudnica 4, soba broj 118, na I. katu</w:t>
      </w:r>
      <w:r w:rsidR="00E83D00">
        <w:rPr>
          <w:szCs w:val="24"/>
        </w:rPr>
        <w:t xml:space="preserve"> </w:t>
      </w:r>
      <w:r w:rsidRPr="0080030C">
        <w:rPr>
          <w:szCs w:val="24"/>
        </w:rPr>
        <w:t>na kojem će se prikupiti obavijesti o imovini stečajnog dužnika</w:t>
      </w:r>
      <w:r w:rsidR="006C3FA0" w:rsidRPr="006C3FA0">
        <w:t xml:space="preserve"> </w:t>
      </w:r>
      <w:r w:rsidR="006C3FA0" w:rsidRPr="006C3FA0">
        <w:rPr>
          <w:szCs w:val="24"/>
        </w:rPr>
        <w:t>KREATOR d.o.o. u stečaju</w:t>
      </w:r>
      <w:r w:rsidR="004A7F8F" w:rsidRPr="0080030C">
        <w:rPr>
          <w:szCs w:val="24"/>
        </w:rPr>
        <w:t>, poslovnim odnosima</w:t>
      </w:r>
      <w:r w:rsidRPr="0080030C">
        <w:rPr>
          <w:szCs w:val="24"/>
        </w:rPr>
        <w:t xml:space="preserve"> i donijeti cjelokupnu poslovnu dokumentaciju dužnika,</w:t>
      </w:r>
      <w:r w:rsidR="00E83D00">
        <w:rPr>
          <w:szCs w:val="24"/>
        </w:rPr>
        <w:t xml:space="preserve"> knjigovodstvenu dokumentaciju,</w:t>
      </w:r>
      <w:r w:rsidR="006C3FA0">
        <w:rPr>
          <w:szCs w:val="24"/>
        </w:rPr>
        <w:t xml:space="preserve"> ugovore,</w:t>
      </w:r>
      <w:r w:rsidRPr="0080030C">
        <w:rPr>
          <w:szCs w:val="24"/>
        </w:rPr>
        <w:t xml:space="preserve"> ključeve svih prostora</w:t>
      </w:r>
      <w:r w:rsidR="000A3818">
        <w:rPr>
          <w:szCs w:val="24"/>
        </w:rPr>
        <w:t>, nekretnina</w:t>
      </w:r>
      <w:r w:rsidRPr="0080030C">
        <w:rPr>
          <w:szCs w:val="24"/>
        </w:rPr>
        <w:t xml:space="preserve"> u vlasništvu i posjedu dužnika</w:t>
      </w:r>
      <w:r w:rsidR="006C3FA0">
        <w:rPr>
          <w:szCs w:val="24"/>
        </w:rPr>
        <w:t>, te druge imovine stečajnog dužnika</w:t>
      </w:r>
      <w:r w:rsidRPr="0080030C">
        <w:rPr>
          <w:szCs w:val="24"/>
        </w:rPr>
        <w:t>.</w:t>
      </w:r>
    </w:p>
    <w:p w:rsidRDefault="00D90C5C" w:rsidP="00D90C5C" w:rsidR="00D90C5C" w:rsidRPr="001B6B54">
      <w:pPr>
        <w:jc w:val="both"/>
        <w:rPr>
          <w:szCs w:val="24"/>
        </w:rPr>
      </w:pPr>
    </w:p>
    <w:p w:rsidRDefault="00782A4B" w:rsidP="00A92926" w:rsidR="00A92926" w:rsidRPr="00A92926">
      <w:pPr>
        <w:ind w:hanging="720" w:left="720"/>
        <w:jc w:val="both"/>
        <w:rPr>
          <w:szCs w:val="24"/>
        </w:rPr>
      </w:pPr>
      <w:r w:rsidRPr="001B6B54">
        <w:rPr>
          <w:b/>
          <w:szCs w:val="24"/>
        </w:rPr>
        <w:t>II.</w:t>
      </w:r>
      <w:r w:rsidRPr="001B6B54">
        <w:rPr>
          <w:szCs w:val="24"/>
        </w:rPr>
        <w:tab/>
      </w:r>
      <w:r w:rsidR="00A92926" w:rsidRPr="00A92926">
        <w:rPr>
          <w:szCs w:val="24"/>
        </w:rPr>
        <w:t xml:space="preserve">Upozorava se </w:t>
      </w:r>
      <w:r w:rsidR="00A92926">
        <w:rPr>
          <w:szCs w:val="24"/>
        </w:rPr>
        <w:t xml:space="preserve">raniji </w:t>
      </w:r>
      <w:r w:rsidR="006C3FA0">
        <w:rPr>
          <w:szCs w:val="24"/>
        </w:rPr>
        <w:t>zakonski zastupnik</w:t>
      </w:r>
      <w:r w:rsidR="00A92926" w:rsidRPr="00A92926">
        <w:rPr>
          <w:szCs w:val="24"/>
        </w:rPr>
        <w:t xml:space="preserve"> dužnika</w:t>
      </w:r>
      <w:r w:rsidR="00A92926">
        <w:rPr>
          <w:szCs w:val="24"/>
        </w:rPr>
        <w:t xml:space="preserve"> </w:t>
      </w:r>
      <w:r w:rsidR="006C3FA0">
        <w:rPr>
          <w:szCs w:val="24"/>
        </w:rPr>
        <w:t>MARKO RADALJ, OIB: 57124360234</w:t>
      </w:r>
      <w:r w:rsidR="004A7F8F" w:rsidRPr="004A7F8F">
        <w:rPr>
          <w:szCs w:val="24"/>
        </w:rPr>
        <w:t xml:space="preserve"> </w:t>
      </w:r>
      <w:r w:rsidR="00A92926" w:rsidRPr="00A92926">
        <w:rPr>
          <w:szCs w:val="24"/>
        </w:rPr>
        <w:t>da odgovara vjerovnicima osobno za</w:t>
      </w:r>
      <w:r w:rsidR="006C3FA0">
        <w:rPr>
          <w:szCs w:val="24"/>
        </w:rPr>
        <w:t xml:space="preserve"> naknadu štete koju im prouzroči</w:t>
      </w:r>
      <w:r w:rsidR="00A92926" w:rsidRPr="00A92926">
        <w:rPr>
          <w:szCs w:val="24"/>
        </w:rPr>
        <w:t xml:space="preserve"> uskratom davanja ili davanjem netočnih ili nepotpunih podataka, obavijesti i izvješća.</w:t>
      </w:r>
    </w:p>
    <w:p w:rsidRDefault="00A92926" w:rsidP="0080030C" w:rsidR="00A92926">
      <w:pPr>
        <w:ind w:left="720"/>
        <w:jc w:val="both"/>
        <w:rPr>
          <w:szCs w:val="24"/>
        </w:rPr>
      </w:pPr>
      <w:r>
        <w:rPr>
          <w:szCs w:val="24"/>
        </w:rPr>
        <w:t>Raniji z</w:t>
      </w:r>
      <w:r w:rsidR="006C3FA0">
        <w:rPr>
          <w:szCs w:val="24"/>
        </w:rPr>
        <w:t>akonski zastupnik</w:t>
      </w:r>
      <w:r w:rsidR="00234233">
        <w:rPr>
          <w:szCs w:val="24"/>
        </w:rPr>
        <w:t xml:space="preserve"> dužnika duž</w:t>
      </w:r>
      <w:r w:rsidR="006C3FA0">
        <w:rPr>
          <w:szCs w:val="24"/>
        </w:rPr>
        <w:t>a</w:t>
      </w:r>
      <w:r w:rsidRPr="00A92926">
        <w:rPr>
          <w:szCs w:val="24"/>
        </w:rPr>
        <w:t>n</w:t>
      </w:r>
      <w:r w:rsidR="006C3FA0">
        <w:rPr>
          <w:szCs w:val="24"/>
        </w:rPr>
        <w:t xml:space="preserve"> je</w:t>
      </w:r>
      <w:r w:rsidRPr="00A92926">
        <w:rPr>
          <w:szCs w:val="24"/>
        </w:rPr>
        <w:t xml:space="preserve"> sudu dati sve potrebne obavije</w:t>
      </w:r>
      <w:r w:rsidR="006C3FA0">
        <w:rPr>
          <w:szCs w:val="24"/>
        </w:rPr>
        <w:t>sti u svako doba i ako ne ispuni</w:t>
      </w:r>
      <w:r w:rsidRPr="00A92926">
        <w:rPr>
          <w:szCs w:val="24"/>
        </w:rPr>
        <w:t xml:space="preserve"> svoju du</w:t>
      </w:r>
      <w:r w:rsidR="006C3FA0">
        <w:rPr>
          <w:szCs w:val="24"/>
        </w:rPr>
        <w:t>žnost sud može zakonskog zastupnika</w:t>
      </w:r>
      <w:r w:rsidRPr="00A92926">
        <w:rPr>
          <w:szCs w:val="24"/>
        </w:rPr>
        <w:t xml:space="preserve"> dužnika novčano kazniti i odrediti prisi</w:t>
      </w:r>
      <w:r w:rsidR="00234233">
        <w:rPr>
          <w:szCs w:val="24"/>
        </w:rPr>
        <w:t>lno dovođenje, ako se ne odazovu</w:t>
      </w:r>
      <w:r w:rsidRPr="00A92926">
        <w:rPr>
          <w:szCs w:val="24"/>
        </w:rPr>
        <w:t xml:space="preserve"> saslušanju.</w:t>
      </w:r>
    </w:p>
    <w:p w:rsidRDefault="00234233" w:rsidP="0080030C" w:rsidR="00234233" w:rsidRPr="0080030C">
      <w:pPr>
        <w:ind w:left="720"/>
        <w:jc w:val="both"/>
        <w:rPr>
          <w:szCs w:val="24"/>
        </w:rPr>
      </w:pPr>
    </w:p>
    <w:p w:rsidRDefault="00234233" w:rsidP="00052534" w:rsidR="00052534" w:rsidRPr="001B6B54">
      <w:pPr>
        <w:jc w:val="center"/>
        <w:rPr>
          <w:b/>
          <w:szCs w:val="24"/>
        </w:rPr>
      </w:pPr>
      <w:r>
        <w:rPr>
          <w:b/>
          <w:szCs w:val="24"/>
        </w:rPr>
        <w:t>Split</w:t>
      </w:r>
      <w:r w:rsidR="00052534" w:rsidRPr="001B6B54">
        <w:rPr>
          <w:b/>
          <w:szCs w:val="24"/>
        </w:rPr>
        <w:t xml:space="preserve">, </w:t>
      </w:r>
      <w:r w:rsidR="006C3FA0">
        <w:rPr>
          <w:b/>
          <w:szCs w:val="24"/>
        </w:rPr>
        <w:t>12</w:t>
      </w:r>
      <w:r w:rsidR="00052534" w:rsidRPr="001B6B54">
        <w:rPr>
          <w:b/>
          <w:szCs w:val="24"/>
        </w:rPr>
        <w:t xml:space="preserve">. </w:t>
      </w:r>
      <w:r w:rsidR="006C3FA0">
        <w:rPr>
          <w:b/>
          <w:szCs w:val="24"/>
        </w:rPr>
        <w:t>rujn</w:t>
      </w:r>
      <w:r w:rsidR="008377F9" w:rsidRPr="001B6B54">
        <w:rPr>
          <w:b/>
          <w:szCs w:val="24"/>
        </w:rPr>
        <w:t>a</w:t>
      </w:r>
      <w:r w:rsidR="00052534" w:rsidRPr="001B6B54">
        <w:rPr>
          <w:b/>
          <w:szCs w:val="24"/>
        </w:rPr>
        <w:t xml:space="preserve"> 201</w:t>
      </w:r>
      <w:r w:rsidR="000A3818">
        <w:rPr>
          <w:b/>
          <w:szCs w:val="24"/>
        </w:rPr>
        <w:t>8</w:t>
      </w:r>
      <w:r w:rsidR="00052534" w:rsidRPr="001B6B54">
        <w:rPr>
          <w:b/>
          <w:szCs w:val="24"/>
        </w:rPr>
        <w:t>. godine</w:t>
      </w:r>
    </w:p>
    <w:p w:rsidRDefault="00052534" w:rsidP="00052534" w:rsidR="00052534" w:rsidRPr="001B6B5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</w:p>
    <w:p w:rsidRDefault="00052534" w:rsidP="00052534" w:rsidR="0005253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="00E83D00">
        <w:rPr>
          <w:b/>
          <w:szCs w:val="24"/>
        </w:rPr>
        <w:tab/>
      </w:r>
      <w:r w:rsidR="004A7F8F">
        <w:rPr>
          <w:b/>
          <w:szCs w:val="24"/>
        </w:rPr>
        <w:t>S</w:t>
      </w:r>
      <w:r w:rsidRPr="001B6B54">
        <w:rPr>
          <w:b/>
          <w:szCs w:val="24"/>
        </w:rPr>
        <w:t>udac:</w:t>
      </w:r>
    </w:p>
    <w:p w:rsidRDefault="0080030C" w:rsidP="00052534" w:rsidR="0080030C" w:rsidRPr="001B6B54">
      <w:pPr>
        <w:jc w:val="both"/>
        <w:rPr>
          <w:b/>
          <w:szCs w:val="24"/>
        </w:rPr>
      </w:pPr>
    </w:p>
    <w:p w:rsidRDefault="00052534" w:rsidP="00052534" w:rsidR="00407CAB" w:rsidRPr="001B6B5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="00E83D00">
        <w:rPr>
          <w:b/>
          <w:szCs w:val="24"/>
        </w:rPr>
        <w:tab/>
      </w:r>
      <w:r w:rsidR="00454A10">
        <w:rPr>
          <w:b/>
          <w:szCs w:val="24"/>
        </w:rPr>
        <w:t>Katarina Franković</w:t>
      </w:r>
    </w:p>
    <w:p w:rsidRDefault="00052534" w:rsidP="00052534" w:rsidR="00052534">
      <w:pPr>
        <w:jc w:val="both"/>
        <w:rPr>
          <w:b/>
          <w:szCs w:val="24"/>
        </w:rPr>
      </w:pPr>
      <w:r w:rsidRPr="001B6B54">
        <w:rPr>
          <w:b/>
          <w:szCs w:val="24"/>
        </w:rPr>
        <w:t>DN-a:</w:t>
      </w:r>
    </w:p>
    <w:p w:rsidRDefault="00A92926" w:rsidP="00052534" w:rsidR="00A92926" w:rsidRPr="00A92926">
      <w:pPr>
        <w:jc w:val="both"/>
        <w:rPr>
          <w:szCs w:val="24"/>
        </w:rPr>
      </w:pPr>
      <w:r w:rsidRPr="00A92926">
        <w:rPr>
          <w:szCs w:val="24"/>
        </w:rPr>
        <w:t>-mrežna stranica e oglasna ploča suda</w:t>
      </w:r>
    </w:p>
    <w:p w:rsidRDefault="00052534" w:rsidP="00FC0617" w:rsidR="00234233">
      <w:pPr>
        <w:jc w:val="both"/>
        <w:rPr>
          <w:szCs w:val="24"/>
        </w:rPr>
      </w:pPr>
      <w:r w:rsidRPr="001B6B54">
        <w:rPr>
          <w:szCs w:val="24"/>
        </w:rPr>
        <w:t>- raniji zakonski zastupni</w:t>
      </w:r>
      <w:r w:rsidR="00234233">
        <w:rPr>
          <w:szCs w:val="24"/>
        </w:rPr>
        <w:t>ci</w:t>
      </w:r>
      <w:r w:rsidRPr="001B6B54">
        <w:rPr>
          <w:szCs w:val="24"/>
        </w:rPr>
        <w:t xml:space="preserve"> </w:t>
      </w:r>
      <w:r w:rsidR="006C3FA0" w:rsidRPr="006C3FA0">
        <w:rPr>
          <w:szCs w:val="24"/>
        </w:rPr>
        <w:t>MARKO RADALJ</w:t>
      </w:r>
      <w:r w:rsidR="006C3FA0">
        <w:rPr>
          <w:szCs w:val="24"/>
        </w:rPr>
        <w:t>, Makarska, Zadarska 47</w:t>
      </w:r>
    </w:p>
    <w:p w:rsidRDefault="00052534" w:rsidP="00FC0617" w:rsidR="00E2262F" w:rsidRPr="001B6B54">
      <w:pPr>
        <w:jc w:val="both"/>
        <w:rPr>
          <w:szCs w:val="24"/>
        </w:rPr>
      </w:pPr>
      <w:r w:rsidRPr="001B6B54">
        <w:rPr>
          <w:szCs w:val="24"/>
        </w:rPr>
        <w:t>- stečajn</w:t>
      </w:r>
      <w:r w:rsidR="00407CAB" w:rsidRPr="001B6B54">
        <w:rPr>
          <w:szCs w:val="24"/>
        </w:rPr>
        <w:t>i</w:t>
      </w:r>
      <w:r w:rsidRPr="001B6B54">
        <w:rPr>
          <w:szCs w:val="24"/>
        </w:rPr>
        <w:t xml:space="preserve"> upravitel</w:t>
      </w:r>
      <w:r w:rsidR="00E83D00">
        <w:rPr>
          <w:szCs w:val="24"/>
        </w:rPr>
        <w:t>j</w:t>
      </w:r>
      <w:r w:rsidR="000A3818">
        <w:rPr>
          <w:szCs w:val="24"/>
        </w:rPr>
        <w:t>, putem e oglasna ploča suda</w:t>
      </w:r>
    </w:p>
    <w:sectPr w:rsidSect="00D1726F" w:rsidR="00E2262F" w:rsidRPr="001B6B54">
      <w:headerReference w:type="even" r:id="rId11"/>
      <w:headerReference w:type="default" r:id="rId12"/>
      <w:pgSz w:h="16838" w:w="11906"/>
      <w:pgMar w:gutter="0" w:footer="720" w:header="720" w:left="156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55C0" w:rsidR="003C55C0">
      <w:r>
        <w:separator/>
      </w:r>
    </w:p>
  </w:endnote>
  <w:endnote w:id="0" w:type="continuationSeparator">
    <w:p w:rsidRDefault="003C55C0" w:rsidR="003C5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55C0" w:rsidR="003C55C0">
      <w:r>
        <w:separator/>
      </w:r>
    </w:p>
  </w:footnote>
  <w:footnote w:id="0" w:type="continuationSeparator">
    <w:p w:rsidRDefault="003C55C0" w:rsidR="003C55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8AA" w:rsidP="00821053" w:rsidR="001428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28AA" w:rsidR="001428A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8AA" w:rsidP="00821053" w:rsidR="001428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3F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28AA" w:rsidP="004A2770" w:rsidR="004A2770" w:rsidRPr="004A2770">
    <w:pPr>
      <w:pStyle w:val="Zaglavlje"/>
      <w:rPr>
        <w:b/>
      </w:rPr>
    </w:pPr>
    <w:r>
      <w:tab/>
    </w:r>
    <w:r>
      <w:tab/>
    </w:r>
    <w:r w:rsidR="004A2770" w:rsidRPr="004A2770">
      <w:rPr>
        <w:b/>
      </w:rPr>
      <w:t>Posl. br. 6-St.140/2014-98</w:t>
    </w:r>
  </w:p>
  <w:p w:rsidRDefault="001428AA" w:rsidR="001428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877C5E"/>
    <w:multiLevelType w:val="hybridMultilevel"/>
    <w:tmpl w:val="14F097AA"/>
    <w:lvl w:tplc="9148F1D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2F1D17B9"/>
    <w:multiLevelType w:val="hybridMultilevel"/>
    <w:tmpl w:val="3BD4C080"/>
    <w:lvl w:tplc="C472BDF0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9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7FC50A91"/>
    <w:multiLevelType w:val="hybridMultilevel"/>
    <w:tmpl w:val="E9D2A1E6"/>
    <w:lvl w:tplc="E0B8AEFE" w:ilvl="0">
      <w:start w:val="1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8"/>
  </w:num>
  <w:num w:numId="5">
    <w:abstractNumId w:val="2"/>
  </w:num>
  <w:num w:numId="6">
    <w:abstractNumId w:val="9"/>
  </w:num>
  <w:num w:numId="7">
    <w:abstractNumId w:val="0"/>
  </w:num>
  <w:num w:numId="8">
    <w:abstractNumId w:val="3"/>
  </w:num>
  <w:num w:numId="9">
    <w:abstractNumId w:val="10"/>
  </w:num>
  <w:num w:numId="10">
    <w:abstractNumId w:val="5"/>
  </w:num>
  <w:num w:numId="11">
    <w:abstractNumId w:val="1"/>
  </w:num>
  <w:num w:numId="12">
    <w:abstractNumId w:val="12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1B90"/>
    <w:rsid w:val="000254DF"/>
    <w:rsid w:val="00050E64"/>
    <w:rsid w:val="00052534"/>
    <w:rsid w:val="00053FB7"/>
    <w:rsid w:val="000A3818"/>
    <w:rsid w:val="0011282D"/>
    <w:rsid w:val="001428AA"/>
    <w:rsid w:val="00181A48"/>
    <w:rsid w:val="001A11AE"/>
    <w:rsid w:val="001B6B54"/>
    <w:rsid w:val="00214142"/>
    <w:rsid w:val="00214D23"/>
    <w:rsid w:val="00226054"/>
    <w:rsid w:val="00234233"/>
    <w:rsid w:val="002A5E2E"/>
    <w:rsid w:val="002A68BA"/>
    <w:rsid w:val="002D35A8"/>
    <w:rsid w:val="002F642B"/>
    <w:rsid w:val="00300B25"/>
    <w:rsid w:val="00312A40"/>
    <w:rsid w:val="00330FAA"/>
    <w:rsid w:val="00365182"/>
    <w:rsid w:val="003A486E"/>
    <w:rsid w:val="003B1E1C"/>
    <w:rsid w:val="003B7FD6"/>
    <w:rsid w:val="003C2522"/>
    <w:rsid w:val="003C55C0"/>
    <w:rsid w:val="003E3949"/>
    <w:rsid w:val="00407CAB"/>
    <w:rsid w:val="00414ABE"/>
    <w:rsid w:val="00454A10"/>
    <w:rsid w:val="00461E47"/>
    <w:rsid w:val="004A23EE"/>
    <w:rsid w:val="004A2770"/>
    <w:rsid w:val="004A7BD7"/>
    <w:rsid w:val="004A7F8F"/>
    <w:rsid w:val="004B0002"/>
    <w:rsid w:val="004C7DBB"/>
    <w:rsid w:val="004D568E"/>
    <w:rsid w:val="004E1F9B"/>
    <w:rsid w:val="004F3534"/>
    <w:rsid w:val="004F3ABF"/>
    <w:rsid w:val="00533AA4"/>
    <w:rsid w:val="00546E02"/>
    <w:rsid w:val="005A4EC4"/>
    <w:rsid w:val="005C3F89"/>
    <w:rsid w:val="00630509"/>
    <w:rsid w:val="00634B9F"/>
    <w:rsid w:val="006A4C93"/>
    <w:rsid w:val="006B279F"/>
    <w:rsid w:val="006C3FA0"/>
    <w:rsid w:val="006D4BB7"/>
    <w:rsid w:val="006F47D5"/>
    <w:rsid w:val="0071205D"/>
    <w:rsid w:val="00732EEF"/>
    <w:rsid w:val="00747923"/>
    <w:rsid w:val="007564B0"/>
    <w:rsid w:val="00763599"/>
    <w:rsid w:val="00764E34"/>
    <w:rsid w:val="00782A4B"/>
    <w:rsid w:val="007F7B7D"/>
    <w:rsid w:val="0080030C"/>
    <w:rsid w:val="0082037A"/>
    <w:rsid w:val="00821053"/>
    <w:rsid w:val="00830551"/>
    <w:rsid w:val="0083506B"/>
    <w:rsid w:val="008377F9"/>
    <w:rsid w:val="008423BA"/>
    <w:rsid w:val="00860EA0"/>
    <w:rsid w:val="00882D02"/>
    <w:rsid w:val="0089626D"/>
    <w:rsid w:val="008F43F1"/>
    <w:rsid w:val="009314E4"/>
    <w:rsid w:val="009442FA"/>
    <w:rsid w:val="00982F7D"/>
    <w:rsid w:val="009A51F8"/>
    <w:rsid w:val="009C0C04"/>
    <w:rsid w:val="00A05D44"/>
    <w:rsid w:val="00A13BAB"/>
    <w:rsid w:val="00A64641"/>
    <w:rsid w:val="00A9056F"/>
    <w:rsid w:val="00A92926"/>
    <w:rsid w:val="00AA6998"/>
    <w:rsid w:val="00AE094B"/>
    <w:rsid w:val="00AF0ACF"/>
    <w:rsid w:val="00B22BBD"/>
    <w:rsid w:val="00B31F2A"/>
    <w:rsid w:val="00B45C53"/>
    <w:rsid w:val="00B85A1D"/>
    <w:rsid w:val="00BA7674"/>
    <w:rsid w:val="00BE2E59"/>
    <w:rsid w:val="00BF0ABB"/>
    <w:rsid w:val="00C0646A"/>
    <w:rsid w:val="00C07ECE"/>
    <w:rsid w:val="00C44BF4"/>
    <w:rsid w:val="00C50B43"/>
    <w:rsid w:val="00CA6A50"/>
    <w:rsid w:val="00D12DFB"/>
    <w:rsid w:val="00D1726F"/>
    <w:rsid w:val="00D5706D"/>
    <w:rsid w:val="00D90C5C"/>
    <w:rsid w:val="00D9256D"/>
    <w:rsid w:val="00D95D71"/>
    <w:rsid w:val="00DA08C5"/>
    <w:rsid w:val="00DA3F12"/>
    <w:rsid w:val="00DC064C"/>
    <w:rsid w:val="00DF107A"/>
    <w:rsid w:val="00DF23F7"/>
    <w:rsid w:val="00E11618"/>
    <w:rsid w:val="00E2262F"/>
    <w:rsid w:val="00E42D4B"/>
    <w:rsid w:val="00E75CE2"/>
    <w:rsid w:val="00E83D00"/>
    <w:rsid w:val="00E95E17"/>
    <w:rsid w:val="00EB3BE9"/>
    <w:rsid w:val="00EE5E8F"/>
    <w:rsid w:val="00EF661F"/>
    <w:rsid w:val="00F449BE"/>
    <w:rsid w:val="00F73423"/>
    <w:rsid w:val="00F90EBB"/>
    <w:rsid w:val="00FB4158"/>
    <w:rsid w:val="00FC0617"/>
    <w:rsid w:val="00FC2EF3"/>
    <w:rsid w:val="00FC5697"/>
    <w:rsid w:val="00FC7515"/>
    <w:rsid w:val="00FD3C5F"/>
    <w:rsid w:val="00FE5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rsid w:val="00747923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3B7F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3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3E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3E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3E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3E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rsid w:val="00747923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3B7F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3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3E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3E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3E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3E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1257/2016</izvorni_sadrzaj>
    <derivirana_varijabla naziv="DomainObject.Predmet.Opis_1">Naknadna dioba St 1257/2016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St-438/2018</izvorni_sadrzaj>
    <derivirana_varijabla naziv="DomainObject.Predmet.OznakaBroj_1">St-438/2018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KREATOR društvo s ograničenom odgovornošću za trgovinu i turizam u stečaju</izvorni_sadrzaj>
    <derivirana_varijabla naziv="DomainObject.Predmet.StrankaFormated_1">  KREATOR društvo s ograničenom odgovornošću za trgovinu i turizam u stečaju</derivirana_varijabla>
  </DomainObject.Predmet.StrankaFormated>
  <DomainObject.Predmet.StrankaFormatedOIB>
    <izvorni_sadrzaj>  KREATOR društvo s ograničenom odgovornošću za trgovinu i turizam u stečaju, OIB 37576728228</izvorni_sadrzaj>
    <derivirana_varijabla naziv="DomainObject.Predmet.StrankaFormatedOIB_1">  KREATOR društvo s ograničenom odgovornošću za trgovinu i turizam u stečaju, OIB 37576728228</derivirana_varijabla>
  </DomainObject.Predmet.StrankaFormatedOIB>
  <DomainObject.Predmet.StrankaFormatedWithAdress>
    <izvorni_sadrzaj> KREATOR društvo s ograničenom odgovornošću za trgovinu i turizam u stečaju, Stjepana Radića 7, 21300 Makarska</izvorni_sadrzaj>
    <derivirana_varijabla naziv="DomainObject.Predmet.StrankaFormatedWithAdress_1"> KREATOR društvo s ograničenom odgovornošću za trgovinu i turizam u stečaju, Stjepana Radića 7, 21300 Makarska</derivirana_varijabla>
  </DomainObject.Predmet.StrankaFormatedWithAdress>
  <DomainObject.Predmet.StrankaFormatedWithAdressOIB>
    <izvorni_sadrzaj> KREATOR društvo s ograničenom odgovornošću za trgovinu i turizam u stečaju, OIB 37576728228, Stjepana Radića 7, 21300 Makarska</izvorni_sadrzaj>
    <derivirana_varijabla naziv="DomainObject.Predmet.StrankaFormatedWithAdressOIB_1"> KREATOR društvo s ograničenom odgovornošću za trgovinu i turizam u stečaju, OIB 37576728228, Stjepana Radića 7, 21300 Makarska</derivirana_varijabla>
  </DomainObject.Predmet.StrankaFormatedWithAdressOIB>
  <DomainObject.Predmet.StrankaWithAdress>
    <izvorni_sadrzaj>KREATOR društvo s ograničenom odgovornošću za trgovinu i turizam u stečaju Stjepana Radića 7,21300 Makarska</izvorni_sadrzaj>
    <derivirana_varijabla naziv="DomainObject.Predmet.StrankaWithAdress_1">KREATOR društvo s ograničenom odgovornošću za trgovinu i turizam u stečaju Stjepana Radića 7,21300 Makarska</derivirana_varijabla>
  </DomainObject.Predmet.StrankaWithAdress>
  <DomainObject.Predmet.StrankaWithAdressOIB>
    <izvorni_sadrzaj>KREATOR društvo s ograničenom odgovornošću za trgovinu i turizam u stečaju, OIB 37576728228, Stjepana Radića 7,21300 Makarska</izvorni_sadrzaj>
    <derivirana_varijabla naziv="DomainObject.Predmet.StrankaWithAdressOIB_1">KREATOR društvo s ograničenom odgovornošću za trgovinu i turizam u stečaju, OIB 37576728228, Stjepana Radića 7,21300 Makarska</derivirana_varijabla>
  </DomainObject.Predmet.StrankaWithAdressOIB>
  <DomainObject.Predmet.StrankaNazivFormated>
    <izvorni_sadrzaj>KREATOR društvo s ograničenom odgovornošću za trgovinu i turizam u stečaju</izvorni_sadrzaj>
    <derivirana_varijabla naziv="DomainObject.Predmet.StrankaNazivFormated_1">KREATOR društvo s ograničenom odgovornošću za trgovinu i turizam u stečaju</derivirana_varijabla>
  </DomainObject.Predmet.StrankaNazivFormated>
  <DomainObject.Predmet.StrankaNazivFormatedOIB>
    <izvorni_sadrzaj>KREATOR društvo s ograničenom odgovornošću za trgovinu i turizam u stečaju, OIB 37576728228</izvorni_sadrzaj>
    <derivirana_varijabla naziv="DomainObject.Predmet.StrankaNazivFormatedOIB_1">KREATOR društvo s ograničenom odgovornošću za trgovinu i turizam u stečaju, OIB 37576728228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KREATOR društvo s ograničenom odgovornošću za trgovinu i turizam u stečaju</item>
    </izvorni_sadrzaj>
    <derivirana_varijabla naziv="DomainObject.Predmet.StrankaListFormated_1">
      <item>KREATOR društvo s ograničenom odgovornošću za trgovinu i turizam u stečaju</item>
    </derivirana_varijabla>
  </DomainObject.Predmet.StrankaListFormated>
  <DomainObject.Predmet.StrankaListFormatedOIB>
    <izvorni_sadrzaj>
      <item>KREATOR društvo s ograničenom odgovornošću za trgovinu i turizam u stečaju, OIB 37576728228</item>
    </izvorni_sadrzaj>
    <derivirana_varijabla naziv="DomainObject.Predmet.StrankaListFormatedOIB_1">
      <item>KREATOR društvo s ograničenom odgovornošću za trgovinu i turizam u stečaju, OIB 37576728228</item>
    </derivirana_varijabla>
  </DomainObject.Predmet.StrankaListFormatedOIB>
  <DomainObject.Predmet.StrankaListFormatedWithAdress>
    <izvorni_sadrzaj>
      <item>KREATOR društvo s ograničenom odgovornošću za trgovinu i turizam u stečaju, Stjepana Radića 7, 21300 Makarska</item>
    </izvorni_sadrzaj>
    <derivirana_varijabla naziv="DomainObject.Predmet.StrankaListFormatedWithAdress_1">
      <item>KREATOR društvo s ograničenom odgovornošću za trgovinu i turizam u stečaju, Stjepana Radića 7, 21300 Makarska</item>
    </derivirana_varijabla>
  </DomainObject.Predmet.StrankaListFormatedWithAdress>
  <DomainObject.Predmet.StrankaListFormatedWithAdressOIB>
    <izvorni_sadrzaj>
      <item>KREATOR društvo s ograničenom odgovornošću za trgovinu i turizam u stečaju, OIB 37576728228, Stjepana Radića 7, 21300 Makarska</item>
    </izvorni_sadrzaj>
    <derivirana_varijabla naziv="DomainObject.Predmet.StrankaListFormatedWithAdressOIB_1">
      <item>KREATOR društvo s ograničenom odgovornošću za trgovinu i turizam u stečaju, OIB 37576728228, Stjepana Radića 7, 21300 Makarska</item>
    </derivirana_varijabla>
  </DomainObject.Predmet.StrankaListFormatedWithAdressOIB>
  <DomainObject.Predmet.StrankaListNazivFormated>
    <izvorni_sadrzaj>
      <item>KREATOR društvo s ograničenom odgovornošću za trgovinu i turizam u stečaju</item>
    </izvorni_sadrzaj>
    <derivirana_varijabla naziv="DomainObject.Predmet.StrankaListNazivFormated_1">
      <item>KREATOR društvo s ograničenom odgovornošću za trgovinu i turizam u stečaju</item>
    </derivirana_varijabla>
  </DomainObject.Predmet.StrankaListNazivFormated>
  <DomainObject.Predmet.StrankaListNazivFormatedOIB>
    <izvorni_sadrzaj>
      <item>KREATOR društvo s ograničenom odgovornošću za trgovinu i turizam u stečaju, OIB 37576728228</item>
    </izvorni_sadrzaj>
    <derivirana_varijabla naziv="DomainObject.Predmet.StrankaListNazivFormatedOIB_1">
      <item>KREATOR društvo s ograničenom odgovornošću za trgovinu i turizam u stečaju, OIB 37576728228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KREATOR društvo s ograničenom odgovornošću za trgovinu i turizam u stečaju</izvorni_sadrzaj>
    <derivirana_varijabla naziv="DomainObject.Predmet.StrankaIDrugi_1">KREATOR društvo s ograničenom odgovornošću za trgovinu i turizam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KREATOR društvo s ograničenom odgovornošću za trgovinu i turizam u stečaju, OIB 37576728228, Stjepana Radića 7, 21300 Makarska</izvorni_sadrzaj>
    <derivirana_varijabla naziv="DomainObject.Predmet.StrankaIDrugiAdressOIB_1">KREATOR društvo s ograničenom odgovornošću za trgovinu i turizam u stečaju, OIB 37576728228, Stjepana Radića 7, 21300 Makarska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KREATOR društvo s ograničenom odgovornošću za trgovinu i turizam u stečaju</item>
    </izvorni_sadrzaj>
    <derivirana_varijabla naziv="DomainObject.Predmet.SudioniciListNaziv_1">
      <item>KREATOR društvo s ograničenom odgovornošću za trgovinu i turizam u stečaju</item>
    </derivirana_varijabla>
  </DomainObject.Predmet.SudioniciListNaziv>
  <DomainObject.Predmet.SudioniciListAdressOIB>
    <izvorni_sadrzaj>
      <item>KREATOR društvo s ograničenom odgovornošću za trgovinu i turizam u stečaju, OIB 37576728228, Stjepana Radića 7,21300 Makarska</item>
    </izvorni_sadrzaj>
    <derivirana_varijabla naziv="DomainObject.Predmet.SudioniciListAdressOIB_1">
      <item>KREATOR društvo s ograničenom odgovornošću za trgovinu i turizam u stečaju, OIB 37576728228, Stjepana Radića 7,21300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37576728228</item>
    </izvorni_sadrzaj>
    <derivirana_varijabla naziv="DomainObject.Predmet.SudioniciListNazivOIB_1">
      <item>, OIB 37576728228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283</properties:Words>
  <properties:Characters>1501</properties:Characters>
  <properties:Lines>45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2018-09-12T13:07:00Z</dcterms:created>
  <dc:creator>Ante Kačić</dc:creator>
  <cp:lastModifiedBy>Katarina Franković</cp:lastModifiedBy>
  <cp:lastPrinted>2018-09-12T13:07:00Z</cp:lastPrinted>
  <dcterms:modified xmlns:xsi="http://www.w3.org/2001/XMLSchema-instance" xsi:type="dcterms:W3CDTF">2018-09-12T13:08:00Z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438 - 18 poziv saslušanje ranijeg zz dužnika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