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510f" w14:paraId="0a4510f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472564">
        <w:t>MIRAMAR, društvo s ograničenom odgovornošću za trgovačke poslove Rijeka, Braće Baćića 9/IV ( MBS 040099845 – OIB 08943640716 )</w:t>
      </w:r>
      <w:r w:rsidR="00B8620C">
        <w:t xml:space="preserve"> </w:t>
      </w:r>
      <w:r w:rsidRPr="00911ADC">
        <w:t>koji se vodi pod posl. br. 7 St-</w:t>
      </w:r>
      <w:r w:rsidR="00472564">
        <w:t>84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711CD9" w:rsidP="00711CD9" w:rsidR="00711CD9">
      <w:pPr>
        <w:jc w:val="both"/>
      </w:pPr>
    </w:p>
    <w:p w:rsidRDefault="004029BA" w:rsidP="00711CD9" w:rsidR="004029BA">
      <w:pPr>
        <w:jc w:val="both"/>
        <w:rPr>
          <w:rFonts w:eastAsia="MS Mincho"/>
        </w:rPr>
      </w:pPr>
    </w:p>
    <w:p w:rsidRDefault="00472564" w:rsidP="00472564" w:rsidR="00472564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 MIRAMAR, društvo s ograničenom odgovornošću za trgovačke poslove Rijeka, Braće Baćića 9/IV ( MBS 040099845 – OIB 08943640716 ).</w:t>
      </w:r>
    </w:p>
    <w:p w:rsidRDefault="00472564" w:rsidP="00472564" w:rsidR="00472564">
      <w:pPr>
        <w:jc w:val="both"/>
        <w:rPr>
          <w:rFonts w:eastAsia="MS Mincho"/>
        </w:rPr>
      </w:pPr>
    </w:p>
    <w:p w:rsidRDefault="00472564" w:rsidP="00472564" w:rsidR="00472564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>Višnja Rosenberg Volarić ( OIB: 15817119198 ) iz Rijeke, Ciottina 24</w:t>
      </w:r>
      <w:r>
        <w:rPr>
          <w:color w:val="000000"/>
        </w:rPr>
        <w:t>.</w:t>
      </w:r>
    </w:p>
    <w:p w:rsidRDefault="00472564" w:rsidP="00472564" w:rsidR="00472564">
      <w:pPr>
        <w:jc w:val="both"/>
      </w:pPr>
    </w:p>
    <w:p w:rsidRDefault="00472564" w:rsidP="00472564" w:rsidR="00472564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472564" w:rsidP="00472564" w:rsidR="00472564">
      <w:pPr>
        <w:jc w:val="both"/>
      </w:pPr>
    </w:p>
    <w:p w:rsidRDefault="00472564" w:rsidP="00472564" w:rsidR="00472564">
      <w:pPr>
        <w:jc w:val="both"/>
        <w:rPr>
          <w:szCs w:val="20"/>
        </w:rPr>
      </w:pPr>
      <w:r>
        <w:t>IV.</w:t>
      </w:r>
      <w:r>
        <w:tab/>
        <w:t>Z a k l j u č u j e   s e stečajni postupak nad dužnikom MIRAMAR, društvo s ograničenom odgovornošću za trgovačke poslove Rijeka, Braće Baćića 9/IV ( MBS 040099845 – OIB 08943640716 ).</w:t>
      </w:r>
    </w:p>
    <w:p w:rsidRDefault="00472564" w:rsidP="00472564" w:rsidR="00472564">
      <w:pPr>
        <w:jc w:val="both"/>
      </w:pPr>
    </w:p>
    <w:p w:rsidRDefault="00472564" w:rsidP="00472564" w:rsidR="00472564">
      <w:pPr>
        <w:jc w:val="both"/>
      </w:pPr>
      <w:r>
        <w:t>V.</w:t>
      </w:r>
      <w:r>
        <w:tab/>
        <w:t xml:space="preserve">Troškovi postupka namirit će se iz predujma kojeg je uplatio predlagatelj.  </w:t>
      </w:r>
    </w:p>
    <w:p w:rsidRDefault="00472564" w:rsidP="00472564" w:rsidR="00472564">
      <w:pPr>
        <w:jc w:val="both"/>
      </w:pPr>
    </w:p>
    <w:p w:rsidRDefault="00472564" w:rsidP="00472564" w:rsidR="00472564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472564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A47" w:rsidR="00784A47">
      <w:r>
        <w:separator/>
      </w:r>
    </w:p>
  </w:endnote>
  <w:endnote w:id="0" w:type="continuationSeparator">
    <w:p w:rsidRDefault="00784A47" w:rsidR="00784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A47" w:rsidR="00784A47">
      <w:r>
        <w:separator/>
      </w:r>
    </w:p>
  </w:footnote>
  <w:footnote w:id="0" w:type="continuationSeparator">
    <w:p w:rsidRDefault="00784A47" w:rsidR="00784A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472564">
      <w:t>84</w:t>
    </w:r>
    <w:r w:rsidRPr="00911ADC">
      <w:t>/</w:t>
    </w:r>
    <w:r w:rsidR="00FB4ECA">
      <w:t>13</w:t>
    </w:r>
    <w:r w:rsidRPr="00911ADC">
      <w:t>-</w:t>
    </w:r>
    <w:r w:rsidR="00472564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2BA"/>
    <w:rsid w:val="0002020C"/>
    <w:rsid w:val="00026635"/>
    <w:rsid w:val="00027602"/>
    <w:rsid w:val="000348AB"/>
    <w:rsid w:val="000364DF"/>
    <w:rsid w:val="000405EE"/>
    <w:rsid w:val="00040668"/>
    <w:rsid w:val="00053B6C"/>
    <w:rsid w:val="00056FC1"/>
    <w:rsid w:val="000724CF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6BC6"/>
    <w:rsid w:val="003D7568"/>
    <w:rsid w:val="003E0409"/>
    <w:rsid w:val="003E0B1F"/>
    <w:rsid w:val="003E6AAF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52CB6"/>
    <w:rsid w:val="0046723F"/>
    <w:rsid w:val="00472564"/>
    <w:rsid w:val="00473B9D"/>
    <w:rsid w:val="00477160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934"/>
    <w:rsid w:val="00513C4D"/>
    <w:rsid w:val="00515EBE"/>
    <w:rsid w:val="0051767E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4A47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D3456"/>
    <w:rsid w:val="008D6C2B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7F13"/>
    <w:rsid w:val="00B70191"/>
    <w:rsid w:val="00B8620C"/>
    <w:rsid w:val="00B97FB4"/>
    <w:rsid w:val="00BA180C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D3F8F"/>
    <w:rsid w:val="00CE1E94"/>
    <w:rsid w:val="00CE2609"/>
    <w:rsid w:val="00CE3671"/>
    <w:rsid w:val="00CE52EE"/>
    <w:rsid w:val="00CE6AF9"/>
    <w:rsid w:val="00CF227F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83617"/>
    <w:rsid w:val="00EA21CD"/>
    <w:rsid w:val="00EA2E04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5EC9"/>
    <w:rsid w:val="00F40123"/>
    <w:rsid w:val="00F4719D"/>
    <w:rsid w:val="00F50CA6"/>
    <w:rsid w:val="00F51E79"/>
    <w:rsid w:val="00F53F49"/>
    <w:rsid w:val="00F63402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10F"/>
    <w:rsid w:val="00FC53A6"/>
    <w:rsid w:val="00FC561E"/>
    <w:rsid w:val="00FC58E0"/>
    <w:rsid w:val="00FC5FEF"/>
    <w:rsid w:val="00FC6540"/>
    <w:rsid w:val="00FD4154"/>
    <w:rsid w:val="00FE0722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52C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2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52C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2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2015.</izvorni_sadrzaj>
    <derivirana_varijabla naziv="DomainObject.Predmet.DatumRjesavanja_1">2.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St-84/2013</izvorni_sadrzaj>
    <derivirana_varijabla naziv="DomainObject.Predmet.OznakaBroj_1">St-84/2013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MIRAMAR d.o.o.  Rijeka</izvorni_sadrzaj>
    <derivirana_varijabla naziv="DomainObject.Predmet.ProtustrankaFormated_1">  MIRAMAR d.o.o.  Rijeka</derivirana_varijabla>
  </DomainObject.Predmet.ProtustrankaFormated>
  <DomainObject.Predmet.ProtustrankaFormatedOIB>
    <izvorni_sadrzaj>  MIRAMAR d.o.o.  Rijeka, OIB 08943640716</izvorni_sadrzaj>
    <derivirana_varijabla naziv="DomainObject.Predmet.ProtustrankaFormatedOIB_1">  MIRAMAR d.o.o.  Rijeka, OIB 08943640716</derivirana_varijabla>
  </DomainObject.Predmet.ProtustrankaFormatedOIB>
  <DomainObject.Predmet.ProtustrankaFormatedWithAdress>
    <izvorni_sadrzaj> MIRAMAR d.o.o.  Rijeka, Braće Bačića 9, 51 000 Rijeka</izvorni_sadrzaj>
    <derivirana_varijabla naziv="DomainObject.Predmet.ProtustrankaFormatedWithAdress_1"> MIRAMAR d.o.o.  Rijeka, Braće Bačića 9, 51 000 Rijeka</derivirana_varijabla>
  </DomainObject.Predmet.ProtustrankaFormatedWithAdress>
  <DomainObject.Predmet.ProtustrankaFormatedWithAdressOIB>
    <izvorni_sadrzaj> MIRAMAR d.o.o.  Rijeka, OIB 08943640716, Braće Bačića 9, 51 000 Rijeka</izvorni_sadrzaj>
    <derivirana_varijabla naziv="DomainObject.Predmet.ProtustrankaFormatedWithAdressOIB_1"> MIRAMAR d.o.o.  Rijeka, OIB 08943640716, Braće Bačića 9, 51 000 Rijeka</derivirana_varijabla>
  </DomainObject.Predmet.ProtustrankaFormatedWithAdressOIB>
  <DomainObject.Predmet.ProtustrankaWithAdress>
    <izvorni_sadrzaj>MIRAMAR d.o.o.  Rijeka Braće Bačića 9, 51 000 Rijeka</izvorni_sadrzaj>
    <derivirana_varijabla naziv="DomainObject.Predmet.ProtustrankaWithAdress_1">MIRAMAR d.o.o.  Rijeka Braće Bačića 9, 51 000 Rijeka</derivirana_varijabla>
  </DomainObject.Predmet.ProtustrankaWithAdress>
  <DomainObject.Predmet.ProtustrankaWithAdressOIB>
    <izvorni_sadrzaj>MIRAMAR d.o.o.  Rijeka, OIB 08943640716, Braće Bačića 9, 51 000 Rijeka</izvorni_sadrzaj>
    <derivirana_varijabla naziv="DomainObject.Predmet.ProtustrankaWithAdressOIB_1">MIRAMAR d.o.o.  Rijeka, OIB 08943640716, Braće Bačića 9, 51 000 Rijeka</derivirana_varijabla>
  </DomainObject.Predmet.ProtustrankaWithAdressOIB>
  <DomainObject.Predmet.ProtustrankaNazivFormated>
    <izvorni_sadrzaj>MIRAMAR d.o.o.  Rijeka</izvorni_sadrzaj>
    <derivirana_varijabla naziv="DomainObject.Predmet.ProtustrankaNazivFormated_1">MIRAMAR d.o.o.  Rijeka</derivirana_varijabla>
  </DomainObject.Predmet.ProtustrankaNazivFormated>
  <DomainObject.Predmet.ProtustrankaNazivFormatedOIB>
    <izvorni_sadrzaj>MIRAMAR d.o.o.  Rijeka, OIB 08943640716</izvorni_sadrzaj>
    <derivirana_varijabla naziv="DomainObject.Predmet.ProtustrankaNazivFormatedOIB_1">MIRAMAR d.o.o.  Rijeka, OIB 08943640716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MIRAMAR d.o.o.  Rijeka</item>
    </izvorni_sadrzaj>
    <derivirana_varijabla naziv="DomainObject.Predmet.ProtuStrankaListFormated_1">
      <item>MIRAMAR d.o.o.  Rijeka</item>
    </derivirana_varijabla>
  </DomainObject.Predmet.ProtuStrankaListFormated>
  <DomainObject.Predmet.ProtuStrankaListFormatedOIB>
    <izvorni_sadrzaj>
      <item>MIRAMAR d.o.o.  Rijeka, OIB 08943640716</item>
    </izvorni_sadrzaj>
    <derivirana_varijabla naziv="DomainObject.Predmet.ProtuStrankaListFormatedOIB_1">
      <item>MIRAMAR d.o.o.  Rijeka, OIB 08943640716</item>
    </derivirana_varijabla>
  </DomainObject.Predmet.ProtuStrankaListFormatedOIB>
  <DomainObject.Predmet.ProtuStrankaListFormatedWithAdress>
    <izvorni_sadrzaj>
      <item>MIRAMAR d.o.o.  Rijeka, Braće Bačića 9, 51 000 Rijeka</item>
    </izvorni_sadrzaj>
    <derivirana_varijabla naziv="DomainObject.Predmet.ProtuStrankaListFormatedWithAdress_1">
      <item>MIRAMAR d.o.o.  Rijeka, Braće Bačića 9, 51 000 Rijeka</item>
    </derivirana_varijabla>
  </DomainObject.Predmet.ProtuStrankaListFormatedWithAdress>
  <DomainObject.Predmet.ProtuStrankaListFormatedWithAdressOIB>
    <izvorni_sadrzaj>
      <item>MIRAMAR d.o.o.  Rijeka, OIB 08943640716, Braće Bačića 9, 51 000 Rijeka</item>
    </izvorni_sadrzaj>
    <derivirana_varijabla naziv="DomainObject.Predmet.ProtuStrankaListFormatedWithAdressOIB_1">
      <item>MIRAMAR d.o.o.  Rijeka, OIB 08943640716, Braće Bačića 9, 51 000 Rijeka</item>
    </derivirana_varijabla>
  </DomainObject.Predmet.ProtuStrankaListFormatedWithAdressOIB>
  <DomainObject.Predmet.ProtuStrankaListNazivFormated>
    <izvorni_sadrzaj>
      <item>MIRAMAR d.o.o.  Rijeka</item>
    </izvorni_sadrzaj>
    <derivirana_varijabla naziv="DomainObject.Predmet.ProtuStrankaListNazivFormated_1">
      <item>MIRAMAR d.o.o.  Rijeka</item>
    </derivirana_varijabla>
  </DomainObject.Predmet.ProtuStrankaListNazivFormated>
  <DomainObject.Predmet.ProtuStrankaListNazivFormatedOIB>
    <izvorni_sadrzaj>
      <item>MIRAMAR d.o.o.  Rijeka, OIB 08943640716</item>
    </izvorni_sadrzaj>
    <derivirana_varijabla naziv="DomainObject.Predmet.ProtuStrankaListNazivFormatedOIB_1">
      <item>MIRAMAR d.o.o.  Rijeka, OIB 08943640716</item>
    </derivirana_varijabla>
  </DomainObject.Predmet.ProtuStrankaListNazivFormatedOIB>
  <DomainObject.Predmet.OstaliListFormated>
    <izvorni_sadrzaj>
      <item>MIRKO TOMIĆ</item>
      <item>VIŠNJA ROSENBERG VOLARIĆ</item>
    </izvorni_sadrzaj>
    <derivirana_varijabla naziv="DomainObject.Predmet.OstaliListFormated_1">
      <item>MIRKO TOMIĆ</item>
      <item>VIŠNJA ROSENBERG VOLARIĆ</item>
    </derivirana_varijabla>
  </DomainObject.Predmet.OstaliListFormated>
  <DomainObject.Predmet.OstaliListFormatedOIB>
    <izvorni_sadrzaj>
      <item>MIRKO TOMIĆ, OIB 96504272853</item>
      <item>VIŠNJA ROSENBERG VOLARIĆ, OIB 15817119198</item>
    </izvorni_sadrzaj>
    <derivirana_varijabla naziv="DomainObject.Predmet.OstaliListFormatedOIB_1">
      <item>MIRKO TOMIĆ, OIB 96504272853</item>
      <item>VIŠNJA ROSENBERG VOLARIĆ, OIB 15817119198</item>
    </derivirana_varijabla>
  </DomainObject.Predmet.OstaliListFormatedOIB>
  <DomainObject.Predmet.OstaliListFormatedWithAdress>
    <izvorni_sadrzaj>
      <item>MIRKO TOMIĆ, Braće Baćića 9, 51000 Rijeka</item>
      <item>VIŠNJA ROSENBERG VOLARIĆ, Ciottina 24, 51000 Rijeka</item>
    </izvorni_sadrzaj>
    <derivirana_varijabla naziv="DomainObject.Predmet.OstaliListFormatedWithAdress_1">
      <item>MIRKO TOMIĆ, Braće Baćića 9, 51000 Rijeka</item>
      <item>VIŠNJA ROSENBERG VOLARIĆ, Ciottina 24, 51000 Rijeka</item>
    </derivirana_varijabla>
  </DomainObject.Predmet.OstaliListFormatedWithAdress>
  <DomainObject.Predmet.OstaliListFormatedWithAdressOIB>
    <izvorni_sadrzaj>
      <item>MIRKO TOMIĆ, OIB 96504272853, Braće Baćića 9, 51000 Rijeka</item>
      <item>VIŠNJA ROSENBERG VOLARIĆ, OIB 15817119198, Ciottina 24, 51000 Rijeka</item>
    </izvorni_sadrzaj>
    <derivirana_varijabla naziv="DomainObject.Predmet.OstaliListFormatedWithAdressOIB_1">
      <item>MIRKO TOMIĆ, OIB 96504272853, Braće Baćića 9, 51000 Rijeka</item>
      <item>VIŠNJA ROSENBERG VOLARIĆ, OIB 15817119198, Ciottina 24, 51000 Rijeka</item>
    </derivirana_varijabla>
  </DomainObject.Predmet.OstaliListFormatedWithAdressOIB>
  <DomainObject.Predmet.OstaliListNazivFormated>
    <izvorni_sadrzaj>
      <item>MIRKO TOMIĆ</item>
      <item>VIŠNJA ROSENBERG VOLARIĆ</item>
    </izvorni_sadrzaj>
    <derivirana_varijabla naziv="DomainObject.Predmet.OstaliListNazivFormated_1">
      <item>MIRKO TOMIĆ</item>
      <item>VIŠNJA ROSENBERG VOLARIĆ</item>
    </derivirana_varijabla>
  </DomainObject.Predmet.OstaliListNazivFormated>
  <DomainObject.Predmet.OstaliListNazivFormatedOIB>
    <izvorni_sadrzaj>
      <item>MIRKO TOMIĆ, OIB 96504272853</item>
      <item>VIŠNJA ROSENBERG VOLARIĆ, OIB 15817119198</item>
    </izvorni_sadrzaj>
    <derivirana_varijabla naziv="DomainObject.Predmet.OstaliListNazivFormatedOIB_1">
      <item>MIRKO TOMIĆ, OIB 96504272853</item>
      <item>VIŠNJA ROSENBERG VOLARIĆ, OIB 15817119198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MIRAMAR d.o.o.  Rijeka</izvorni_sadrzaj>
    <derivirana_varijabla naziv="DomainObject.Predmet.ProtustrankaIDrugi_1">MIRAMAR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MIRAMAR d.o.o.  Rijeka, OIB 08943640716, Braće Bačića 9, 51 000 Rijeka</izvorni_sadrzaj>
    <derivirana_varijabla naziv="DomainObject.Predmet.ProtustrankaIDrugiAdressOIB_1">MIRAMAR d.o.o.  Rijeka, OIB 08943640716, Braće Bačića 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2014.</izvorni_sadrzaj>
    <derivirana_varijabla naziv="DomainObject.Predmet.OdlukaRjesenje.DatumDonosenjaOdluke_1">12. prosinca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St-84/2013-26</izvorni_sadrzaj>
    <derivirana_varijabla naziv="DomainObject.Predmet.OdlukaRjesenje.Oznaka_1">St-84/2013-26</derivirana_varijabla>
  </DomainObject.Predmet.OdlukaRjesenje.Oznaka>
  <DomainObject.Predmet.SudioniciListNaziv>
    <izvorni_sadrzaj>
      <item>FINA  Rijeka</item>
      <item>MIRAMAR d.o.o.  Rijeka</item>
      <item>MIRKO TOMIĆ</item>
      <item>VIŠNJA ROSENBERG VOLARIĆ</item>
    </izvorni_sadrzaj>
    <derivirana_varijabla naziv="DomainObject.Predmet.SudioniciListNaziv_1">
      <item>FINA  Rijeka</item>
      <item>MIRAMAR d.o.o.  Rijeka</item>
      <item>MIRKO TOMIĆ</item>
      <item>VIŠNJA ROSENBERG VOLARIĆ</item>
    </derivirana_varijabla>
  </DomainObject.Predmet.SudioniciListNaziv>
  <DomainObject.Predmet.SudioniciListAdressOIB>
    <izvorni_sadrzaj>
      <item>FINA  Rijeka, OIB 85821130368, Frana Kurelca 8,51 000 Rijeka</item>
      <item>MIRAMAR d.o.o.  Rijeka, OIB 08943640716, Braće Bačića 9,51 000 Rijeka</item>
      <item>MIRKO TOMIĆ, OIB 96504272853, Braće Baćića 9,51000 Rijeka</item>
      <item>VIŠNJA ROSENBERG VOLARIĆ, OIB 15817119198, Ciottina 24,51000 Rijeka</item>
    </izvorni_sadrzaj>
    <derivirana_varijabla naziv="DomainObject.Predmet.SudioniciListAdressOIB_1">
      <item>FINA  Rijeka, OIB 85821130368, Frana Kurelca 8,51 000 Rijeka</item>
      <item>MIRAMAR d.o.o.  Rijeka, OIB 08943640716, Braće Bačića 9,51 000 Rijeka</item>
      <item>MIRKO TOMIĆ, OIB 96504272853, Braće Baćića 9,51000 Rijeka</item>
      <item>VIŠNJA ROSENBERG VOLARIĆ, OIB 15817119198, Ciottina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08943640716</item>
      <item>, OIB 96504272853</item>
      <item>, OIB 15817119198</item>
    </izvorni_sadrzaj>
    <derivirana_varijabla naziv="DomainObject.Predmet.SudioniciListNazivOIB_1">
      <item>, OIB 85821130368</item>
      <item>, OIB 08943640716</item>
      <item>, OIB 96504272853</item>
      <item>, OIB 15817119198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185</properties:Words>
  <properties:Characters>935</properties:Characters>
  <properties:Lines>32</properties:Lines>
  <properties:Paragraphs>10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2015-09-28T09:24:00Z</dcterms:created>
  <dc:creator>skrapic</dc:creator>
  <cp:lastModifiedBy>Sonja Krapić</cp:lastModifiedBy>
  <cp:lastPrinted>2015-05-19T06:37:00Z</cp:lastPrinted>
  <dcterms:modified xmlns:xsi="http://www.w3.org/2001/XMLSchema-instance" xsi:type="dcterms:W3CDTF">2015-09-28T09:26:00Z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