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19c0" w14:paraId="06319c0" w:rsidRDefault="000B437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4374" w:rsidP="000B4374" w:rsidR="00AE649C">
      <w:pPr>
        <w:pStyle w:val="NormaleSPIS"/>
        <w:spacing w:after="0"/>
      </w:pPr>
      <w:r>
        <w:t xml:space="preserve">       Republika Hrvatska</w:t>
      </w:r>
    </w:p>
    <w:p w:rsidRDefault="000B4374" w:rsidP="000B4374" w:rsidR="000B4374">
      <w:pPr>
        <w:pStyle w:val="NormaleSPIS"/>
        <w:spacing w:after="0"/>
      </w:pPr>
      <w:r>
        <w:t xml:space="preserve">     Trgovački sud u Bjelovaru</w:t>
      </w:r>
    </w:p>
    <w:p w:rsidRDefault="000B4374" w:rsidP="000B4374" w:rsidR="000B4374" w:rsidRPr="00B76F3C">
      <w:pPr>
        <w:pStyle w:val="NormaleSPIS"/>
        <w:spacing w:after="0"/>
      </w:pPr>
      <w:r>
        <w:t>Bjelovar, Šetalište dr.I.Lebovića 42.</w:t>
      </w:r>
    </w:p>
    <w:p w:rsidRDefault="000B4374" w:rsidP="000B4374" w:rsidR="000B4374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St-245/2018-2</w:t>
      </w:r>
    </w:p>
    <w:p w:rsidRDefault="000B4374" w:rsidP="000B4374" w:rsidR="000B4374">
      <w:pPr>
        <w:jc w:val="right"/>
        <w:outlineLvl w:val="0"/>
        <w:rPr>
          <w:rFonts w:cs="Arial" w:hAnsi="Arial" w:ascii="Arial"/>
          <w:b/>
          <w:noProof/>
        </w:rPr>
      </w:pPr>
    </w:p>
    <w:p w:rsidRDefault="000B4374" w:rsidP="000B4374" w:rsidR="000B4374">
      <w:pPr>
        <w:overflowPunct w:val="false"/>
        <w:autoSpaceDE w:val="false"/>
        <w:autoSpaceDN w:val="false"/>
        <w:spacing w:after="0"/>
        <w:jc w:val="center"/>
        <w:rPr>
          <w:rFonts w:cs="Times New Roman"/>
          <w:szCs w:val="20"/>
          <w:lang w:eastAsia="hr-HR"/>
        </w:rPr>
      </w:pPr>
      <w:r>
        <w:rPr>
          <w:lang w:eastAsia="hr-HR"/>
        </w:rPr>
        <w:t>R E P U B L I K A   H R V A T S K A</w:t>
      </w:r>
    </w:p>
    <w:p w:rsidRDefault="000B4374" w:rsidP="000B4374" w:rsidR="000B4374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0B4374" w:rsidP="000B4374" w:rsidR="000B4374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0B4374" w:rsidP="000B4374" w:rsidR="000B4374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0B4374" w:rsidP="000B4374" w:rsidR="000B4374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AUTO KUĆA KARLOVIĆ j.d.o.o. za trgovinu i usluge iz Odranskog </w:t>
      </w:r>
      <w:proofErr w:type="spellStart"/>
      <w:r>
        <w:rPr>
          <w:lang w:eastAsia="hr-HR"/>
        </w:rPr>
        <w:t>Obreža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Hrošći</w:t>
      </w:r>
      <w:proofErr w:type="spellEnd"/>
      <w:r>
        <w:rPr>
          <w:lang w:eastAsia="hr-HR"/>
        </w:rPr>
        <w:t xml:space="preserve"> 8, MBS 081016235, OIB 50575089637, 10. svibnja 2018.    </w:t>
      </w:r>
    </w:p>
    <w:p w:rsidRDefault="000B4374" w:rsidP="000B4374" w:rsidR="000B4374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0B4374" w:rsidP="000B4374" w:rsidR="000B4374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Zvonimiru Karlović iz Odranskog </w:t>
      </w:r>
      <w:proofErr w:type="spellStart"/>
      <w:r>
        <w:rPr>
          <w:lang w:eastAsia="hr-HR"/>
        </w:rPr>
        <w:t>Obreža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Hrošći</w:t>
      </w:r>
      <w:proofErr w:type="spellEnd"/>
      <w:r>
        <w:rPr>
          <w:lang w:eastAsia="hr-HR"/>
        </w:rPr>
        <w:t xml:space="preserve"> 8, OIB 221354</w:t>
      </w:r>
      <w:r w:rsidR="00C878C0">
        <w:rPr>
          <w:lang w:eastAsia="hr-HR"/>
        </w:rPr>
        <w:t>4</w:t>
      </w:r>
      <w:r>
        <w:rPr>
          <w:lang w:eastAsia="hr-HR"/>
        </w:rPr>
        <w:t>1189, kao osobi ovlaštenoj za zastupanje dužnika po zakonu, da u roku od 8 dana plati predujam za namirenje troškova stečajnog postupka i to iznos od 1.000,00 kn u Fond za namirenje troškova postupka koji se vodi kod ovog suda, IBAN: HR6123900011300000630 model HR00 50-245-18 i dodatni iznos predujma od 5.000,00 kuna na račun ovog suda br. IBAN:HR6123900011300000630 model HR05 540-245-18. Rok od 8 dana počinje teći istekom osmog dana od objave ovog rješenja na e-oglasnoj ploči ovog suda.</w:t>
      </w:r>
    </w:p>
    <w:p w:rsidRDefault="000B4374" w:rsidP="000B4374" w:rsidR="000B437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Zvonimir Karlović iz Odranskog </w:t>
      </w:r>
      <w:proofErr w:type="spellStart"/>
      <w:r>
        <w:rPr>
          <w:lang w:eastAsia="hr-HR"/>
        </w:rPr>
        <w:t>Obreža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Hrošći</w:t>
      </w:r>
      <w:proofErr w:type="spellEnd"/>
      <w:r>
        <w:rPr>
          <w:lang w:eastAsia="hr-HR"/>
        </w:rPr>
        <w:t xml:space="preserve"> 8, OIB 221354</w:t>
      </w:r>
      <w:r w:rsidR="00C878C0">
        <w:rPr>
          <w:lang w:eastAsia="hr-HR"/>
        </w:rPr>
        <w:t>4</w:t>
      </w:r>
      <w:r>
        <w:rPr>
          <w:lang w:eastAsia="hr-HR"/>
        </w:rPr>
        <w:t xml:space="preserve">1189,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0B4374" w:rsidP="000B4374" w:rsidR="000B4374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AUTO KUĆA KARLOVIĆ j.d.o.o. za trgovinu i usluge iz Odranskog </w:t>
      </w:r>
      <w:proofErr w:type="spellStart"/>
      <w:r>
        <w:rPr>
          <w:lang w:eastAsia="hr-HR"/>
        </w:rPr>
        <w:t>Obreža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Hrošći</w:t>
      </w:r>
      <w:proofErr w:type="spellEnd"/>
      <w:r>
        <w:rPr>
          <w:lang w:eastAsia="hr-HR"/>
        </w:rPr>
        <w:t xml:space="preserve"> 8, MBS 081016235, OIB 50575089637,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50-245-18 i dodatni iznos predujma od 5.000,00 kuna na račun ovog suda br. IBAN:HR6123900011300000630 model HR05 540-245-18. </w:t>
      </w:r>
    </w:p>
    <w:p w:rsidRDefault="000B4374" w:rsidP="000B4374" w:rsidR="000B437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</w:t>
      </w:r>
    </w:p>
    <w:p w:rsidRDefault="000B4374" w:rsidP="000B4374" w:rsidR="000B4374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0B4374" w:rsidP="000B4374" w:rsidR="000B4374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St-245/2018-2</w:t>
      </w:r>
    </w:p>
    <w:p w:rsidRDefault="000B4374" w:rsidP="000B4374" w:rsidR="000B4374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0B4374" w:rsidP="000B4374" w:rsidR="000B4374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0B4374" w:rsidP="000B4374" w:rsidR="000B4374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AUTO KUĆA KARLOVIĆ j.d.o.o. za trgovinu i usluge iz Odranskog </w:t>
      </w:r>
      <w:proofErr w:type="spellStart"/>
      <w:r>
        <w:rPr>
          <w:lang w:eastAsia="hr-HR"/>
        </w:rPr>
        <w:t>Obreža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Hrošći</w:t>
      </w:r>
      <w:proofErr w:type="spellEnd"/>
      <w:r>
        <w:rPr>
          <w:lang w:eastAsia="hr-HR"/>
        </w:rPr>
        <w:t xml:space="preserve"> 8, MBS 081016235, OIB 50575089637. U prijedlogu navodi da na dan 27. rujna 2017. godine dužnik u očevidniku redoslijeda osnova za plaćanje ima evidentirane neizvršene osnove za plaćanje u neprekidnom razdoblju od 120 dana u ukupnom iznosu od 40.397,25 kuna.</w:t>
      </w:r>
    </w:p>
    <w:p w:rsidRDefault="000B4374" w:rsidP="000B4374" w:rsidR="000B437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0B4374" w:rsidP="000B4374" w:rsidR="000B437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0B4374" w:rsidP="000B4374" w:rsidR="000B437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Zvonimir Karlović iz Odranskog </w:t>
      </w:r>
      <w:proofErr w:type="spellStart"/>
      <w:r>
        <w:rPr>
          <w:lang w:eastAsia="hr-HR"/>
        </w:rPr>
        <w:t>Obreža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Hrošći</w:t>
      </w:r>
      <w:proofErr w:type="spellEnd"/>
      <w:r>
        <w:rPr>
          <w:lang w:eastAsia="hr-HR"/>
        </w:rPr>
        <w:t xml:space="preserve"> 8, OIB 221354</w:t>
      </w:r>
      <w:r w:rsidR="00C878C0">
        <w:rPr>
          <w:lang w:eastAsia="hr-HR"/>
        </w:rPr>
        <w:t>4</w:t>
      </w:r>
      <w:bookmarkStart w:name="_GoBack" w:id="0"/>
      <w:bookmarkEnd w:id="0"/>
      <w:r>
        <w:rPr>
          <w:lang w:eastAsia="hr-HR"/>
        </w:rPr>
        <w:t xml:space="preserve">1189. </w:t>
      </w:r>
    </w:p>
    <w:p w:rsidRDefault="000B4374" w:rsidP="000B4374" w:rsidR="000B437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Zvonimiru Karlović, postojala istekom razdoblja od 60 dana i on je najkasnije u daljnjem roku od 21 dan bio dužan podnijeti prijedlog za pokretanje stečajnog postupka, što nije učinio.</w:t>
      </w:r>
    </w:p>
    <w:p w:rsidRDefault="000B4374" w:rsidP="000B4374" w:rsidR="000B437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0B4374" w:rsidP="000B4374" w:rsidR="000B437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</w:t>
      </w:r>
    </w:p>
    <w:p w:rsidRDefault="000B4374" w:rsidP="000B4374" w:rsidR="000B4374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0B4374" w:rsidP="000B4374" w:rsidR="000B4374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St-245/2018-2</w:t>
      </w:r>
    </w:p>
    <w:p w:rsidRDefault="000B4374" w:rsidP="000B4374" w:rsidR="000B4374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0B4374" w:rsidP="000B4374" w:rsidR="000B4374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10. svibnja 2018.</w:t>
      </w:r>
    </w:p>
    <w:p w:rsidRDefault="000B4374" w:rsidP="000B4374" w:rsidR="000B4374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      S u d a c</w:t>
      </w:r>
    </w:p>
    <w:p w:rsidRDefault="000B4374" w:rsidP="000B4374" w:rsidR="000B4374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0B4374" w:rsidP="000B4374" w:rsidR="000B4374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0B4374" w:rsidP="000B4374" w:rsidR="000B4374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  Jasmina </w:t>
      </w:r>
      <w:proofErr w:type="spellStart"/>
      <w:r>
        <w:rPr>
          <w:lang w:eastAsia="hr-HR"/>
        </w:rPr>
        <w:t>Tubić</w:t>
      </w:r>
      <w:proofErr w:type="spellEnd"/>
    </w:p>
    <w:p w:rsidRDefault="000B4374" w:rsidP="000B4374" w:rsidR="000B4374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0B4374" w:rsidP="000B4374" w:rsidR="000B4374">
      <w:pPr>
        <w:autoSpaceDN w:val="false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550" w:rsidP="00537B78" w:rsidR="00104550">
      <w:r>
        <w:separator/>
      </w:r>
    </w:p>
  </w:endnote>
  <w:endnote w:id="0" w:type="continuationSeparator">
    <w:p w:rsidRDefault="00104550" w:rsidP="00537B78" w:rsidR="00104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550" w:rsidP="00537B78" w:rsidR="00104550">
      <w:r>
        <w:separator/>
      </w:r>
    </w:p>
  </w:footnote>
  <w:footnote w:id="0" w:type="continuationSeparator">
    <w:p w:rsidRDefault="00104550" w:rsidP="00537B78" w:rsidR="00104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374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0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8C0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519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St-245/2018-2</izvorni_sadrzaj>
    <derivirana_varijabla naziv="DomainObject.Oznaka_1">St-245/2018-2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St-245/2018</izvorni_sadrzaj>
    <derivirana_varijabla naziv="DomainObject.Predmet.OznakaBroj_1">St-245/2018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KARLOVIĆ j.d.o.o. zastupanog po punomoćniku Zvonimir Karlović</izvorni_sadrzaj>
    <derivirana_varijabla naziv="DomainObject.Predmet.ProtustrankaFormated_1">  AUTO KUĆA KARLOVIĆ j.d.o.o. zastupanog po punomoćniku Zvonimir Karlović</derivirana_varijabla>
  </DomainObject.Predmet.ProtustrankaFormated>
  <DomainObject.Predmet.ProtustrankaFormatedOIB>
    <izvorni_sadrzaj>  AUTO KUĆA KARLOVIĆ j.d.o.o., OIB 50575089637 zastupanog po punomoćniku Zvonimir Karlović</izvorni_sadrzaj>
    <derivirana_varijabla naziv="DomainObject.Predmet.ProtustrankaFormatedOIB_1">  AUTO KUĆA KARLOVIĆ j.d.o.o., OIB 50575089637 zastupanog po punomoćniku Zvonimir Karlović</derivirana_varijabla>
  </DomainObject.Predmet.ProtustrankaFormatedOIB>
  <DomainObject.Predmet.ProtustrankaFormatedWithAdress>
    <izvorni_sadrzaj> AUTO KUĆA KARLOVIĆ j.d.o.o., Hrošći 8, 10020 Odranski Obrež zastupanog po punomoćniku Zvonimir Karlović</izvorni_sadrzaj>
    <derivirana_varijabla naziv="DomainObject.Predmet.ProtustrankaFormatedWithAdress_1"> AUTO KUĆA KARLOVIĆ j.d.o.o., Hrošći 8, 10020 Odranski Obrež zastupanog po punomoćniku Zvonimir Karlović</derivirana_varijabla>
  </DomainObject.Predmet.ProtustrankaFormatedWithAdress>
  <DomainObject.Predmet.ProtustrankaFormatedWithAdressOIB>
    <izvorni_sadrzaj> AUTO KUĆA KARLOVIĆ j.d.o.o., OIB 50575089637, Hrošći 8, 10020 Odranski Obrež zastupanog po punomoćniku Zvonimir Karlović</izvorni_sadrzaj>
    <derivirana_varijabla naziv="DomainObject.Predmet.ProtustrankaFormatedWithAdressOIB_1"> AUTO KUĆA KARLOVIĆ j.d.o.o., OIB 50575089637, Hrošći 8, 10020 Odranski Obrež zastupanog po punomoćniku Zvonimir Karlović</derivirana_varijabla>
  </DomainObject.Predmet.ProtustrankaFormatedWithAdressOIB>
  <DomainObject.Predmet.ProtustrankaWithAdress>
    <izvorni_sadrzaj>AUTO KUĆA KARLOVIĆ j.d.o.o. Hrošći 8, 10020 Odranski Obrež</izvorni_sadrzaj>
    <derivirana_varijabla naziv="DomainObject.Predmet.ProtustrankaWithAdress_1">AUTO KUĆA KARLOVIĆ j.d.o.o. Hrošći 8, 10020 Odranski Obrež</derivirana_varijabla>
  </DomainObject.Predmet.ProtustrankaWithAdress>
  <DomainObject.Predmet.ProtustrankaWithAdressOIB>
    <izvorni_sadrzaj>AUTO KUĆA KARLOVIĆ j.d.o.o., OIB 50575089637, Hrošći 8, 10020 Odranski Obrež</izvorni_sadrzaj>
    <derivirana_varijabla naziv="DomainObject.Predmet.ProtustrankaWithAdressOIB_1">AUTO KUĆA KARLOVIĆ j.d.o.o., OIB 50575089637, Hrošći 8, 10020 Odranski Obrež</derivirana_varijabla>
  </DomainObject.Predmet.ProtustrankaWithAdressOIB>
  <DomainObject.Predmet.ProtustrankaNazivFormated>
    <izvorni_sadrzaj>AUTO KUĆA KARLOVIĆ j.d.o.o.</izvorni_sadrzaj>
    <derivirana_varijabla naziv="DomainObject.Predmet.ProtustrankaNazivFormated_1">AUTO KUĆA KARLOVIĆ j.d.o.o.</derivirana_varijabla>
  </DomainObject.Predmet.ProtustrankaNazivFormated>
  <DomainObject.Predmet.ProtustrankaNazivFormatedOIB>
    <izvorni_sadrzaj>AUTO KUĆA KARLOVIĆ j.d.o.o., OIB 50575089637</izvorni_sadrzaj>
    <derivirana_varijabla naziv="DomainObject.Predmet.ProtustrankaNazivFormatedOIB_1">AUTO KUĆA KARLOVIĆ j.d.o.o., OIB 50575089637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KUĆA KARLOVIĆ j.d.o.o. zastupanog po punomoćniku Zvonimir Karlović</item>
    </izvorni_sadrzaj>
    <derivirana_varijabla naziv="DomainObject.Predmet.ProtuStrankaListFormated_1">
      <item>AUTO KUĆA KARLOVIĆ j.d.o.o. zastupanog po punomoćniku Zvonimir Karlović</item>
    </derivirana_varijabla>
  </DomainObject.Predmet.ProtuStrankaListFormated>
  <DomainObject.Predmet.ProtuStrankaListFormatedOIB>
    <izvorni_sadrzaj>
      <item>AUTO KUĆA KARLOVIĆ j.d.o.o., OIB 50575089637 zastupanog po punomoćniku Zvonimir Karlović</item>
    </izvorni_sadrzaj>
    <derivirana_varijabla naziv="DomainObject.Predmet.ProtuStrankaListFormatedOIB_1">
      <item>AUTO KUĆA KARLOVIĆ j.d.o.o., OIB 50575089637 zastupanog po punomoćniku Zvonimir Karlović</item>
    </derivirana_varijabla>
  </DomainObject.Predmet.ProtuStrankaListFormatedOIB>
  <DomainObject.Predmet.ProtuStrankaListFormatedWithAdress>
    <izvorni_sadrzaj>
      <item>AUTO KUĆA KARLOVIĆ j.d.o.o., Hrošći 8, 10020 Odranski Obrež zastupanog po punomoćniku Zvonimir Karlović</item>
    </izvorni_sadrzaj>
    <derivirana_varijabla naziv="DomainObject.Predmet.ProtuStrankaListFormatedWithAdress_1">
      <item>AUTO KUĆA KARLOVIĆ j.d.o.o., Hrošći 8, 10020 Odranski Obrež zastupanog po punomoćniku Zvonimir Karlović</item>
    </derivirana_varijabla>
  </DomainObject.Predmet.ProtuStrankaListFormatedWithAdress>
  <DomainObject.Predmet.ProtuStrankaListFormatedWithAdressOIB>
    <izvorni_sadrzaj>
      <item>AUTO KUĆA KARLOVIĆ j.d.o.o., OIB 50575089637, Hrošći 8, 10020 Odranski Obrež zastupanog po punomoćniku Zvonimir Karlović</item>
    </izvorni_sadrzaj>
    <derivirana_varijabla naziv="DomainObject.Predmet.ProtuStrankaListFormatedWithAdressOIB_1">
      <item>AUTO KUĆA KARLOVIĆ j.d.o.o., OIB 50575089637, Hrošći 8, 10020 Odranski Obrež zastupanog po punomoćniku Zvonimir Karlović</item>
    </derivirana_varijabla>
  </DomainObject.Predmet.ProtuStrankaListFormatedWithAdressOIB>
  <DomainObject.Predmet.ProtuStrankaListNazivFormated>
    <izvorni_sadrzaj>
      <item>AUTO KUĆA KARLOVIĆ j.d.o.o.</item>
    </izvorni_sadrzaj>
    <derivirana_varijabla naziv="DomainObject.Predmet.ProtuStrankaListNazivFormated_1">
      <item>AUTO KUĆA KARLOVIĆ j.d.o.o.</item>
    </derivirana_varijabla>
  </DomainObject.Predmet.ProtuStrankaListNazivFormated>
  <DomainObject.Predmet.ProtuStrankaListNazivFormatedOIB>
    <izvorni_sadrzaj>
      <item>AUTO KUĆA KARLOVIĆ j.d.o.o., OIB 50575089637</item>
    </izvorni_sadrzaj>
    <derivirana_varijabla naziv="DomainObject.Predmet.ProtuStrankaListNazivFormatedOIB_1">
      <item>AUTO KUĆA KARLOVIĆ j.d.o.o., OIB 50575089637</item>
    </derivirana_varijabla>
  </DomainObject.Predmet.ProtuStrankaListNazivFormatedOIB>
  <DomainObject.Predmet.OstaliListFormated>
    <izvorni_sadrzaj>
      <item>Zvonimir Karlović punomoćnik sudionika u postupku AUTO KUĆA KARLOVIĆ j.d.o.o.</item>
    </izvorni_sadrzaj>
    <derivirana_varijabla naziv="DomainObject.Predmet.OstaliListFormated_1">
      <item>Zvonimir Karlović punomoćnik sudionika u postupku AUTO KUĆA KARLOVIĆ j.d.o.o.</item>
    </derivirana_varijabla>
  </DomainObject.Predmet.OstaliListFormated>
  <DomainObject.Predmet.OstaliListFormatedOIB>
    <izvorni_sadrzaj>
      <item>Zvonimir Karlović, OIB 22135441189 punomoćnik sudionika u postupku AUTO KUĆA KARLOVIĆ j.d.o.o.</item>
    </izvorni_sadrzaj>
    <derivirana_varijabla naziv="DomainObject.Predmet.OstaliListFormatedOIB_1">
      <item>Zvonimir Karlović, OIB 22135441189 punomoćnik sudionika u postupku AUTO KUĆA KARLOVIĆ j.d.o.o.</item>
    </derivirana_varijabla>
  </DomainObject.Predmet.OstaliListFormatedOIB>
  <DomainObject.Predmet.OstaliListFormatedWithAdress>
    <izvorni_sadrzaj>
      <item>Zvonimir Karlović, Hrošći 8, 10020 Odranski Obrež punomoćnik sudionika u postupku AUTO KUĆA KARLOVIĆ j.d.o.o.</item>
    </izvorni_sadrzaj>
    <derivirana_varijabla naziv="DomainObject.Predmet.OstaliListFormatedWithAdress_1">
      <item>Zvonimir Karlović, Hrošći 8, 10020 Odranski Obrež punomoćnik sudionika u postupku AUTO KUĆA KARLOVIĆ j.d.o.o.</item>
    </derivirana_varijabla>
  </DomainObject.Predmet.OstaliListFormatedWithAdress>
  <DomainObject.Predmet.OstaliListFormatedWithAdressOIB>
    <izvorni_sadrzaj>
      <item>Zvonimir Karlović, OIB 22135441189, Hrošći 8, 10020 Odranski Obrež punomoćnik sudionika u postupku AUTO KUĆA KARLOVIĆ j.d.o.o.</item>
    </izvorni_sadrzaj>
    <derivirana_varijabla naziv="DomainObject.Predmet.OstaliListFormatedWithAdressOIB_1">
      <item>Zvonimir Karlović, OIB 22135441189, Hrošći 8, 10020 Odranski Obrež punomoćnik sudionika u postupku AUTO KUĆA KARLOVIĆ j.d.o.o.</item>
    </derivirana_varijabla>
  </DomainObject.Predmet.OstaliListFormatedWithAdressOIB>
  <DomainObject.Predmet.OstaliListNazivFormated>
    <izvorni_sadrzaj>
      <item>Zvonimir Karlović</item>
    </izvorni_sadrzaj>
    <derivirana_varijabla naziv="DomainObject.Predmet.OstaliListNazivFormated_1">
      <item>Zvonimir Karlović</item>
    </derivirana_varijabla>
  </DomainObject.Predmet.OstaliListNazivFormated>
  <DomainObject.Predmet.OstaliListNazivFormatedOIB>
    <izvorni_sadrzaj>
      <item>Zvonimir Karlović, OIB 22135441189</item>
    </izvorni_sadrzaj>
    <derivirana_varijabla naziv="DomainObject.Predmet.OstaliListNazivFormatedOIB_1">
      <item>Zvonimir Karlović, OIB 22135441189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St-245/2018-2</izvorni_sadrzaj>
    <derivirana_varijabla naziv="DomainObject.PoslovniBrojDokumenta_1">St-245/2018-2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KUĆA KARLOVIĆ j.d.o.o.</izvorni_sadrzaj>
    <derivirana_varijabla naziv="DomainObject.Predmet.ProtustrankaIDrugi_1">AUTO KUĆA KARLOVIĆ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KUĆA KARLOVIĆ j.d.o.o., OIB 50575089637, Hrošći 8, 10020 Odranski Obrež</izvorni_sadrzaj>
    <derivirana_varijabla naziv="DomainObject.Predmet.ProtustrankaIDrugiAdressOIB_1">AUTO KUĆA KARLOVIĆ j.d.o.o., OIB 50575089637, Hrošći 8,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KARLOVIĆ j.d.o.o.</item>
      <item>FINA Regionalni centar Zagreb</item>
      <item>Zvonimir Karlović</item>
    </izvorni_sadrzaj>
    <derivirana_varijabla naziv="DomainObject.Predmet.SudioniciListNaziv_1">
      <item>AUTO KUĆA KARLOVIĆ j.d.o.o.</item>
      <item>FINA Regionalni centar Zagreb</item>
      <item>Zvonimir Karlović</item>
    </derivirana_varijabla>
  </DomainObject.Predmet.SudioniciListNaziv>
  <DomainObject.Predmet.SudioniciListAdressOIB>
    <izvorni_sadrzaj>
      <item>AUTO KUĆA KARLOVIĆ j.d.o.o., OIB 50575089637, Hrošći 8,10020 Odranski Obrež</item>
      <item>FINA Regionalni centar Zagreb, OIB 85821130368, Trg svibanjskih žrtava 1995. 1,10000 Zagreb</item>
      <item>Zvonimir Karlović, OIB 22135441189, Hrošći 8,10020 Odranski Obrež</item>
    </izvorni_sadrzaj>
    <derivirana_varijabla naziv="DomainObject.Predmet.SudioniciListAdressOIB_1">
      <item>AUTO KUĆA KARLOVIĆ j.d.o.o., OIB 50575089637, Hrošći 8,10020 Odranski Obrež</item>
      <item>FINA Regionalni centar Zagreb, OIB 85821130368, Trg svibanjskih žrtava 1995. 1,10000 Zagreb</item>
      <item>Zvonimir Karlović, OIB 22135441189, Hrošći 8,10020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8BCDE9-10B4-4595-A5D8-F7A7927665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5256</properties:Characters>
  <properties:Lines>96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2018-05-10T05:53:00Z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St-245/2018-2 / Odluka - Rješenje - trošak (odluka_St-245_2018-2.docx)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