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f0f2" w14:paraId="ca7f0f2" w:rsidRDefault="00137C70" w:rsidR="00137C70">
      <w:pPr>
        <w15:collapsed w:val="false"/>
      </w:pPr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r w:rsidRPr="00507C77">
        <w:t xml:space="preserve">72. St </w:t>
      </w:r>
      <w:r w:rsidR="001B2620">
        <w:t xml:space="preserve">– </w:t>
      </w:r>
      <w:proofErr w:type="spellStart"/>
      <w:r w:rsidR="000702B3">
        <w:t>557</w:t>
      </w:r>
      <w:proofErr w:type="spellEnd"/>
      <w:r w:rsidR="000702B3">
        <w:t>/</w:t>
      </w:r>
      <w:proofErr w:type="spellStart"/>
      <w:r w:rsidR="000702B3">
        <w:t>2016</w:t>
      </w:r>
      <w:proofErr w:type="spellEnd"/>
      <w:r w:rsidR="00E02915">
        <w:t xml:space="preserve"> - </w:t>
      </w:r>
      <w:proofErr w:type="spellStart"/>
      <w:r w:rsidR="00E02915">
        <w:t>32</w:t>
      </w:r>
      <w:proofErr w:type="spellEnd"/>
      <w:r w:rsidR="00384841">
        <w:t xml:space="preserve"> </w:t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0702B3" w:rsidP="000702B3" w:rsidR="000702B3">
      <w:pPr>
        <w:jc w:val="both"/>
      </w:pPr>
      <w:r w:rsidRPr="002B0335">
        <w:t xml:space="preserve">Trgovački sud u Zagrebu, po sucu Nikoli Ribariću, u stečajnom predmetu nad dužnikom </w:t>
      </w:r>
    </w:p>
    <w:p w:rsidRDefault="000702B3" w:rsidP="000702B3" w:rsidR="000702B3" w:rsidRPr="002B0335">
      <w:pPr>
        <w:jc w:val="both"/>
      </w:pPr>
      <w:r w:rsidRPr="00F42292">
        <w:t xml:space="preserve">ZEKO </w:t>
      </w:r>
      <w:proofErr w:type="spellStart"/>
      <w:r w:rsidRPr="00F42292">
        <w:t>RAB</w:t>
      </w:r>
      <w:proofErr w:type="spellEnd"/>
      <w:r w:rsidRPr="00F42292">
        <w:t xml:space="preserve"> j.d.o.o.</w:t>
      </w:r>
      <w:r>
        <w:t xml:space="preserve"> u stečaju, </w:t>
      </w:r>
      <w:r w:rsidRPr="00F42292">
        <w:t>Zagreb (Grad Zagreb)</w:t>
      </w:r>
      <w:r>
        <w:t xml:space="preserve">, </w:t>
      </w:r>
      <w:r w:rsidRPr="00F42292">
        <w:t xml:space="preserve">Ilica </w:t>
      </w:r>
      <w:proofErr w:type="spellStart"/>
      <w:r w:rsidRPr="00F42292">
        <w:t>148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F42292">
        <w:t>63617850450</w:t>
      </w:r>
      <w:proofErr w:type="spellEnd"/>
      <w:r w:rsidR="00384841">
        <w:t xml:space="preserve">, </w:t>
      </w:r>
      <w:proofErr w:type="spellStart"/>
      <w:r w:rsidR="00384841">
        <w:t>dana12</w:t>
      </w:r>
      <w:proofErr w:type="spellEnd"/>
      <w:r>
        <w:t>.</w:t>
      </w:r>
      <w:r w:rsidR="00384841">
        <w:t xml:space="preserve"> lipnja</w:t>
      </w:r>
      <w:r w:rsidRPr="002B0335">
        <w:t xml:space="preserve"> 201</w:t>
      </w:r>
      <w:r>
        <w:t>8</w:t>
      </w:r>
      <w:r w:rsidRPr="002B0335">
        <w:t>.,</w:t>
      </w:r>
    </w:p>
    <w:p w:rsidRDefault="000A7336" w:rsidP="000A7336" w:rsidR="000A7336">
      <w:pPr>
        <w:jc w:val="both"/>
      </w:pPr>
      <w:r>
        <w:tab/>
      </w:r>
      <w:r>
        <w:tab/>
      </w:r>
      <w:r>
        <w:tab/>
      </w:r>
    </w:p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FE37AC" w:rsidP="00894EA9" w:rsidR="00F91F7C">
      <w:pPr>
        <w:ind w:firstLine="708"/>
        <w:jc w:val="both"/>
      </w:pPr>
      <w:r>
        <w:t>Nalaže se stečajnom upravitelju</w:t>
      </w:r>
      <w:r w:rsidR="000702B3">
        <w:t xml:space="preserve"> Ivanu Prpić, u roku od 8 dana </w:t>
      </w:r>
      <w:r w:rsidR="00F91F7C">
        <w:t>od isteka osmoga dana od</w:t>
      </w:r>
    </w:p>
    <w:p w:rsidRDefault="00F91F7C" w:rsidP="00894EA9" w:rsidR="00F91F7C">
      <w:pPr>
        <w:ind w:firstLine="708"/>
        <w:jc w:val="both"/>
      </w:pPr>
      <w:r>
        <w:t>dana objave zaključka na mrežnoj stranici e-Oglasna ploča suda,</w:t>
      </w:r>
      <w:r w:rsidR="00FE37AC">
        <w:t xml:space="preserve"> dostaviti </w:t>
      </w:r>
      <w:r>
        <w:t xml:space="preserve">dostaviti dokumentaciju </w:t>
      </w:r>
      <w:r w:rsidR="0076278E" w:rsidRPr="0076278E">
        <w:t>i</w:t>
      </w:r>
      <w:r w:rsidR="0076278E">
        <w:t xml:space="preserve"> navesti</w:t>
      </w:r>
      <w:r w:rsidR="0076278E" w:rsidRPr="0076278E">
        <w:t xml:space="preserve"> okolnosti iz kojih proizlazi osnova za eventualno pokretanje postupaka za naknadu štete protiv osobe ovlaštene za zastupanje dužnika</w:t>
      </w:r>
      <w:r w:rsidR="0076278E">
        <w:t xml:space="preserve"> do trenutka otvaranja stečajnog postupka</w:t>
      </w:r>
      <w:r w:rsidR="0076278E" w:rsidRPr="0076278E">
        <w:t>, te s time u vezi i potreba predujmlji</w:t>
      </w:r>
      <w:r w:rsidR="0076278E">
        <w:t>vanja troškova takvih postupaka, a sve u skladu s odlukom skupštine vjerovnika od 12. rujna 2017. godine</w:t>
      </w:r>
    </w:p>
    <w:p w:rsidRDefault="00F91F7C" w:rsidP="00F91F7C" w:rsidR="00F91F7C">
      <w:pPr>
        <w:ind w:firstLine="708"/>
        <w:jc w:val="both"/>
      </w:pPr>
    </w:p>
    <w:p w:rsidRDefault="00F91F7C" w:rsidP="00F91F7C" w:rsidR="00F91F7C">
      <w:pPr>
        <w:ind w:firstLine="708"/>
        <w:jc w:val="both"/>
      </w:pPr>
    </w:p>
    <w:p w:rsidRDefault="00CB2CDE" w:rsidP="00314C0B" w:rsidR="00314C0B" w:rsidRPr="00507C77">
      <w:pPr>
        <w:jc w:val="center"/>
      </w:pPr>
      <w:r>
        <w:t xml:space="preserve">U Zagrebu </w:t>
      </w:r>
      <w:r w:rsidR="00384841">
        <w:t>12</w:t>
      </w:r>
      <w:r w:rsidR="00FE37AC">
        <w:t>.</w:t>
      </w:r>
      <w:r w:rsidR="00384841">
        <w:t xml:space="preserve"> lipnja</w:t>
      </w:r>
      <w:r>
        <w:t xml:space="preserve"> 2018</w:t>
      </w:r>
      <w:r w:rsidR="00FE37AC">
        <w:t>.</w:t>
      </w:r>
    </w:p>
    <w:p w:rsidRDefault="00314C0B" w:rsidP="00E7187D" w:rsidR="001409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14098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0982" w:rsidP="00E7187D" w:rsidR="001409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140982" w:rsidP="00E7187D" w:rsidR="00140982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40982" w:rsidP="00E7187D" w:rsidR="0014098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2A68D1" w:rsidP="00140982" w:rsidR="002A68D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479EB" w:rsidP="002A68D1" w:rsidR="00507C77" w:rsidRPr="008C5BF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95DAD" w:rsidRPr="00507C77">
        <w:tab/>
      </w:r>
    </w:p>
    <w:p w:rsidRDefault="006479EB" w:rsidP="00507C77" w:rsidR="006479EB">
      <w:pPr>
        <w:jc w:val="both"/>
      </w:pPr>
    </w:p>
    <w:p w:rsidRDefault="006479EB" w:rsidP="00507C77" w:rsidR="006479EB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7C549E">
      <w:pPr>
        <w:jc w:val="both"/>
      </w:pPr>
      <w:r w:rsidRPr="008C5BFD">
        <w:t>Protiv zaklju</w:t>
      </w:r>
      <w:r w:rsidR="005F3410">
        <w:t>čka nije dopuštena žalba (čl. 19</w:t>
      </w:r>
      <w:r w:rsidRPr="008C5BFD">
        <w:t xml:space="preserve">. stavak </w:t>
      </w:r>
      <w:r w:rsidR="005F3410">
        <w:t>7</w:t>
      </w:r>
      <w:r w:rsidRPr="008C5BFD">
        <w:t>. SZ-a)</w:t>
      </w:r>
    </w:p>
    <w:p w:rsidRDefault="007C549E" w:rsidP="00507C77" w:rsidR="007C549E">
      <w:pPr>
        <w:jc w:val="both"/>
      </w:pPr>
    </w:p>
    <w:p w:rsidRDefault="002A68D1" w:rsidP="00507C77" w:rsidR="002A68D1">
      <w:pPr>
        <w:jc w:val="both"/>
      </w:pPr>
    </w:p>
    <w:p w:rsidRDefault="002A68D1" w:rsidP="00507C77" w:rsidR="002A68D1">
      <w:pPr>
        <w:jc w:val="both"/>
      </w:pPr>
    </w:p>
    <w:p w:rsidRDefault="00D95DAD" w:rsidP="00EC71E6" w:rsidR="00EC71E6" w:rsidRPr="00507C77">
      <w:bookmarkStart w:name="_GoBack" w:id="0"/>
      <w:bookmarkEnd w:id="0"/>
      <w:r w:rsidRPr="00507C77">
        <w:tab/>
      </w:r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0B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2B3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A7336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0982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A68D1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4841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C9E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410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479EB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278E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4B75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4EA9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2CDE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39C8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87EE4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2915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1F7C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7AC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09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0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09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0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21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Naziv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870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2018-06-12T11:28:00Z</dcterms:created>
  <dc:creator>kraljicn</dc:creator>
  <cp:lastModifiedBy>Maja Hajtek</cp:lastModifiedBy>
  <cp:lastPrinted>2018-06-13T07:30:00Z</cp:lastPrinted>
  <dcterms:modified xmlns:xsi="http://www.w3.org/2001/XMLSchema-instance" xsi:type="dcterms:W3CDTF">2018-06-13T07:30:00Z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dostavu dokumentacije zeko rab 12.6.2018..docx)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