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771b" w14:paraId="69f771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37614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St-1196/2017-23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F7D67" w:rsidP="00FF7D67" w:rsidR="00FF7D67">
      <w:pPr>
        <w:pStyle w:val="Tijeloteksta"/>
        <w:ind w:firstLine="720"/>
      </w:pPr>
      <w:r w:rsidRPr="0099393C">
        <w:t xml:space="preserve">Trgovački sud u Osijeku, po sucu mr. sc. </w:t>
      </w:r>
      <w:r w:rsidR="0086644A">
        <w:t>Mirjana Baran</w:t>
      </w:r>
      <w:r w:rsidRPr="0099393C">
        <w:t xml:space="preserve">, kao stečajnom sucu, povodom prijedloga </w:t>
      </w:r>
      <w:r w:rsidR="00757841">
        <w:t xml:space="preserve">FINA RC Zagreb Podružnica Zagreb, Trg svibanjskih žrtava 1995. br. 1 povodom prijedloga za otvaranje stečajnog postupka nad dužnikom </w:t>
      </w:r>
      <w:r w:rsidR="0037614A">
        <w:t>FENIX-Domagoj j.d.o.o. OIB. 35405513892, MBS: 080949392, Zagreb, Ulica grada Chicaga 9</w:t>
      </w:r>
      <w:r>
        <w:t xml:space="preserve">, </w:t>
      </w:r>
      <w:r w:rsidR="0037614A">
        <w:t>21</w:t>
      </w:r>
      <w:r w:rsidR="00757841">
        <w:t xml:space="preserve">. svibnja </w:t>
      </w:r>
      <w:r>
        <w:t>2018.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37614A">
        <w:t>Zvonku Tomljanoviću</w:t>
      </w:r>
      <w:r w:rsidR="0037614A" w:rsidRPr="00246A53">
        <w:rPr>
          <w:rFonts w:eastAsia="Calibri"/>
          <w:color w:val="00000A"/>
          <w:lang w:eastAsia="en-US"/>
        </w:rPr>
        <w:t>,</w:t>
      </w:r>
      <w:r w:rsidR="0037614A">
        <w:t xml:space="preserve"> </w:t>
      </w:r>
      <w:r w:rsidR="0037614A" w:rsidRPr="00246A53">
        <w:t>OIB:</w:t>
      </w:r>
      <w:r w:rsidR="0037614A" w:rsidRPr="00246A53">
        <w:rPr>
          <w:rFonts w:eastAsia="Calibri"/>
          <w:color w:val="00000A"/>
          <w:lang w:eastAsia="en-US"/>
        </w:rPr>
        <w:t xml:space="preserve"> </w:t>
      </w:r>
      <w:r w:rsidR="0037614A" w:rsidRPr="00370A5A">
        <w:t>01559486405</w:t>
      </w:r>
      <w:r w:rsidR="0037614A">
        <w:t>, Našice, J. Runjanina 7,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37614A">
        <w:t>FENIX-Domagoj j.d.o.o. OIB. 35405513892, MBS: 080949392, Zagreb, Ulica grada Chicaga 9,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37614A">
        <w:t>HR04 2500 0093 1009 1480 6 kod Addiko banke d.d.</w:t>
      </w:r>
      <w:r w:rsidR="00757841">
        <w:t>, 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37614A">
        <w:t>96</w:t>
      </w:r>
      <w:r w:rsidR="00757841">
        <w:t>/2017-</w:t>
      </w:r>
      <w:r w:rsidR="00DE41F7">
        <w:t>8</w:t>
      </w:r>
      <w:r w:rsidR="009B0F1B">
        <w:t xml:space="preserve"> od </w:t>
      </w:r>
      <w:r w:rsidR="00556D9C">
        <w:t>23. veljače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37614A">
        <w:t>Zvonko Toljanović iz</w:t>
      </w:r>
      <w:r w:rsidR="00556D9C">
        <w:t xml:space="preserve"> </w:t>
      </w:r>
      <w:r w:rsidR="00DE41F7">
        <w:t xml:space="preserve">Našica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DE41F7" w:rsidP="00151FF0" w:rsidR="00DE41F7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E41F7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DE41F7">
        <w:t>21</w:t>
      </w:r>
      <w:r w:rsidR="00556D9C">
        <w:t>. svibnja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DE41F7">
        <w:t>5/7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2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St-11</w:t>
    </w:r>
    <w:r w:rsidR="00DE41F7">
      <w:t>96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97204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St-1196/2017</izvorni_sadrzaj>
    <derivirana_varijabla naziv="DomainObject.Predmet.OznakaBroj_1">St-1196/2017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FENIX- Domagoj j.d.o.o. za usluge</izvorni_sadrzaj>
    <derivirana_varijabla naziv="DomainObject.Predmet.ProtustrankaFormated_1">  FENIX- Domagoj j.d.o.o. za usluge</derivirana_varijabla>
  </DomainObject.Predmet.ProtustrankaFormated>
  <DomainObject.Predmet.ProtustrankaFormatedOIB>
    <izvorni_sadrzaj>  FENIX- Domagoj j.d.o.o. za usluge, OIB 35405513892</izvorni_sadrzaj>
    <derivirana_varijabla naziv="DomainObject.Predmet.ProtustrankaFormatedOIB_1">  FENIX- Domagoj j.d.o.o. za usluge, OIB 35405513892</derivirana_varijabla>
  </DomainObject.Predmet.ProtustrankaFormatedOIB>
  <DomainObject.Predmet.ProtustrankaFormatedWithAdress>
    <izvorni_sadrzaj> FENIX- Domagoj j.d.o.o. za usluge, Ulica grada Chicaga 9, 10000 Zagreb</izvorni_sadrzaj>
    <derivirana_varijabla naziv="DomainObject.Predmet.ProtustrankaFormatedWithAdress_1"> FENIX- Domagoj j.d.o.o. za usluge, Ulica grada Chicaga 9, 10000 Zagreb</derivirana_varijabla>
  </DomainObject.Predmet.ProtustrankaFormatedWithAdress>
  <DomainObject.Predmet.ProtustrankaFormatedWithAdressOIB>
    <izvorni_sadrzaj> FENIX- Domagoj j.d.o.o. za usluge, OIB 35405513892, Ulica grada Chicaga 9, 10000 Zagreb</izvorni_sadrzaj>
    <derivirana_varijabla naziv="DomainObject.Predmet.ProtustrankaFormatedWithAdressOIB_1"> FENIX- Domagoj j.d.o.o. za usluge, OIB 35405513892, Ulica grada Chicaga 9, 10000 Zagreb</derivirana_varijabla>
  </DomainObject.Predmet.ProtustrankaFormatedWithAdressOIB>
  <DomainObject.Predmet.ProtustrankaWithAdress>
    <izvorni_sadrzaj>FENIX- Domagoj j.d.o.o. za usluge Ulica grada Chicaga 9, 10000 Zagreb</izvorni_sadrzaj>
    <derivirana_varijabla naziv="DomainObject.Predmet.ProtustrankaWithAdress_1">FENIX- Domagoj j.d.o.o. za usluge Ulica grada Chicaga 9, 10000 Zagreb</derivirana_varijabla>
  </DomainObject.Predmet.ProtustrankaWithAdress>
  <DomainObject.Predmet.ProtustrankaWithAdressOIB>
    <izvorni_sadrzaj>FENIX- Domagoj j.d.o.o. za usluge, OIB 35405513892, Ulica grada Chicaga 9, 10000 Zagreb</izvorni_sadrzaj>
    <derivirana_varijabla naziv="DomainObject.Predmet.ProtustrankaWithAdressOIB_1">FENIX- Domagoj j.d.o.o. za usluge, OIB 35405513892, Ulica grada Chicaga 9, 10000 Zagreb</derivirana_varijabla>
  </DomainObject.Predmet.ProtustrankaWithAdressOIB>
  <DomainObject.Predmet.ProtustrankaNazivFormated>
    <izvorni_sadrzaj>FENIX- Domagoj j.d.o.o. za usluge</izvorni_sadrzaj>
    <derivirana_varijabla naziv="DomainObject.Predmet.ProtustrankaNazivFormated_1">FENIX- Domagoj j.d.o.o. za usluge</derivirana_varijabla>
  </DomainObject.Predmet.ProtustrankaNazivFormated>
  <DomainObject.Predmet.ProtustrankaNazivFormatedOIB>
    <izvorni_sadrzaj>FENIX- Domagoj j.d.o.o. za usluge, OIB 35405513892</izvorni_sadrzaj>
    <derivirana_varijabla naziv="DomainObject.Predmet.ProtustrankaNazivFormatedOIB_1">FENIX- Domagoj j.d.o.o. za usluge, OIB 35405513892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FENIX- Domagoj j.d.o.o. za usluge</item>
    </izvorni_sadrzaj>
    <derivirana_varijabla naziv="DomainObject.Predmet.ProtuStrankaListFormated_1">
      <item>FENIX- Domagoj j.d.o.o. za usluge</item>
    </derivirana_varijabla>
  </DomainObject.Predmet.ProtuStrankaListFormated>
  <DomainObject.Predmet.ProtuStrankaListFormatedOIB>
    <izvorni_sadrzaj>
      <item>FENIX- Domagoj j.d.o.o. za usluge, OIB 35405513892</item>
    </izvorni_sadrzaj>
    <derivirana_varijabla naziv="DomainObject.Predmet.ProtuStrankaListFormatedOIB_1">
      <item>FENIX- Domagoj j.d.o.o. za usluge, OIB 35405513892</item>
    </derivirana_varijabla>
  </DomainObject.Predmet.ProtuStrankaListFormatedOIB>
  <DomainObject.Predmet.ProtuStrankaListFormatedWithAdress>
    <izvorni_sadrzaj>
      <item>FENIX- Domagoj j.d.o.o. za usluge, Ulica grada Chicaga 9, 10000 Zagreb</item>
    </izvorni_sadrzaj>
    <derivirana_varijabla naziv="DomainObject.Predmet.ProtuStrankaListFormatedWithAdress_1">
      <item>FENIX- Domagoj j.d.o.o. za usluge, Ulica grada Chicaga 9, 10000 Zagreb</item>
    </derivirana_varijabla>
  </DomainObject.Predmet.ProtuStrankaListFormatedWithAdress>
  <DomainObject.Predmet.ProtuStrankaListFormatedWithAdressOIB>
    <izvorni_sadrzaj>
      <item>FENIX- Domagoj j.d.o.o. za usluge, OIB 35405513892, Ulica grada Chicaga 9, 10000 Zagreb</item>
    </izvorni_sadrzaj>
    <derivirana_varijabla naziv="DomainObject.Predmet.ProtuStrankaListFormatedWithAdressOIB_1">
      <item>FENIX- Domagoj j.d.o.o. za usluge, OIB 35405513892, Ulica grada Chicaga 9, 10000 Zagreb</item>
    </derivirana_varijabla>
  </DomainObject.Predmet.ProtuStrankaListFormatedWithAdressOIB>
  <DomainObject.Predmet.ProtuStrankaListNazivFormated>
    <izvorni_sadrzaj>
      <item>FENIX- Domagoj j.d.o.o. za usluge</item>
    </izvorni_sadrzaj>
    <derivirana_varijabla naziv="DomainObject.Predmet.ProtuStrankaListNazivFormated_1">
      <item>FENIX- Domagoj j.d.o.o. za usluge</item>
    </derivirana_varijabla>
  </DomainObject.Predmet.ProtuStrankaListNazivFormated>
  <DomainObject.Predmet.ProtuStrankaListNazivFormatedOIB>
    <izvorni_sadrzaj>
      <item>FENIX- Domagoj j.d.o.o. za usluge, OIB 35405513892</item>
    </izvorni_sadrzaj>
    <derivirana_varijabla naziv="DomainObject.Predmet.ProtuStrankaListNazivFormatedOIB_1">
      <item>FENIX- Domagoj j.d.o.o. za usluge, OIB 35405513892</item>
    </derivirana_varijabla>
  </DomainObject.Predmet.ProtuStrankaListNazivFormatedOIB>
  <DomainObject.Predmet.OstaliListFormated>
    <izvorni_sadrzaj>
      <item>Domagoj Grujić</item>
    </izvorni_sadrzaj>
    <derivirana_varijabla naziv="DomainObject.Predmet.OstaliListFormated_1">
      <item>Domagoj Grujić</item>
    </derivirana_varijabla>
  </DomainObject.Predmet.OstaliListFormated>
  <DomainObject.Predmet.OstaliListFormatedOIB>
    <izvorni_sadrzaj>
      <item>Domagoj Grujić, OIB 82167243424</item>
    </izvorni_sadrzaj>
    <derivirana_varijabla naziv="DomainObject.Predmet.OstaliListFormatedOIB_1">
      <item>Domagoj Grujić, OIB 82167243424</item>
    </derivirana_varijabla>
  </DomainObject.Predmet.OstaliListFormatedOIB>
  <DomainObject.Predmet.OstaliListFormatedWithAdress>
    <izvorni_sadrzaj>
      <item>Domagoj Grujić, Ulica Grada Chicaga 9, 10000 Zagreb</item>
    </izvorni_sadrzaj>
    <derivirana_varijabla naziv="DomainObject.Predmet.OstaliListFormatedWithAdress_1">
      <item>Domagoj Grujić, Ulica Grada Chicaga 9, 10000 Zagreb</item>
    </derivirana_varijabla>
  </DomainObject.Predmet.OstaliListFormatedWithAdress>
  <DomainObject.Predmet.OstaliListFormatedWithAdressOIB>
    <izvorni_sadrzaj>
      <item>Domagoj Grujić, OIB 82167243424, Ulica Grada Chicaga 9, 10000 Zagreb</item>
    </izvorni_sadrzaj>
    <derivirana_varijabla naziv="DomainObject.Predmet.OstaliListFormatedWithAdressOIB_1">
      <item>Domagoj Grujić, OIB 82167243424, Ulica Grada Chicaga 9, 10000 Zagreb</item>
    </derivirana_varijabla>
  </DomainObject.Predmet.OstaliListFormatedWithAdressOIB>
  <DomainObject.Predmet.OstaliListNazivFormated>
    <izvorni_sadrzaj>
      <item>Domagoj Grujić</item>
    </izvorni_sadrzaj>
    <derivirana_varijabla naziv="DomainObject.Predmet.OstaliListNazivFormated_1">
      <item>Domagoj Grujić</item>
    </derivirana_varijabla>
  </DomainObject.Predmet.OstaliListNazivFormated>
  <DomainObject.Predmet.OstaliListNazivFormatedOIB>
    <izvorni_sadrzaj>
      <item>Domagoj Grujić, OIB 82167243424</item>
    </izvorni_sadrzaj>
    <derivirana_varijabla naziv="DomainObject.Predmet.OstaliListNazivFormatedOIB_1">
      <item>Domagoj Grujić, OIB 82167243424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FENIX- Domagoj j.d.o.o. za usluge</izvorni_sadrzaj>
    <derivirana_varijabla naziv="DomainObject.Predmet.ProtustrankaIDrugi_1">FENIX- Domagoj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FENIX- Domagoj j.d.o.o. za usluge, OIB 35405513892, Ulica grada Chicaga 9, 10000 Zagreb</izvorni_sadrzaj>
    <derivirana_varijabla naziv="DomainObject.Predmet.ProtustrankaIDrugiAdressOIB_1">FENIX- Domagoj j.d.o.o. za usluge, OIB 35405513892, Ulica grada Chicaga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2018.</izvorni_sadrzaj>
    <derivirana_varijabla naziv="DomainObject.Predmet.OdlukaRjesenje.DatumDonosenjaOdluke_1">3.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St-1196/2017-20</izvorni_sadrzaj>
    <derivirana_varijabla naziv="DomainObject.Predmet.OdlukaRjesenje.Oznaka_1">St-1196/2017-20</derivirana_varijabla>
  </DomainObject.Predmet.OdlukaRjesenje.Oznaka>
  <DomainObject.Predmet.SudioniciListNaziv>
    <izvorni_sadrzaj>
      <item>FENIX- Domagoj j.d.o.o. za usluge</item>
      <item>FINA Regionalni centar Zagreb</item>
      <item>Domagoj Grujić</item>
    </izvorni_sadrzaj>
    <derivirana_varijabla naziv="DomainObject.Predmet.SudioniciListNaziv_1">
      <item>FENIX- Domagoj j.d.o.o. za usluge</item>
      <item>FINA Regionalni centar Zagreb</item>
      <item>Domagoj Grujić</item>
    </derivirana_varijabla>
  </DomainObject.Predmet.SudioniciListNaziv>
  <DomainObject.Predmet.SudioniciListAdressOIB>
    <izvorni_sadrzaj>
      <item>FENIX- Domagoj j.d.o.o. za usluge, OIB 35405513892, Ulica grada Chicaga 9,10000 Zagreb</item>
      <item>FINA Regionalni centar Zagreb, OIB 85821130368, Trg svibanjskih žrtava 1995. br. 1,10000 Zagreb</item>
      <item>Domagoj Grujić, OIB 82167243424, Ulica Grada Chicaga 9,10000 Zagreb</item>
    </izvorni_sadrzaj>
    <derivirana_varijabla naziv="DomainObject.Predmet.SudioniciListAdressOIB_1">
      <item>FENIX- Domagoj j.d.o.o. za usluge, OIB 35405513892, Ulica grada Chicaga 9,10000 Zagreb</item>
      <item>FINA Regionalni centar Zagreb, OIB 85821130368, Trg svibanjskih žrtava 1995. br. 1,10000 Zagreb</item>
      <item>Domagoj Grujić, OIB 82167243424, Ulica Grada Chicaga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35405513892</item>
      <item>, OIB 82167243424</item>
    </izvorni_sadrzaj>
    <derivirana_varijabla naziv="DomainObject.Predmet.SudioniciListNazivOIB_1">
      <item>, OIB 85821130368</item>
      <item>, OIB 35405513892</item>
      <item>, OIB 82167243424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D0C18-BD76-4FF9-AEE0-C1095C81B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431</properties:Words>
  <properties:Characters>2287</properties:Characters>
  <properties:Lines>76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2018-05-21T08:40:00Z</dcterms:created>
  <dc:creator>banka</dc:creator>
  <cp:lastModifiedBy>Snježana Andrijanić</cp:lastModifiedBy>
  <cp:lastPrinted>2018-05-21T08:38:00Z</cp:lastPrinted>
  <dcterms:modified xmlns:xsi="http://www.w3.org/2001/XMLSchema-instance" xsi:type="dcterms:W3CDTF">2018-05-22T06:40:00Z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 nagradi  steč.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