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e49f" w14:paraId="278e49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03A22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3372D" w:rsidP="00070A05" w:rsidR="00FD0178">
      <w:pPr>
        <w:jc w:val="center"/>
        <w:rPr>
          <w:rFonts w:hAnsi="Times New Roman" w:ascii="Times New Roman"/>
          <w:b/>
        </w:rPr>
      </w:pPr>
      <w:r w:rsidRPr="0053372D">
        <w:rPr>
          <w:rFonts w:hAnsi="Times New Roman" w:ascii="Times New Roman"/>
          <w:b/>
        </w:rPr>
        <w:t>DRAGA d.o.o. ROVINJ, Rovinj, Limski kanal 1, OIB: 99299008331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745E8D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3372D">
        <w:rPr>
          <w:rFonts w:hAnsi="Times New Roman" w:ascii="Times New Roman"/>
        </w:rPr>
        <w:t>08:45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745E8D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745E8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11D38">
        <w:rPr>
          <w:rFonts w:hAnsi="Times New Roman" w:ascii="Times New Roman"/>
        </w:rPr>
        <w:t>10</w:t>
      </w:r>
      <w:r w:rsidR="006D396B">
        <w:rPr>
          <w:rFonts w:hAnsi="Times New Roman" w:ascii="Times New Roman"/>
        </w:rPr>
        <w:t xml:space="preserve">. </w:t>
      </w:r>
      <w:r w:rsidR="00A11D38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A11D38">
        <w:rPr>
          <w:rFonts w:hAnsi="Times New Roman" w:ascii="Times New Roman"/>
        </w:rPr>
        <w:t>17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11D38">
        <w:rPr>
          <w:rFonts w:hAnsi="Times New Roman" w:ascii="Times New Roman"/>
        </w:rPr>
        <w:t>18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45E8D" w:rsidR="00745E8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5E8D" w:rsidP="00745E8D" w:rsidR="00745E8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podataka u spisu (uvjerenje MUP-a na listu </w:t>
      </w:r>
      <w:r w:rsidR="00C83337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 spisa i potvrde zk odjela OS Pula</w:t>
      </w:r>
      <w:r w:rsidR="00C83337">
        <w:rPr>
          <w:rFonts w:hAnsi="Times New Roman" w:ascii="Times New Roman"/>
        </w:rPr>
        <w:t>, SS Rovinj</w:t>
      </w:r>
      <w:r>
        <w:rPr>
          <w:rFonts w:hAnsi="Times New Roman" w:ascii="Times New Roman"/>
        </w:rPr>
        <w:t xml:space="preserve"> na listu </w:t>
      </w:r>
      <w:r w:rsidR="00C83337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 spisa) nije utvrđeno da dužnik ima imovine. Dužnik nije dostavio sudu popis imovine i obveza. </w:t>
      </w:r>
    </w:p>
    <w:p w:rsidRDefault="00745E8D" w:rsidP="00745E8D" w:rsidR="00745E8D">
      <w:pPr>
        <w:ind w:right="-288"/>
        <w:jc w:val="both"/>
        <w:rPr>
          <w:rFonts w:hAnsi="Times New Roman" w:ascii="Times New Roman"/>
        </w:rPr>
      </w:pPr>
    </w:p>
    <w:p w:rsidRDefault="00745E8D" w:rsidP="00745E8D" w:rsidR="00745E8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745E8D" w:rsidP="00745E8D" w:rsidR="00745E8D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745E8D" w:rsidP="00745E8D" w:rsidR="00745E8D">
      <w:pPr>
        <w:ind w:right="-288"/>
        <w:jc w:val="both"/>
        <w:rPr>
          <w:rFonts w:hAnsi="Times New Roman" w:ascii="Times New Roman"/>
        </w:rPr>
      </w:pPr>
    </w:p>
    <w:p w:rsidRDefault="00745E8D" w:rsidP="00745E8D" w:rsidR="00745E8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745E8D" w:rsidP="00745E8D" w:rsidR="00745E8D">
      <w:pPr>
        <w:ind w:right="-288"/>
        <w:jc w:val="both"/>
        <w:rPr>
          <w:rFonts w:hAnsi="Times New Roman" w:ascii="Times New Roman"/>
        </w:rPr>
      </w:pPr>
    </w:p>
    <w:p w:rsidRDefault="00745E8D" w:rsidP="00745E8D" w:rsidR="00745E8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Opr</w:t>
      </w:r>
      <w:r w:rsidR="00C83337">
        <w:rPr>
          <w:rFonts w:hAnsi="Times New Roman" w:ascii="Times New Roman"/>
        </w:rPr>
        <w:t xml:space="preserve">avomoćiti rješenje na listu 6-8 </w:t>
      </w:r>
      <w:r>
        <w:rPr>
          <w:rFonts w:hAnsi="Times New Roman" w:ascii="Times New Roman"/>
        </w:rPr>
        <w:t>spisa i dostaviti ga FINA-i.</w:t>
      </w:r>
    </w:p>
    <w:p w:rsidRDefault="00745E8D" w:rsidP="00745E8D" w:rsidR="00745E8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745E8D" w:rsidP="00745E8D" w:rsidR="00745E8D">
      <w:pPr>
        <w:ind w:right="-288"/>
        <w:jc w:val="both"/>
        <w:rPr>
          <w:rFonts w:hAnsi="Times New Roman" w:ascii="Times New Roman"/>
        </w:rPr>
      </w:pPr>
    </w:p>
    <w:p w:rsidRDefault="00745E8D" w:rsidP="00745E8D" w:rsidR="008B3034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070A05">
        <w:rPr>
          <w:rFonts w:hAnsi="Times New Roman" w:ascii="Times New Roman"/>
        </w:rPr>
        <w:t xml:space="preserve">Dovršeno u </w:t>
      </w:r>
      <w:r w:rsidR="00A11D38">
        <w:rPr>
          <w:rFonts w:hAnsi="Times New Roman" w:ascii="Times New Roman"/>
        </w:rPr>
        <w:t>08:55</w:t>
      </w:r>
      <w:r w:rsidR="008B3034"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E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3A22" w:rsidP="00950A71" w:rsidR="00950A7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718/2016-11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03A22">
      <w:rPr>
        <w:sz w:val="22"/>
        <w:szCs w:val="22"/>
      </w:rPr>
      <w:t>718/2016-11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3372D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45E8D"/>
    <w:rsid w:val="00753A24"/>
    <w:rsid w:val="00762F0D"/>
    <w:rsid w:val="00792854"/>
    <w:rsid w:val="00803A22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271C"/>
    <w:rsid w:val="009F687B"/>
    <w:rsid w:val="00A11D38"/>
    <w:rsid w:val="00A61E53"/>
    <w:rsid w:val="00A73FBB"/>
    <w:rsid w:val="00A830AE"/>
    <w:rsid w:val="00AB50C1"/>
    <w:rsid w:val="00AC33A7"/>
    <w:rsid w:val="00AE1BF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83337"/>
    <w:rsid w:val="00C917D3"/>
    <w:rsid w:val="00C91BCA"/>
    <w:rsid w:val="00CD254E"/>
    <w:rsid w:val="00CD2568"/>
    <w:rsid w:val="00CF7611"/>
    <w:rsid w:val="00D52A07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8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8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4777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2016.</izvorni_sadrzaj>
    <derivirana_varijabla naziv="DomainObject.StvarniPocetakDatum_1">13. lipnja 2016.</derivirana_varijabla>
  </DomainObject.StvarniPocetakDatum>
  <DomainObject.StvarniZavrsetakDatum>
    <izvorni_sadrzaj>13. lipnja 2016.</izvorni_sadrzaj>
    <derivirana_varijabla naziv="DomainObject.StvarniZavrsetakDatum_1">13. lipnja 2016.</derivirana_varijabla>
  </DomainObject.StvarniZavrsetakDatum>
  <DomainObject.PlaniraniZavrsetakDatum>
    <izvorni_sadrzaj>13. lipnja 2016.</izvorni_sadrzaj>
    <derivirana_varijabla naziv="DomainObject.PlaniraniZavrsetakDatum_1">13. lipnja 2016.</derivirana_varijabla>
  </DomainObject.PlaniraniZavrsetakDatum>
  <DomainObject.PlaniraniPocetakDatum>
    <izvorni_sadrzaj>13. lipnja 2016.</izvorni_sadrzaj>
    <derivirana_varijabla naziv="DomainObject.PlaniraniPocetakDatum_1">13. lipnja 2016.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DRAGA d.o.o. ROVINJ</item>
      <item>Silvano Milokanović</item>
      <item>FINANCIJSKA AGENCIJA, RC RIJEKA, PODRUŽNICA PULA, PULA</item>
      <item>Robert Matošević</item>
    </izvorni_sadrzaj>
    <derivirana_varijabla naziv="DomainObject.UcesnikSudskeRadnjeListNaziv_1">
      <item>DRAGA d.o.o. ROVINJ</item>
      <item>Silvano Milokanović</item>
      <item>FINANCIJSKA AGENCIJA, RC RIJEKA, PODRUŽNICA PULA, PULA</item>
      <item>Robert Matošević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 d.o.o. ROVINJ zastupanog po punomoćniku Silvano Milokanović; Robert Matošević</izvorni_sadrzaj>
    <derivirana_varijabla naziv="DomainObject.Predmet.ProtustrankaFormated_1">  DRAGA d.o.o. ROVINJ zastupanog po punomoćniku Silvano Milokanović; Robert Matošević</derivirana_varijabla>
  </DomainObject.Predmet.ProtustrankaFormated>
  <DomainObject.Predmet.ProtustrankaFormatedOIB>
    <izvorni_sadrzaj>  DRAGA d.o.o. ROVINJ, OIB 99299008331 zastupanog po punomoćniku Silvano Milokanović; Robert Matošević</izvorni_sadrzaj>
    <derivirana_varijabla naziv="DomainObject.Predmet.ProtustrankaFormatedOIB_1">  DRAGA d.o.o. ROVINJ, OIB 99299008331 zastupanog po punomoćniku Silvano Milokanović; Robert Matošević</derivirana_varijabla>
  </DomainObject.Predmet.ProtustrankaFormatedOIB>
  <DomainObject.Predmet.ProtustrankaFormatedWithAdress>
    <izvorni_sadrzaj> DRAGA d.o.o. ROVINJ, Limski kanal 1, 52210 Rovinj zastupanog po punomoćniku Silvano Milokanović; Robert Matošević</izvorni_sadrzaj>
    <derivirana_varijabla naziv="DomainObject.Predmet.ProtustrankaFormatedWithAdress_1"> DRAGA d.o.o. ROVINJ, Limski kanal 1, 52210 Rovinj zastupanog po punomoćniku Silvano Milokanović; Robert Matošević</derivirana_varijabla>
  </DomainObject.Predmet.ProtustrankaFormatedWithAdress>
  <DomainObject.Predmet.ProtustrankaFormatedWithAdressOIB>
    <izvorni_sadrzaj> DRAGA d.o.o. ROVINJ, OIB 99299008331, Limski kanal 1, 52210 Rovinj zastupanog po punomoćniku Silvano Milokanović; Robert Matošević</izvorni_sadrzaj>
    <derivirana_varijabla naziv="DomainObject.Predmet.ProtustrankaFormatedWithAdressOIB_1"> DRAGA d.o.o. ROVINJ, OIB 99299008331, Limski kanal 1, 52210 Rovinj zastupanog po punomoćniku Silvano Milokanović; Robert Matošević</derivirana_varijabla>
  </DomainObject.Predmet.ProtustrankaFormatedWithAdressOIB>
  <DomainObject.Predmet.ProtustrankaWithAdress>
    <izvorni_sadrzaj>DRAGA d.o.o. ROVINJ Limski kanal 1, 52210 Rovinj</izvorni_sadrzaj>
    <derivirana_varijabla naziv="DomainObject.Predmet.ProtustrankaWithAdress_1">DRAGA d.o.o. ROVINJ Limski kanal 1, 52210 Rovinj</derivirana_varijabla>
  </DomainObject.Predmet.ProtustrankaWithAdress>
  <DomainObject.Predmet.ProtustrankaWithAdressOIB>
    <izvorni_sadrzaj>DRAGA d.o.o. ROVINJ, OIB 99299008331, Limski kanal 1, 52210 Rovinj</izvorni_sadrzaj>
    <derivirana_varijabla naziv="DomainObject.Predmet.ProtustrankaWithAdressOIB_1">DRAGA d.o.o. ROVINJ, OIB 99299008331, Limski kanal 1, 52210 Rovinj</derivirana_varijabla>
  </DomainObject.Predmet.ProtustrankaWithAdressOIB>
  <DomainObject.Predmet.ProtustrankaNazivFormated>
    <izvorni_sadrzaj>DRAGA d.o.o. ROVINJ</izvorni_sadrzaj>
    <derivirana_varijabla naziv="DomainObject.Predmet.ProtustrankaNazivFormated_1">DRAGA d.o.o. ROVINJ</derivirana_varijabla>
  </DomainObject.Predmet.ProtustrankaNazivFormated>
  <DomainObject.Predmet.ProtustrankaNazivFormatedOIB>
    <izvorni_sadrzaj>DRAGA d.o.o. ROVINJ, OIB 99299008331</izvorni_sadrzaj>
    <derivirana_varijabla naziv="DomainObject.Predmet.ProtustrankaNazivFormatedOIB_1">DRAGA d.o.o. ROVINJ, OIB 99299008331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69419.59</izvorni_sadrzaj>
    <derivirana_varijabla naziv="DomainObject.Predmet.TrenutnaVrijednost_1">69419.59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 d.o.o. ROVINJ zastupanog po punomoćniku Silvano Milokanović; Robert Matošević</item>
    </izvorni_sadrzaj>
    <derivirana_varijabla naziv="DomainObject.Predmet.ProtuStrankaListFormated_1">
      <item>DRAGA d.o.o. ROVINJ zastupanog po punomoćniku Silvano Milokanović; Robert Matošević</item>
    </derivirana_varijabla>
  </DomainObject.Predmet.ProtuStrankaListFormated>
  <DomainObject.Predmet.ProtuStrankaListFormatedOIB>
    <izvorni_sadrzaj>
      <item>DRAGA d.o.o. ROVINJ, OIB 99299008331 zastupanog po punomoćniku Silvano Milokanović; Robert Matošević</item>
    </izvorni_sadrzaj>
    <derivirana_varijabla naziv="DomainObject.Predmet.ProtuStrankaListFormatedOIB_1">
      <item>DRAGA d.o.o. ROVINJ, OIB 99299008331 zastupanog po punomoćniku Silvano Milokanović; Robert Matošević</item>
    </derivirana_varijabla>
  </DomainObject.Predmet.ProtuStrankaListFormatedOIB>
  <DomainObject.Predmet.ProtuStrankaListFormatedWithAdress>
    <izvorni_sadrzaj>
      <item>DRAGA d.o.o. ROVINJ, Limski kanal 1, 52210 Rovinj zastupanog po punomoćniku Silvano Milokanović; Robert Matošević</item>
    </izvorni_sadrzaj>
    <derivirana_varijabla naziv="DomainObject.Predmet.ProtuStrankaListFormatedWithAdress_1">
      <item>DRAGA d.o.o. ROVINJ, Limski kanal 1, 52210 Rovinj zastupanog po punomoćniku Silvano Milokanović; Robert Matošević</item>
    </derivirana_varijabla>
  </DomainObject.Predmet.ProtuStrankaListFormatedWithAdress>
  <DomainObject.Predmet.ProtuStrankaListFormatedWithAdressOIB>
    <izvorni_sadrzaj>
      <item>DRAGA d.o.o. ROVINJ, OIB 99299008331, Limski kanal 1, 52210 Rovinj zastupanog po punomoćniku Silvano Milokanović; Robert Matošević</item>
    </izvorni_sadrzaj>
    <derivirana_varijabla naziv="DomainObject.Predmet.ProtuStrankaListFormatedWithAdressOIB_1">
      <item>DRAGA d.o.o. ROVINJ, OIB 99299008331, Limski kanal 1, 52210 Rovinj zastupanog po punomoćniku Silvano Milokanović; Robert Matošević</item>
    </derivirana_varijabla>
  </DomainObject.Predmet.ProtuStrankaListFormatedWithAdressOIB>
  <DomainObject.Predmet.ProtuStrankaListNazivFormated>
    <izvorni_sadrzaj>
      <item>DRAGA d.o.o. ROVINJ</item>
    </izvorni_sadrzaj>
    <derivirana_varijabla naziv="DomainObject.Predmet.ProtuStrankaListNazivFormated_1">
      <item>DRAGA d.o.o. ROVINJ</item>
    </derivirana_varijabla>
  </DomainObject.Predmet.ProtuStrankaListNazivFormated>
  <DomainObject.Predmet.ProtuStrankaListNazivFormatedOIB>
    <izvorni_sadrzaj>
      <item>DRAGA d.o.o. ROVINJ, OIB 99299008331</item>
    </izvorni_sadrzaj>
    <derivirana_varijabla naziv="DomainObject.Predmet.ProtuStrankaListNazivFormatedOIB_1">
      <item>DRAGA d.o.o. ROVINJ, OIB 99299008331</item>
    </derivirana_varijabla>
  </DomainObject.Predmet.ProtuStrankaListNazivFormatedOIB>
  <DomainObject.Predmet.OstaliListFormated>
    <izvorni_sadrzaj>
      <item>Silvano Milokanović punomoćnik sudionika u postupku DRAGA d.o.o. ROVINJ</item>
      <item>Robert Matošević punomoćnik sudionika u postupku DRAGA d.o.o. ROVINJ</item>
    </izvorni_sadrzaj>
    <derivirana_varijabla naziv="DomainObject.Predmet.OstaliListFormated_1">
      <item>Silvano Milokanović punomoćnik sudionika u postupku DRAGA d.o.o. ROVINJ</item>
      <item>Robert Matošević punomoćnik sudionika u postupku DRAGA d.o.o. ROVINJ</item>
    </derivirana_varijabla>
  </DomainObject.Predmet.OstaliListFormated>
  <DomainObject.Predmet.OstaliListFormatedOIB>
    <izvorni_sadrzaj>
      <item>Silvano Milokanović, OIB 09380343962 punomoćnik sudionika u postupku DRAGA d.o.o. ROVINJ</item>
      <item>Robert Matošević, OIB 41222561776 punomoćnik sudionika u postupku DRAGA d.o.o. ROVINJ</item>
    </izvorni_sadrzaj>
    <derivirana_varijabla naziv="DomainObject.Predmet.OstaliListFormatedOIB_1">
      <item>Silvano Milokanović, OIB 09380343962 punomoćnik sudionika u postupku DRAGA d.o.o. ROVINJ</item>
      <item>Robert Matošević, OIB 41222561776 punomoćnik sudionika u postupku DRAGA d.o.o. ROVINJ</item>
    </derivirana_varijabla>
  </DomainObject.Predmet.OstaliListFormatedOIB>
  <DomainObject.Predmet.OstaliListFormatedWithAdress>
    <izvorni_sadrzaj>
      <item>Silvano Milokanović, Gambetići 4, 52463 Gambetići punomoćnik sudionika u postupku DRAGA d.o.o. ROVINJ</item>
      <item>Robert Matošević, Tratinska 44, 10000 Zagreb punomoćnik sudionika u postupku DRAGA d.o.o. ROVINJ</item>
    </izvorni_sadrzaj>
    <derivirana_varijabla naziv="DomainObject.Predmet.OstaliListFormatedWithAdress_1">
      <item>Silvano Milokanović, Gambetići 4, 52463 Gambetići punomoćnik sudionika u postupku DRAGA d.o.o. ROVINJ</item>
      <item>Robert Matošević, Tratinska 44, 10000 Zagreb punomoćnik sudionika u postupku DRAGA d.o.o. ROVINJ</item>
    </derivirana_varijabla>
  </DomainObject.Predmet.OstaliListFormatedWithAdress>
  <DomainObject.Predmet.OstaliListFormatedWithAdressOIB>
    <izvorni_sadrzaj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izvorni_sadrzaj>
    <derivirana_varijabla naziv="DomainObject.Predmet.OstaliListFormatedWithAdressOIB_1"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derivirana_varijabla>
  </DomainObject.Predmet.OstaliListFormatedWithAdressOIB>
  <DomainObject.Predmet.OstaliListNazivFormated>
    <izvorni_sadrzaj>
      <item>Silvano Milokanović</item>
      <item>Robert Matošević</item>
    </izvorni_sadrzaj>
    <derivirana_varijabla naziv="DomainObject.Predmet.OstaliListNazivFormated_1">
      <item>Silvano Milokanović</item>
      <item>Robert Matošević</item>
    </derivirana_varijabla>
  </DomainObject.Predmet.OstaliListNazivFormated>
  <DomainObject.Predmet.OstaliListNazivFormatedOIB>
    <izvorni_sadrzaj>
      <item>Silvano Milokanović, OIB 09380343962</item>
      <item>Robert Matošević, OIB 41222561776</item>
    </izvorni_sadrzaj>
    <derivirana_varijabla naziv="DomainObject.Predmet.OstaliListNazivFormatedOIB_1">
      <item>Silvano Milokanović, OIB 09380343962</item>
      <item>Robert Matošević, OIB 41222561776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 d.o.o. ROVINJ</izvorni_sadrzaj>
    <derivirana_varijabla naziv="DomainObject.Predmet.ProtustrankaIDrugi_1">DRAGA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DRAGA d.o.o. ROVINJ, OIB 99299008331, Limski kanal 1, 52210 Rovinj</izvorni_sadrzaj>
    <derivirana_varijabla naziv="DomainObject.Predmet.ProtustrankaIDrugiAdressOIB_1">DRAGA d.o.o. ROVINJ, OIB 99299008331, Limski kanal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 d.o.o. ROVINJ</item>
      <item>Silvano Milokanović</item>
      <item>Robert Matošević</item>
    </izvorni_sadrzaj>
    <derivirana_varijabla naziv="DomainObject.Predmet.SudioniciListNaziv_1">
      <item>FINANCIJSKA AGENCIJA, RC RIJEKA, PODRUŽNICA PULA, PULA</item>
      <item>DRAGA d.o.o. ROVINJ</item>
      <item>Silvano Milokanović</item>
      <item>Robert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izvorni_sadrzaj>
    <derivirana_varijabla naziv="DomainObject.Predmet.SudioniciListAdressOIB_1"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99299008331</item>
      <item>, OIB 09380343962</item>
      <item>, OIB 41222561776</item>
    </izvorni_sadrzaj>
    <derivirana_varijabla naziv="DomainObject.Predmet.SudioniciListNazivOIB_1">
      <item>, OIB 85821130368</item>
      <item>, OIB 99299008331</item>
      <item>, OIB 09380343962</item>
      <item>, OIB 41222561776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D3868-5FC7-4749-82F9-7F4654D09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1253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1553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2016-06-13T06:01:00Z</dcterms:created>
  <dc:creator>epincin</dc:creator>
  <cp:lastModifiedBy>Sanja Prodan</cp:lastModifiedBy>
  <cp:lastPrinted>2016-06-14T08:49:00Z</cp:lastPrinted>
  <dcterms:modified xmlns:xsi="http://www.w3.org/2001/XMLSchema-instance" xsi:type="dcterms:W3CDTF">2016-06-23T08:14:00Z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