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028e" w14:paraId="1b3028e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4B022F">
        <w:rPr>
          <w:lang w:val="hr-HR"/>
        </w:rPr>
        <w:t>St-835/15-4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B022F">
        <w:t>RAJSKI j.d.o.o. za ugostiteljstvo i trgovinu, OIB:31435054059 sa sjedištem u Koprivnička 62, 48000 Reka</w:t>
      </w:r>
      <w:r w:rsidR="0013141D">
        <w:t>, dana 20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B022F">
        <w:t>RAJSKI j.d.o.o. za ugostiteljstvo i trgovinu, OIB:31435054059 sa sjedištem u Koprivnička 62, 48000 Reka</w:t>
      </w:r>
      <w:r w:rsidR="00830E49">
        <w:t xml:space="preserve">, iznosi </w:t>
      </w:r>
      <w:r w:rsidR="004B022F">
        <w:t>47.308,50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B022F">
        <w:t>direktor</w:t>
      </w:r>
      <w:r w:rsidR="002E00D7">
        <w:t xml:space="preserve"> dužnika </w:t>
      </w:r>
      <w:r w:rsidR="004B022F">
        <w:t>Damir Rajski, OIB: 04038709860,Ivanić-Grad, Ulica Lipa 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B022F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4B022F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B022F">
        <w:rPr>
          <w:lang w:val="hr-HR"/>
        </w:rPr>
        <w:t>18.11.2015.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B022F">
        <w:t>RAJSKI j.d.o.o. za ugostiteljstvo i trgovinu, OIB:31435054059 sa sjedištem u Koprivnička 62, 48000 Reka</w:t>
      </w:r>
      <w:r>
        <w:t>, navodeći da du</w:t>
      </w:r>
      <w:r w:rsidR="00715C85">
        <w:t xml:space="preserve">žnik na dan </w:t>
      </w:r>
      <w:r w:rsidR="004B022F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B022F">
        <w:t>47.308,50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3141D">
        <w:rPr>
          <w:lang w:val="hr-HR"/>
        </w:rPr>
        <w:t>20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A2B" w:rsidP="007F64E0" w:rsidR="00413A2B">
      <w:r>
        <w:separator/>
      </w:r>
    </w:p>
  </w:endnote>
  <w:endnote w:id="0" w:type="continuationSeparator">
    <w:p w:rsidRDefault="00413A2B" w:rsidP="007F64E0" w:rsidR="00413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A2B" w:rsidP="007F64E0" w:rsidR="00413A2B">
      <w:r>
        <w:separator/>
      </w:r>
    </w:p>
  </w:footnote>
  <w:footnote w:id="0" w:type="continuationSeparator">
    <w:p w:rsidRDefault="00413A2B" w:rsidP="007F64E0" w:rsidR="00413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1D41" w:rsidRPr="00FF1D41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4B022F">
      <w:rPr>
        <w:lang w:val="hr-HR"/>
      </w:rPr>
      <w:t>St-835/15-4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41D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A2B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22F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1D41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j.d.o.o. za ugostiteljstvo i trgovinu</izvorni_sadrzaj>
    <derivirana_varijabla naziv="DomainObject.Predmet.ProtustrankaFormated_1">  RAJSKI j.d.o.o. za ugostiteljstvo i trgovinu</derivirana_varijabla>
  </DomainObject.Predmet.ProtustrankaFormated>
  <DomainObject.Predmet.ProtustrankaFormatedOIB>
    <izvorni_sadrzaj>  RAJSKI j.d.o.o. za ugostiteljstvo i trgovinu, OIB 31435054059</izvorni_sadrzaj>
    <derivirana_varijabla naziv="DomainObject.Predmet.ProtustrankaFormatedOIB_1">  RAJSKI j.d.o.o. za ugostiteljstvo i trgovinu, OIB 31435054059</derivirana_varijabla>
  </DomainObject.Predmet.ProtustrankaFormatedOIB>
  <DomainObject.Predmet.ProtustrankaFormatedWithAdress>
    <izvorni_sadrzaj> RAJSKI j.d.o.o. za ugostiteljstvo i trgovinu, Koprivnička 62, 48000 Reka</izvorni_sadrzaj>
    <derivirana_varijabla naziv="DomainObject.Predmet.ProtustrankaFormatedWithAdress_1"> RAJSKI j.d.o.o. za ugostiteljstvo i trgovinu, Koprivnička 62, 48000 Reka</derivirana_varijabla>
  </DomainObject.Predmet.ProtustrankaFormatedWithAdress>
  <DomainObject.Predmet.ProtustrankaFormatedWithAdressOIB>
    <izvorni_sadrzaj> RAJSKI j.d.o.o. za ugostiteljstvo i trgovinu, OIB 31435054059, Koprivnička 62, 48000 Reka</izvorni_sadrzaj>
    <derivirana_varijabla naziv="DomainObject.Predmet.ProtustrankaFormatedWithAdressOIB_1"> RAJSKI j.d.o.o. za ugostiteljstvo i trgovinu, OIB 31435054059, Koprivnička 62, 48000 Reka</derivirana_varijabla>
  </DomainObject.Predmet.ProtustrankaFormatedWithAdressOIB>
  <DomainObject.Predmet.ProtustrankaWithAdress>
    <izvorni_sadrzaj>RAJSKI j.d.o.o. za ugostiteljstvo i trgovinu Koprivnička 62, 48000 Reka</izvorni_sadrzaj>
    <derivirana_varijabla naziv="DomainObject.Predmet.ProtustrankaWithAdress_1">RAJSKI j.d.o.o. za ugostiteljstvo i trgovinu Koprivnička 62, 48000 Reka</derivirana_varijabla>
  </DomainObject.Predmet.ProtustrankaWithAdress>
  <DomainObject.Predmet.ProtustrankaWithAdressOIB>
    <izvorni_sadrzaj>RAJSKI j.d.o.o. za ugostiteljstvo i trgovinu, OIB 31435054059, Koprivnička 62, 48000 Reka</izvorni_sadrzaj>
    <derivirana_varijabla naziv="DomainObject.Predmet.ProtustrankaWithAdressOIB_1">RAJSKI j.d.o.o. za ugostiteljstvo i trgovinu, OIB 31435054059, Koprivnička 62, 48000 Reka</derivirana_varijabla>
  </DomainObject.Predmet.ProtustrankaWithAdressOIB>
  <DomainObject.Predmet.ProtustrankaNazivFormated>
    <izvorni_sadrzaj>RAJSKI j.d.o.o. za ugostiteljstvo i trgovinu</izvorni_sadrzaj>
    <derivirana_varijabla naziv="DomainObject.Predmet.ProtustrankaNazivFormated_1">RAJSKI j.d.o.o. za ugostiteljstvo i trgovinu</derivirana_varijabla>
  </DomainObject.Predmet.ProtustrankaNazivFormated>
  <DomainObject.Predmet.ProtustrankaNazivFormatedOIB>
    <izvorni_sadrzaj>RAJSKI j.d.o.o. za ugostiteljstvo i trgovinu, OIB 31435054059</izvorni_sadrzaj>
    <derivirana_varijabla naziv="DomainObject.Predmet.ProtustrankaNazivFormatedOIB_1">RAJSKI j.d.o.o. za ugostiteljstvo i trgovinu, OIB 31435054059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47308.50</izvorni_sadrzaj>
    <derivirana_varijabla naziv="DomainObject.Predmet.TrenutnaVrijednost_1">47308.50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RAJSKI j.d.o.o. za ugostiteljstvo i trgovinu</item>
    </izvorni_sadrzaj>
    <derivirana_varijabla naziv="DomainObject.Predmet.ProtuStrankaListFormated_1">
      <item>RAJSKI j.d.o.o. za ugostiteljstvo i trgovinu</item>
    </derivirana_varijabla>
  </DomainObject.Predmet.ProtuStrankaListFormated>
  <DomainObject.Predmet.ProtuStrankaListFormatedOIB>
    <izvorni_sadrzaj>
      <item>RAJSKI j.d.o.o. za ugostiteljstvo i trgovinu, OIB 31435054059</item>
    </izvorni_sadrzaj>
    <derivirana_varijabla naziv="DomainObject.Predmet.ProtuStrankaListFormatedOIB_1">
      <item>RAJSKI j.d.o.o. za ugostiteljstvo i trgovinu, OIB 31435054059</item>
    </derivirana_varijabla>
  </DomainObject.Predmet.ProtuStrankaListFormatedOIB>
  <DomainObject.Predmet.ProtuStrankaListFormatedWithAdress>
    <izvorni_sadrzaj>
      <item>RAJSKI j.d.o.o. za ugostiteljstvo i trgovinu, Koprivnička 62, 48000 Reka</item>
    </izvorni_sadrzaj>
    <derivirana_varijabla naziv="DomainObject.Predmet.ProtuStrankaListFormatedWithAdress_1">
      <item>RAJSKI j.d.o.o. za ugostiteljstvo i trgovinu, Koprivnička 62, 48000 Reka</item>
    </derivirana_varijabla>
  </DomainObject.Predmet.ProtuStrankaListFormatedWithAdress>
  <DomainObject.Predmet.ProtuStrankaListFormatedWithAdressOIB>
    <izvorni_sadrzaj>
      <item>RAJSKI j.d.o.o. za ugostiteljstvo i trgovinu, OIB 31435054059, Koprivnička 62, 48000 Reka</item>
    </izvorni_sadrzaj>
    <derivirana_varijabla naziv="DomainObject.Predmet.ProtuStrankaListFormatedWithAdressOIB_1">
      <item>RAJSKI j.d.o.o. za ugostiteljstvo i trgovinu, OIB 31435054059, Koprivnička 62, 48000 Reka</item>
    </derivirana_varijabla>
  </DomainObject.Predmet.ProtuStrankaListFormatedWithAdressOIB>
  <DomainObject.Predmet.ProtuStrankaListNazivFormated>
    <izvorni_sadrzaj>
      <item>RAJSKI j.d.o.o. za ugostiteljstvo i trgovinu</item>
    </izvorni_sadrzaj>
    <derivirana_varijabla naziv="DomainObject.Predmet.ProtuStrankaListNazivFormated_1">
      <item>RAJSKI j.d.o.o. za ugostiteljstvo i trgovinu</item>
    </derivirana_varijabla>
  </DomainObject.Predmet.ProtuStrankaListNazivFormated>
  <DomainObject.Predmet.ProtuStrankaListNazivFormatedOIB>
    <izvorni_sadrzaj>
      <item>RAJSKI j.d.o.o. za ugostiteljstvo i trgovinu, OIB 31435054059</item>
    </izvorni_sadrzaj>
    <derivirana_varijabla naziv="DomainObject.Predmet.ProtuStrankaListNazivFormatedOIB_1">
      <item>RAJSKI j.d.o.o. za ugostiteljstvo i trgovinu, OIB 31435054059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RAJSKI j.d.o.o. za ugostiteljstvo i trgovinu</izvorni_sadrzaj>
    <derivirana_varijabla naziv="DomainObject.Predmet.ProtustrankaIDrugi_1">RAJSKI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RAJSKI j.d.o.o. za ugostiteljstvo i trgovinu, OIB 31435054059, Koprivnička 62, 48000 Reka</izvorni_sadrzaj>
    <derivirana_varijabla naziv="DomainObject.Predmet.ProtustrankaIDrugiAdressOIB_1">RAJSKI j.d.o.o. za ugostiteljstvo i trgovinu, OIB 31435054059, Koprivnička 62,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RAJSKI j.d.o.o. za ugostiteljstvo i trgovinu</item>
      <item>Sudski registar</item>
      <item>e-Oglasna ploča</item>
    </izvorni_sadrzaj>
    <derivirana_varijabla naziv="DomainObject.Predmet.SudioniciListNaziv_1">
      <item>Financijska agencija</item>
      <item>RAJSKI j.d.o.o.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RAJSKI j.d.o.o. za ugostiteljstvo i trgovinu, OIB 31435054059, Koprivnička 62,48000 Reka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RAJSKI j.d.o.o. za ugostiteljstvo i trgovinu, OIB 31435054059, Koprivnička 62,48000 Reka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31435054059</item>
      <item>, OIB null</item>
    </izvorni_sadrzaj>
    <derivirana_varijabla naziv="DomainObject.Predmet.SudioniciListNazivOIB_1">
      <item>, OIB null</item>
      <item>, OIB 85821130368</item>
      <item>, OIB 31435054059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2584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2015-11-20T08:38:00Z</dcterms:created>
  <dc:creator>user</dc:creator>
  <cp:lastModifiedBy>Marko Makaj</cp:lastModifiedBy>
  <cp:lastPrinted>2015-11-20T08:38:00Z</cp:lastPrinted>
  <dcterms:modified xmlns:xsi="http://www.w3.org/2001/XMLSchema-instance" xsi:type="dcterms:W3CDTF">2015-11-20T08:41:00Z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