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8719" w14:paraId="2348719" w:rsidRDefault="00551F4E" w:rsidP="00551F4E" w:rsidR="00551F4E">
      <w:pPr>
        <w:jc w:val="right"/>
        <w15:collapsed w:val="false"/>
        <w:rPr>
          <w:b/>
          <w:lang w:val="hr-HR"/>
        </w:rPr>
      </w:pPr>
      <w:bookmarkStart w:name="_GoBack" w:id="0"/>
      <w:bookmarkEnd w:id="0"/>
      <w:r>
        <w:rPr>
          <w:noProof/>
          <w:lang w:eastAsia="hr-HR" w:val="hr-HR"/>
        </w:rPr>
        <w:t xml:space="preserve">              </w:t>
      </w:r>
      <w:r w:rsidR="0063323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Pr>
          <w:b/>
          <w:lang w:val="hr-HR"/>
        </w:rPr>
        <w:t>Posl. br.</w:t>
      </w:r>
      <w:r w:rsidRPr="003734BE">
        <w:rPr>
          <w:b/>
          <w:lang w:val="hr-HR"/>
        </w:rPr>
        <w:t xml:space="preserve"> 12. St-</w:t>
      </w:r>
      <w:r w:rsidR="002E29ED">
        <w:rPr>
          <w:b/>
        </w:rPr>
        <w:t>2011</w:t>
      </w:r>
      <w:r w:rsidR="00515704">
        <w:rPr>
          <w:b/>
          <w:lang w:val="hr-HR"/>
        </w:rPr>
        <w:t>/2016</w:t>
      </w:r>
    </w:p>
    <w:p w:rsidRDefault="00551F4E" w:rsidP="00551F4E" w:rsidR="00551F4E" w:rsidRPr="00551F4E">
      <w:pPr>
        <w:jc w:val="right"/>
        <w:rPr>
          <w:b/>
          <w:sz w:val="8"/>
          <w:szCs w:val="8"/>
          <w:lang w:val="hr-HR"/>
        </w:rPr>
      </w:pPr>
    </w:p>
    <w:p w:rsidRDefault="00551F4E" w:rsidP="00551F4E" w:rsidR="00551F4E" w:rsidRPr="003734BE">
      <w:pPr>
        <w:pStyle w:val="Naslov1"/>
        <w:jc w:val="both"/>
      </w:pPr>
      <w:r w:rsidRPr="003734BE">
        <w:t>REPUBLIKA HRVATSKA</w:t>
      </w:r>
    </w:p>
    <w:p w:rsidRDefault="00551F4E" w:rsidP="00551F4E" w:rsidR="00551F4E"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551F4E" w:rsidP="00551F4E" w:rsidR="00551F4E" w:rsidRPr="003734BE">
      <w:pPr>
        <w:rPr>
          <w:b/>
          <w:lang w:val="hr-HR"/>
        </w:rPr>
      </w:pPr>
      <w:r w:rsidRPr="003734BE">
        <w:rPr>
          <w:b/>
          <w:lang w:val="hr-HR"/>
        </w:rPr>
        <w:t>Split, Sukoišanska br. 6</w:t>
      </w:r>
    </w:p>
    <w:p w:rsidRDefault="00551F4E" w:rsidP="00551F4E" w:rsidR="00551F4E" w:rsidRPr="00F428B8">
      <w:pPr>
        <w:rPr>
          <w:sz w:val="20"/>
          <w:szCs w:val="20"/>
          <w:lang w:val="hr-HR"/>
        </w:rPr>
      </w:pPr>
    </w:p>
    <w:p w:rsidRDefault="00551F4E" w:rsidP="00551F4E" w:rsidR="00551F4E">
      <w:pPr>
        <w:pStyle w:val="Naslov1"/>
      </w:pP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w:t>
      </w:r>
      <w:r w:rsidRPr="003734BE">
        <w:t xml:space="preserve">A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w:t>
      </w:r>
      <w:r w:rsidRPr="003734BE">
        <w:t>A</w:t>
      </w:r>
    </w:p>
    <w:p w:rsidRDefault="00551F4E" w:rsidP="00551F4E" w:rsidR="00551F4E" w:rsidRPr="00403F01">
      <w:pPr>
        <w:rPr>
          <w:lang w:eastAsia="hr-HR" w:val="hr-HR"/>
        </w:rPr>
      </w:pPr>
    </w:p>
    <w:p w:rsidRDefault="00551F4E" w:rsidP="00551F4E" w:rsidR="00551F4E" w:rsidRPr="00551F4E">
      <w:pPr>
        <w:pStyle w:val="Naslov2"/>
        <w:rPr>
          <w:bCs/>
          <w:szCs w:val="24"/>
        </w:rPr>
      </w:pPr>
      <w:r>
        <w:rPr>
          <w:b/>
          <w:bCs/>
          <w:szCs w:val="24"/>
        </w:rPr>
        <w:t>R J E Š E NJ E</w:t>
      </w:r>
    </w:p>
    <w:p w:rsidRDefault="00551F4E" w:rsidP="00551F4E" w:rsidR="00551F4E" w:rsidRPr="00CD4859">
      <w:pPr>
        <w:rPr>
          <w:lang w:val="hr-HR"/>
        </w:rPr>
      </w:pPr>
    </w:p>
    <w:p w:rsidRDefault="00551F4E" w:rsidP="00515704" w:rsidR="00D4027A" w:rsidRPr="00FB46C2">
      <w:pPr>
        <w:pStyle w:val="Tijeloteksta"/>
        <w:rPr>
          <w:sz w:val="16"/>
          <w:szCs w:val="16"/>
          <w:lang w:val="hr-HR"/>
        </w:rPr>
      </w:pPr>
      <w:r w:rsidRPr="003734BE">
        <w:rPr>
          <w:lang w:val="hr-HR"/>
        </w:rPr>
        <w:tab/>
      </w:r>
      <w:r w:rsidR="00515704" w:rsidRPr="00515704">
        <w:rPr>
          <w:lang w:val="hr-HR"/>
        </w:rPr>
        <w:t xml:space="preserve">Trgovački sud u Splitu, po sucu tog suda Pašku Bačiću, kao stečajnom sucu, u </w:t>
      </w:r>
      <w:r w:rsidR="00CD4859">
        <w:rPr>
          <w:lang w:val="hr-HR"/>
        </w:rPr>
        <w:t xml:space="preserve">stečajnom </w:t>
      </w:r>
      <w:r w:rsidR="00515704" w:rsidRPr="00515704">
        <w:rPr>
          <w:lang w:val="hr-HR"/>
        </w:rPr>
        <w:t xml:space="preserve">postupku povodom prijedloga predlagatelja FINANCIJSKE AGENCIJE, Regionalni centar Split, Mažuranićevo šetalište 24b, OIB: 85821130368, za otvaranje stečajnog postupka nad dužnikom </w:t>
      </w:r>
      <w:r w:rsidR="002E29ED" w:rsidRPr="002E29ED">
        <w:rPr>
          <w:lang w:val="hr-HR"/>
        </w:rPr>
        <w:t>PEŠKAFONDO d.o.o. Split, Put Žnjana 27/D, OIB: 67654325003</w:t>
      </w:r>
      <w:r w:rsidR="00515704" w:rsidRPr="00515704">
        <w:rPr>
          <w:lang w:val="hr-HR"/>
        </w:rPr>
        <w:t xml:space="preserve">, dana </w:t>
      </w:r>
      <w:r w:rsidR="002E29ED">
        <w:rPr>
          <w:lang w:val="hr-HR"/>
        </w:rPr>
        <w:t>1. rujna</w:t>
      </w:r>
      <w:r w:rsidR="00515704" w:rsidRPr="00515704">
        <w:rPr>
          <w:lang w:val="hr-HR"/>
        </w:rPr>
        <w:t xml:space="preserve"> 2017. godine</w:t>
      </w:r>
    </w:p>
    <w:p w:rsidRDefault="00382327" w:rsidP="00D4027A" w:rsidR="00382327" w:rsidRPr="00354870">
      <w:pPr>
        <w:rPr>
          <w:sz w:val="20"/>
          <w:szCs w:val="20"/>
          <w:lang w:val="hr-HR"/>
        </w:rPr>
      </w:pPr>
    </w:p>
    <w:p w:rsidRDefault="00CD4859" w:rsidP="00D4027A" w:rsidR="00CD4859" w:rsidRPr="00F64F6A">
      <w:pPr>
        <w:rPr>
          <w:sz w:val="16"/>
          <w:szCs w:val="16"/>
          <w:lang w:val="hr-HR"/>
        </w:rPr>
      </w:pPr>
    </w:p>
    <w:p w:rsidRDefault="00803902" w:rsidP="00D4027A" w:rsidR="00D4027A" w:rsidRPr="00A5440A">
      <w:pPr>
        <w:jc w:val="center"/>
        <w:rPr>
          <w:lang w:val="hr-HR"/>
        </w:rPr>
      </w:pPr>
      <w:r w:rsidRPr="00A5440A">
        <w:rPr>
          <w:lang w:val="hr-HR"/>
        </w:rPr>
        <w:t>r i j e š i o</w:t>
      </w:r>
      <w:r w:rsidR="00D4027A" w:rsidRPr="00A5440A">
        <w:rPr>
          <w:lang w:val="hr-HR"/>
        </w:rPr>
        <w:t xml:space="preserve">   j e                                               </w:t>
      </w:r>
    </w:p>
    <w:p w:rsidRDefault="00763508" w:rsidP="00763508" w:rsidR="00763508" w:rsidRPr="00A5440A">
      <w:pPr>
        <w:rPr>
          <w:lang w:val="hr-HR"/>
        </w:rPr>
      </w:pPr>
    </w:p>
    <w:p w:rsidRDefault="00515704" w:rsidP="001E5134" w:rsidR="00763508" w:rsidRPr="001E5134">
      <w:pPr>
        <w:ind w:left="705"/>
        <w:jc w:val="both"/>
      </w:pPr>
      <w:r>
        <w:t>I</w:t>
      </w:r>
      <w:r w:rsidR="00763508" w:rsidRPr="00A5440A">
        <w:t xml:space="preserve">. </w:t>
      </w:r>
      <w:r w:rsidR="00763508" w:rsidRPr="00A5440A">
        <w:rPr>
          <w:lang w:val="hr-HR"/>
        </w:rPr>
        <w:t xml:space="preserve">Određuju se mjere osiguranja te se dužniku </w:t>
      </w:r>
      <w:r w:rsidR="002E29ED" w:rsidRPr="002E29ED">
        <w:rPr>
          <w:lang w:val="hr-HR"/>
        </w:rPr>
        <w:t>PEŠKAFONDO d.o.o. Split, Put Žnjana 27/D, OIB: 67654325003</w:t>
      </w:r>
      <w:r w:rsidR="009107B0" w:rsidRPr="00551F4E">
        <w:rPr>
          <w:lang w:val="hr-HR"/>
        </w:rPr>
        <w:t>,</w:t>
      </w:r>
      <w:r w:rsidR="009107B0" w:rsidRPr="00A5440A">
        <w:rPr>
          <w:lang w:val="hr-HR"/>
        </w:rPr>
        <w:t xml:space="preserve"> </w:t>
      </w:r>
      <w:r w:rsidR="00763508" w:rsidRPr="00A5440A">
        <w:rPr>
          <w:lang w:val="hr-HR"/>
        </w:rPr>
        <w:t xml:space="preserve">postavlja privremeni stečajni upravitelj </w:t>
      </w:r>
      <w:r w:rsidR="004167C5" w:rsidRPr="00A5440A">
        <w:rPr>
          <w:lang w:val="hr-HR"/>
        </w:rPr>
        <w:t>i to</w:t>
      </w:r>
      <w:r w:rsidR="002E29ED">
        <w:t xml:space="preserve"> </w:t>
      </w:r>
      <w:r w:rsidR="00354870">
        <w:t>Zdravko Tešić, mag. prava iz Ogulina, Bukovnik 36, OIB: 70123627818</w:t>
      </w:r>
      <w:r w:rsidR="005C7875" w:rsidRPr="00A44DF6">
        <w:rPr>
          <w:lang w:val="hr-HR"/>
        </w:rPr>
        <w:t>,</w:t>
      </w:r>
      <w:r>
        <w:rPr>
          <w:lang w:val="hr-HR"/>
        </w:rPr>
        <w:t xml:space="preserve"> na kojeg</w:t>
      </w:r>
      <w:r w:rsidR="00763508" w:rsidRPr="00551F4E">
        <w:rPr>
          <w:lang w:val="hr-HR"/>
        </w:rPr>
        <w:t xml:space="preserve"> se na</w:t>
      </w:r>
      <w:r w:rsidR="00763508" w:rsidRPr="00A5440A">
        <w:rPr>
          <w:lang w:val="hr-HR"/>
        </w:rPr>
        <w:t xml:space="preserve"> odgovarajući način primjenjuju odredbe Stečajnog zakona o stečajnom upravitelju. </w:t>
      </w:r>
    </w:p>
    <w:p w:rsidRDefault="00763508" w:rsidP="00763508" w:rsidR="00763508" w:rsidRPr="00A5440A">
      <w:pPr>
        <w:ind w:left="705"/>
        <w:jc w:val="both"/>
        <w:rPr>
          <w:lang w:val="hr-HR"/>
        </w:rPr>
      </w:pPr>
    </w:p>
    <w:p w:rsidRDefault="00763508" w:rsidP="004167C5" w:rsidR="00763508" w:rsidRPr="00A5440A">
      <w:pPr>
        <w:ind w:left="705"/>
        <w:jc w:val="both"/>
        <w:rPr>
          <w:lang w:val="hr-HR"/>
        </w:rPr>
      </w:pPr>
      <w:r w:rsidRPr="00A5440A">
        <w:rPr>
          <w:lang w:val="hr-HR"/>
        </w:rPr>
        <w:t xml:space="preserve">II. </w:t>
      </w:r>
      <w:r w:rsidR="004167C5" w:rsidRPr="00A5440A">
        <w:rPr>
          <w:lang w:val="hr-HR"/>
        </w:rPr>
        <w:t>Određuje se da dužnik može raspolagati svojom imovinom samo uz prethodnu suglasnost privremenog stečajnog upravitelja.</w:t>
      </w:r>
    </w:p>
    <w:p w:rsidRDefault="00763508" w:rsidP="00763508" w:rsidR="00763508" w:rsidRPr="00A5440A">
      <w:pPr>
        <w:ind w:left="705"/>
        <w:jc w:val="both"/>
        <w:rPr>
          <w:lang w:val="hr-HR"/>
        </w:rPr>
      </w:pPr>
    </w:p>
    <w:p w:rsidRDefault="00763508" w:rsidP="00562429" w:rsidR="00562429" w:rsidRPr="00616149">
      <w:pPr>
        <w:ind w:left="705"/>
        <w:jc w:val="both"/>
        <w:rPr>
          <w:lang w:val="hr-HR"/>
        </w:rPr>
      </w:pPr>
      <w:r w:rsidRPr="00A5440A">
        <w:rPr>
          <w:lang w:val="hr-HR"/>
        </w:rPr>
        <w:t>I</w:t>
      </w:r>
      <w:r w:rsidR="00515704">
        <w:rPr>
          <w:lang w:val="hr-HR"/>
        </w:rPr>
        <w:t>II</w:t>
      </w:r>
      <w:r w:rsidRPr="00A5440A">
        <w:rPr>
          <w:lang w:val="hr-HR"/>
        </w:rPr>
        <w:t>. Privremeni stečajni upravitelj dužan je zaštiti</w:t>
      </w:r>
      <w:r w:rsidR="006926AD" w:rsidRPr="00A5440A">
        <w:rPr>
          <w:lang w:val="hr-HR"/>
        </w:rPr>
        <w:t>ti i održavati imovinu dužnika,</w:t>
      </w:r>
      <w:r w:rsidR="006926AD" w:rsidRPr="00A5440A">
        <w:rPr>
          <w:lang w:val="fr-FR"/>
        </w:rPr>
        <w:t xml:space="preserve"> </w:t>
      </w:r>
      <w:r w:rsidR="00562429">
        <w:rPr>
          <w:lang w:val="hr-HR"/>
        </w:rPr>
        <w:t>izvršiti pregled dužnikovog poslovnog prostora, kao i</w:t>
      </w:r>
      <w:r w:rsidR="00562429" w:rsidRPr="00616149">
        <w:rPr>
          <w:lang w:val="fr-FR"/>
        </w:rPr>
        <w:t xml:space="preserve"> </w:t>
      </w:r>
      <w:r w:rsidR="00562429" w:rsidRPr="00616149">
        <w:rPr>
          <w:lang w:eastAsia="hr-HR" w:val="fr-FR"/>
        </w:rPr>
        <w:t>pregledati poslovne knjige i</w:t>
      </w:r>
      <w:r w:rsidR="0081599A">
        <w:rPr>
          <w:lang w:eastAsia="hr-HR" w:val="fr-FR"/>
        </w:rPr>
        <w:t xml:space="preserve"> poslovnu dokumentaciju dužnika </w:t>
      </w:r>
      <w:r w:rsidR="00562429" w:rsidRPr="00616149">
        <w:rPr>
          <w:lang w:val="hr-HR"/>
        </w:rPr>
        <w:t>te posebno ispitati mogu li se imovinom dužnika pokriti troškovi stečajnog postupka.</w:t>
      </w:r>
      <w:r w:rsidR="0081599A">
        <w:rPr>
          <w:lang w:val="hr-HR"/>
        </w:rPr>
        <w:t xml:space="preserve"> Dužnik odnosno tijela dužnika dužna su privremenom stečajnom upravitelju dopustiti uvid u knjige i poslovnu dokumentaciju dužnika te mu pružiti sve potrebne podatke i obavijesti vezane uz samog dužnika. </w:t>
      </w:r>
      <w:r w:rsidR="00562429" w:rsidRPr="00616149">
        <w:rPr>
          <w:lang w:val="hr-HR"/>
        </w:rPr>
        <w:t xml:space="preserve"> </w:t>
      </w:r>
    </w:p>
    <w:p w:rsidRDefault="00763508" w:rsidP="00763508" w:rsidR="00763508" w:rsidRPr="00A5440A">
      <w:pPr>
        <w:ind w:left="705"/>
        <w:jc w:val="both"/>
        <w:rPr>
          <w:lang w:val="hr-HR"/>
        </w:rPr>
      </w:pPr>
      <w:r w:rsidRPr="00A5440A">
        <w:rPr>
          <w:lang w:val="hr-HR"/>
        </w:rPr>
        <w:t xml:space="preserve">Pisano izvješće o utvrđenim činjenicama privremeni stečajni upravitelj dužan je podnijeti sudu najkasnije </w:t>
      </w:r>
      <w:r w:rsidR="00E53651">
        <w:rPr>
          <w:lang w:val="hr-HR"/>
        </w:rPr>
        <w:t>dva</w:t>
      </w:r>
      <w:r w:rsidRPr="00A5440A">
        <w:rPr>
          <w:lang w:val="hr-HR"/>
        </w:rPr>
        <w:t xml:space="preserve"> dana prije održavanja ročišta radi rasprave o uvjetima za otvaranje stečajnog postupka nad dužnikom.</w:t>
      </w:r>
    </w:p>
    <w:p w:rsidRDefault="00515704" w:rsidP="00763508" w:rsidR="00763508" w:rsidRPr="00A5440A">
      <w:pPr>
        <w:rPr>
          <w:lang w:val="hr-HR"/>
        </w:rPr>
      </w:pPr>
      <w:r>
        <w:rPr>
          <w:lang w:val="hr-HR"/>
        </w:rPr>
        <w:tab/>
      </w:r>
    </w:p>
    <w:p w:rsidRDefault="00515704" w:rsidP="00763508" w:rsidR="00763508">
      <w:pPr>
        <w:ind w:left="705"/>
        <w:jc w:val="both"/>
        <w:rPr>
          <w:lang w:val="hr-HR"/>
        </w:rPr>
      </w:pPr>
      <w:r>
        <w:rPr>
          <w:lang w:val="hr-HR"/>
        </w:rPr>
        <w:t>I</w:t>
      </w:r>
      <w:r w:rsidR="00763508" w:rsidRPr="00A5440A">
        <w:rPr>
          <w:lang w:val="hr-HR"/>
        </w:rPr>
        <w:t xml:space="preserve">V. Pozivaju se dužnikovi dužnici da svoje obveze prema dužniku ispunjavaju vodeći računa o ovom rješenju. </w:t>
      </w:r>
    </w:p>
    <w:p w:rsidRDefault="00515704" w:rsidP="00763508" w:rsidR="00515704" w:rsidRPr="00A5440A">
      <w:pPr>
        <w:ind w:left="705"/>
        <w:jc w:val="both"/>
        <w:rPr>
          <w:lang w:val="hr-HR"/>
        </w:rPr>
      </w:pPr>
    </w:p>
    <w:p w:rsidRDefault="00763508" w:rsidP="00FB46C2" w:rsidR="00763508">
      <w:pPr>
        <w:ind w:left="705"/>
        <w:jc w:val="both"/>
        <w:rPr>
          <w:lang w:val="hr-HR"/>
        </w:rPr>
      </w:pPr>
      <w:r w:rsidRPr="00A5440A">
        <w:rPr>
          <w:lang w:val="hr-HR"/>
        </w:rPr>
        <w:t>V. Mjere osiguranja određene ovim rješenjem ostaju na snazi do donošenja odluke o prijedlogu za otvaranje stečajnog postupka</w:t>
      </w:r>
      <w:r w:rsidR="00F85EDE" w:rsidRPr="00A5440A">
        <w:rPr>
          <w:lang w:val="hr-HR"/>
        </w:rPr>
        <w:t xml:space="preserve"> ili do drugačije odluke suda</w:t>
      </w:r>
      <w:r w:rsidRPr="00A5440A">
        <w:rPr>
          <w:lang w:val="hr-HR"/>
        </w:rPr>
        <w:t xml:space="preserve">. </w:t>
      </w:r>
    </w:p>
    <w:p w:rsidRDefault="00562429" w:rsidP="00FB46C2" w:rsidR="00562429" w:rsidRPr="00A5440A">
      <w:pPr>
        <w:ind w:left="705"/>
        <w:jc w:val="both"/>
        <w:rPr>
          <w:lang w:val="hr-HR"/>
        </w:rPr>
      </w:pPr>
    </w:p>
    <w:p w:rsidRDefault="00763508" w:rsidP="00763508" w:rsidR="00763508" w:rsidRPr="00A5440A">
      <w:pPr>
        <w:tabs>
          <w:tab w:pos="709" w:val="left"/>
        </w:tabs>
        <w:ind w:left="708"/>
        <w:jc w:val="both"/>
        <w:rPr>
          <w:lang w:val="hr-HR"/>
        </w:rPr>
      </w:pPr>
      <w:r w:rsidRPr="00A5440A">
        <w:t xml:space="preserve">VI. </w:t>
      </w:r>
      <w:r w:rsidRPr="00A5440A">
        <w:rPr>
          <w:lang w:val="hr-HR"/>
        </w:rPr>
        <w:t>Određuje se upis mjera osiguranja iz ovog rješen</w:t>
      </w:r>
      <w:r w:rsidR="006B348C" w:rsidRPr="00A5440A">
        <w:rPr>
          <w:lang w:val="hr-HR"/>
        </w:rPr>
        <w:t>ja u sudski registar ovog suda</w:t>
      </w:r>
      <w:r w:rsidRPr="00A5440A">
        <w:rPr>
          <w:lang w:val="hr-HR"/>
        </w:rPr>
        <w:t xml:space="preserve">, a što će </w:t>
      </w:r>
      <w:r w:rsidR="006B348C" w:rsidRPr="00A5440A">
        <w:rPr>
          <w:lang w:val="hr-HR"/>
        </w:rPr>
        <w:t>registarski odjel ovog suda</w:t>
      </w:r>
      <w:r w:rsidRPr="00A5440A">
        <w:rPr>
          <w:lang w:val="hr-HR"/>
        </w:rPr>
        <w:t xml:space="preserve"> provesti po službenoj dužnosti nakon primitka ovog rješenja. </w:t>
      </w:r>
    </w:p>
    <w:p w:rsidRDefault="00763508" w:rsidP="00763508" w:rsidR="00763508" w:rsidRPr="00A5440A">
      <w:pPr>
        <w:rPr>
          <w:lang w:val="hr-HR"/>
        </w:rPr>
      </w:pPr>
    </w:p>
    <w:p w:rsidRDefault="00763508" w:rsidP="0081599A" w:rsidR="004167C5" w:rsidRPr="00A5440A">
      <w:pPr>
        <w:ind w:left="705"/>
        <w:jc w:val="both"/>
        <w:rPr>
          <w:lang w:val="hr-HR"/>
        </w:rPr>
      </w:pPr>
      <w:r w:rsidRPr="00A5440A">
        <w:rPr>
          <w:lang w:val="hr-HR"/>
        </w:rPr>
        <w:lastRenderedPageBreak/>
        <w:t xml:space="preserve">VII. </w:t>
      </w:r>
      <w:r w:rsidR="0081599A">
        <w:rPr>
          <w:lang w:val="hr-HR"/>
        </w:rPr>
        <w:t xml:space="preserve">Zakazuje se ročište u prethodnom postupku za dan </w:t>
      </w:r>
      <w:r w:rsidR="00515704">
        <w:rPr>
          <w:lang w:val="hr-HR"/>
        </w:rPr>
        <w:t xml:space="preserve">3. </w:t>
      </w:r>
      <w:r w:rsidR="002E29ED">
        <w:rPr>
          <w:lang w:val="hr-HR"/>
        </w:rPr>
        <w:t>listopada</w:t>
      </w:r>
      <w:r w:rsidR="00515704">
        <w:rPr>
          <w:lang w:val="hr-HR"/>
        </w:rPr>
        <w:t xml:space="preserve"> 2017</w:t>
      </w:r>
      <w:r w:rsidR="00055F83">
        <w:rPr>
          <w:lang w:val="hr-HR"/>
        </w:rPr>
        <w:t>. god. u 12</w:t>
      </w:r>
      <w:r w:rsidR="0081599A">
        <w:rPr>
          <w:lang w:val="hr-HR"/>
        </w:rPr>
        <w:t xml:space="preserve">,00 sati u sobi br. 118/I (sudnica br. 4), </w:t>
      </w:r>
      <w:r w:rsidRPr="00A5440A">
        <w:rPr>
          <w:lang w:val="hr-HR"/>
        </w:rPr>
        <w:t xml:space="preserve">Trgovačkog suda u Splitu, Sukoišanska 6, na koje ročište se pozivaju: </w:t>
      </w:r>
    </w:p>
    <w:p w:rsidRDefault="0081599A" w:rsidP="00763508" w:rsidR="00763508" w:rsidRPr="00A5440A">
      <w:pPr>
        <w:ind w:left="705"/>
        <w:jc w:val="both"/>
        <w:rPr>
          <w:lang w:val="hr-HR"/>
        </w:rPr>
      </w:pPr>
      <w:r>
        <w:rPr>
          <w:lang w:val="hr-HR"/>
        </w:rPr>
        <w:t>zastupnik po zako</w:t>
      </w:r>
      <w:r w:rsidR="00703DCC">
        <w:rPr>
          <w:lang w:val="hr-HR"/>
        </w:rPr>
        <w:t xml:space="preserve">nu dužnika </w:t>
      </w:r>
      <w:r w:rsidR="002E29ED" w:rsidRPr="002E29ED">
        <w:rPr>
          <w:lang w:val="hr-HR"/>
        </w:rPr>
        <w:t>Sven Šegavčić iz Splita, Put Žnjana 27/D</w:t>
      </w:r>
      <w:r w:rsidR="00E329DF">
        <w:rPr>
          <w:lang w:val="hr-HR"/>
        </w:rPr>
        <w:t>,</w:t>
      </w:r>
      <w:r>
        <w:rPr>
          <w:lang w:val="hr-HR"/>
        </w:rPr>
        <w:t xml:space="preserve"> </w:t>
      </w:r>
      <w:r w:rsidR="00703DCC">
        <w:rPr>
          <w:lang w:val="hr-HR"/>
        </w:rPr>
        <w:t>privremeni stečajni</w:t>
      </w:r>
      <w:r w:rsidR="004167C5" w:rsidRPr="00703DCC">
        <w:rPr>
          <w:lang w:val="hr-HR"/>
        </w:rPr>
        <w:t xml:space="preserve"> upravitelj</w:t>
      </w:r>
      <w:r w:rsidR="00515704">
        <w:t xml:space="preserve"> </w:t>
      </w:r>
      <w:r w:rsidR="00354870">
        <w:t>Zdravko Tešić</w:t>
      </w:r>
      <w:r w:rsidR="00A44DF6" w:rsidRPr="00A44DF6">
        <w:rPr>
          <w:lang w:val="hr-HR"/>
        </w:rPr>
        <w:t>,</w:t>
      </w:r>
      <w:r w:rsidR="00763508" w:rsidRPr="00A5440A">
        <w:rPr>
          <w:lang w:val="hr-HR"/>
        </w:rPr>
        <w:t xml:space="preserve"> kao i predstavnik</w:t>
      </w:r>
      <w:r w:rsidR="00515704">
        <w:rPr>
          <w:lang w:val="hr-HR"/>
        </w:rPr>
        <w:t xml:space="preserve"> predlagatelja</w:t>
      </w:r>
      <w:r w:rsidR="00763508" w:rsidRPr="00A5440A">
        <w:rPr>
          <w:lang w:val="hr-HR"/>
        </w:rPr>
        <w:t xml:space="preserve"> Financijske agencije, Regionalni centar Split. </w:t>
      </w:r>
    </w:p>
    <w:p w:rsidRDefault="003F3F45" w:rsidP="00803902" w:rsidR="003F3F45" w:rsidRPr="00F64F6A">
      <w:pPr>
        <w:rPr>
          <w:sz w:val="20"/>
          <w:szCs w:val="20"/>
          <w:lang w:val="hr-HR"/>
        </w:rPr>
      </w:pPr>
    </w:p>
    <w:p w:rsidRDefault="00FD2282" w:rsidP="00803902" w:rsidR="00FD2282" w:rsidRPr="00CD4859">
      <w:pPr>
        <w:rPr>
          <w:lang w:val="hr-HR"/>
        </w:rPr>
      </w:pPr>
    </w:p>
    <w:p w:rsidRDefault="00803902" w:rsidP="00803902" w:rsidR="00803902" w:rsidRPr="00A5440A">
      <w:pPr>
        <w:jc w:val="center"/>
        <w:rPr>
          <w:lang w:val="hr-HR"/>
        </w:rPr>
      </w:pPr>
      <w:r w:rsidRPr="00A5440A">
        <w:rPr>
          <w:lang w:val="hr-HR"/>
        </w:rPr>
        <w:t>Obrazloženje</w:t>
      </w:r>
    </w:p>
    <w:p w:rsidRDefault="00803902" w:rsidP="00803902" w:rsidR="00803902" w:rsidRPr="00A5440A">
      <w:pPr>
        <w:jc w:val="both"/>
        <w:rPr>
          <w:lang w:val="hr-HR"/>
        </w:rPr>
      </w:pPr>
    </w:p>
    <w:p w:rsidRDefault="00515704" w:rsidP="00803902" w:rsidR="00515704">
      <w:pPr>
        <w:jc w:val="both"/>
        <w:rPr>
          <w:lang w:val="hr-HR"/>
        </w:rPr>
      </w:pPr>
      <w:r>
        <w:rPr>
          <w:lang w:val="hr-HR"/>
        </w:rPr>
        <w:tab/>
        <w:t xml:space="preserve">Povodom prijedloga predlagatelja Financijske agencije, Regionalni centar Split, (u daljnjem tekstu FINA) za otvaranje stečajnog postupka nad dužnikom </w:t>
      </w:r>
      <w:r w:rsidR="002E29ED" w:rsidRPr="002E29ED">
        <w:rPr>
          <w:lang w:val="hr-HR"/>
        </w:rPr>
        <w:t>PEŠKAFONDO d.o.o. Split</w:t>
      </w:r>
      <w:r>
        <w:rPr>
          <w:lang w:val="hr-HR"/>
        </w:rPr>
        <w:t>, rješenjem ovog suda posl. br. 12. St-</w:t>
      </w:r>
      <w:r w:rsidR="002E29ED">
        <w:rPr>
          <w:lang w:val="hr-HR"/>
        </w:rPr>
        <w:t>2011</w:t>
      </w:r>
      <w:r>
        <w:rPr>
          <w:lang w:val="hr-HR"/>
        </w:rPr>
        <w:t xml:space="preserve">/2016 od </w:t>
      </w:r>
      <w:r w:rsidR="00F64F6A">
        <w:rPr>
          <w:lang w:val="hr-HR"/>
        </w:rPr>
        <w:t>25. srpnja</w:t>
      </w:r>
      <w:r>
        <w:rPr>
          <w:lang w:val="hr-HR"/>
        </w:rPr>
        <w:t xml:space="preserve"> 2017. god. pokrenut je prethodni postupak radi utvrđivanja pretpostavki za otvaranje stečajnog postupka nad dužnikom. Tim rješenjem je isto tako naloženo osobama ovlaštenim za zastupanje dužnika dostaviti sudu pisano izvješće o financijsko-gospodarskom stanju dužnika te popis imovine i obveza, a ujedno je i zakazano ročište radi očitovanja o podnesenom prijedlogu. </w:t>
      </w:r>
    </w:p>
    <w:p w:rsidRDefault="00833716" w:rsidP="00803902" w:rsidR="00833716">
      <w:pPr>
        <w:jc w:val="both"/>
        <w:rPr>
          <w:lang w:val="hr-HR"/>
        </w:rPr>
      </w:pPr>
    </w:p>
    <w:p w:rsidRDefault="00833716" w:rsidP="00803902" w:rsidR="00833716">
      <w:pPr>
        <w:jc w:val="both"/>
        <w:rPr>
          <w:lang w:val="hr-HR"/>
        </w:rPr>
      </w:pPr>
      <w:r>
        <w:rPr>
          <w:lang w:val="hr-HR"/>
        </w:rPr>
        <w:tab/>
        <w:t xml:space="preserve">FINA je dostavila ovom sudu potvrdu o neizvršenim osnovama za plaćanje (list </w:t>
      </w:r>
      <w:r w:rsidR="00F64F6A">
        <w:rPr>
          <w:lang w:val="hr-HR"/>
        </w:rPr>
        <w:t>17</w:t>
      </w:r>
      <w:r>
        <w:rPr>
          <w:lang w:val="hr-HR"/>
        </w:rPr>
        <w:t xml:space="preserve"> spisa), a iz koje je razvidno da dužnik na dan </w:t>
      </w:r>
      <w:r w:rsidR="002E29ED">
        <w:rPr>
          <w:lang w:val="hr-HR"/>
        </w:rPr>
        <w:t>31.08</w:t>
      </w:r>
      <w:r>
        <w:rPr>
          <w:lang w:val="hr-HR"/>
        </w:rPr>
        <w:t xml:space="preserve">.2017. god., u Očevidniku redoslijeda osnova za plaćanje, ima evidentirane neizvršene osnove za plaćanje u neprekinutom razdoblju od </w:t>
      </w:r>
      <w:r w:rsidR="00F64F6A">
        <w:rPr>
          <w:lang w:val="hr-HR"/>
        </w:rPr>
        <w:t>408</w:t>
      </w:r>
      <w:r>
        <w:rPr>
          <w:lang w:val="hr-HR"/>
        </w:rPr>
        <w:t xml:space="preserve"> dana. </w:t>
      </w:r>
    </w:p>
    <w:p w:rsidRDefault="00515704" w:rsidP="00803902" w:rsidR="00515704">
      <w:pPr>
        <w:jc w:val="both"/>
        <w:rPr>
          <w:lang w:val="hr-HR"/>
        </w:rPr>
      </w:pPr>
    </w:p>
    <w:p w:rsidRDefault="00515704" w:rsidP="00803902" w:rsidR="00515704">
      <w:pPr>
        <w:jc w:val="both"/>
        <w:rPr>
          <w:lang w:val="hr-HR"/>
        </w:rPr>
      </w:pPr>
      <w:r>
        <w:rPr>
          <w:lang w:val="hr-HR"/>
        </w:rPr>
        <w:tab/>
        <w:t xml:space="preserve">Osobe ovlaštene za zastupanje dužnika nisu pristupile na zakazano ročište u prethodnom postupku od </w:t>
      </w:r>
      <w:r w:rsidR="002E29ED">
        <w:rPr>
          <w:lang w:val="hr-HR"/>
        </w:rPr>
        <w:t>01.09</w:t>
      </w:r>
      <w:r>
        <w:rPr>
          <w:lang w:val="hr-HR"/>
        </w:rPr>
        <w:t>.2017. god., a niti je u spis dostavljen popis imovine i obveza dužnika, odnosno izvješće o financijsko-gospodarskom stanju dužnika.</w:t>
      </w:r>
      <w:r w:rsidR="00833716">
        <w:rPr>
          <w:lang w:val="hr-HR"/>
        </w:rPr>
        <w:t xml:space="preserve"> </w:t>
      </w:r>
    </w:p>
    <w:p w:rsidRDefault="00833716" w:rsidP="00803902" w:rsidR="00833716">
      <w:pPr>
        <w:jc w:val="both"/>
        <w:rPr>
          <w:lang w:val="hr-HR"/>
        </w:rPr>
      </w:pPr>
    </w:p>
    <w:p w:rsidRDefault="00515704" w:rsidP="00515704" w:rsidR="00515704" w:rsidRPr="00A5440A">
      <w:pPr>
        <w:ind w:firstLine="708"/>
        <w:jc w:val="both"/>
        <w:rPr>
          <w:lang w:val="hr-HR"/>
        </w:rPr>
      </w:pPr>
      <w:r>
        <w:rPr>
          <w:lang w:val="hr-HR"/>
        </w:rPr>
        <w:t xml:space="preserve">Odredbom čl. 118. st. 1. </w:t>
      </w:r>
      <w:r w:rsidRPr="00515704">
        <w:rPr>
          <w:lang w:val="hr-HR"/>
        </w:rPr>
        <w:t xml:space="preserve">Stečajnog zakona (Narodne novine </w:t>
      </w:r>
      <w:r w:rsidR="009249B3">
        <w:rPr>
          <w:lang w:val="hr-HR"/>
        </w:rPr>
        <w:t>broj 71/15</w:t>
      </w:r>
      <w:r w:rsidRPr="00515704">
        <w:rPr>
          <w:lang w:val="hr-HR"/>
        </w:rPr>
        <w:t>, dalje SZ)</w:t>
      </w:r>
      <w:r>
        <w:rPr>
          <w:lang w:val="hr-HR"/>
        </w:rPr>
        <w:t xml:space="preserve"> </w:t>
      </w:r>
      <w:r w:rsidRPr="00A5440A">
        <w:rPr>
          <w:lang w:val="hr-HR"/>
        </w:rPr>
        <w:t>propisano je da će</w:t>
      </w:r>
      <w:r w:rsidR="009249B3">
        <w:rPr>
          <w:lang w:val="hr-HR"/>
        </w:rPr>
        <w:t xml:space="preserve"> sud</w:t>
      </w:r>
      <w:r w:rsidRPr="00A5440A">
        <w:rPr>
          <w:lang w:val="hr-HR"/>
        </w:rPr>
        <w:t xml:space="preserve"> rješenjem o pokretanju prethodnog postupka ili naknadnim rješenjem, na zahtjev </w:t>
      </w:r>
      <w:r w:rsidR="009249B3">
        <w:rPr>
          <w:lang w:val="hr-HR"/>
        </w:rPr>
        <w:t xml:space="preserve">podnositelja prijedloga </w:t>
      </w:r>
      <w:r w:rsidRPr="00A5440A">
        <w:rPr>
          <w:lang w:val="hr-HR"/>
        </w:rPr>
        <w:t xml:space="preserve">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515704" w:rsidP="00515704" w:rsidR="00515704">
      <w:pPr>
        <w:jc w:val="both"/>
        <w:rPr>
          <w:lang w:val="hr-HR"/>
        </w:rPr>
      </w:pPr>
      <w:r w:rsidRPr="00A5440A">
        <w:rPr>
          <w:lang w:val="hr-HR"/>
        </w:rPr>
        <w:t xml:space="preserve">Odredbom čl. </w:t>
      </w:r>
      <w:r w:rsidR="009249B3">
        <w:rPr>
          <w:lang w:val="hr-HR"/>
        </w:rPr>
        <w:t>118</w:t>
      </w:r>
      <w:r w:rsidRPr="00A5440A">
        <w:rPr>
          <w:lang w:val="hr-HR"/>
        </w:rPr>
        <w:t xml:space="preserve">. st. 2. SZ-a određene su vrste mjera osiguranja koje je moguće odrediti, </w:t>
      </w:r>
      <w:r w:rsidR="009249B3">
        <w:rPr>
          <w:lang w:val="hr-HR"/>
        </w:rPr>
        <w:t xml:space="preserve">a </w:t>
      </w:r>
      <w:r w:rsidRPr="00A5440A">
        <w:rPr>
          <w:lang w:val="hr-HR"/>
        </w:rPr>
        <w:t xml:space="preserve">među ostalim i </w:t>
      </w:r>
      <w:r w:rsidR="009249B3">
        <w:rPr>
          <w:lang w:val="hr-HR"/>
        </w:rPr>
        <w:t>imenovanje</w:t>
      </w:r>
      <w:r w:rsidRPr="00A5440A">
        <w:rPr>
          <w:lang w:val="hr-HR"/>
        </w:rPr>
        <w:t xml:space="preserve"> privremenog stečajnog upravitelja, kao i mjera da dužnik može raspolagati svojom imovinom samo uz prethodnu suglasnost privremenog stečajnog upravitelja. </w:t>
      </w:r>
    </w:p>
    <w:p w:rsidRDefault="009249B3" w:rsidP="00515704" w:rsidR="009249B3">
      <w:pPr>
        <w:jc w:val="both"/>
        <w:rPr>
          <w:lang w:val="hr-HR"/>
        </w:rPr>
      </w:pPr>
    </w:p>
    <w:p w:rsidRDefault="009249B3" w:rsidP="009249B3" w:rsidR="00753C89">
      <w:pPr>
        <w:jc w:val="both"/>
        <w:rPr>
          <w:lang w:eastAsia="hr-HR" w:val="fr-FR"/>
        </w:rPr>
      </w:pPr>
      <w:r>
        <w:rPr>
          <w:lang w:val="hr-HR"/>
        </w:rPr>
        <w:tab/>
        <w:t>Budući da osobe ovlaštene za zastupanje dužnika nisu dostavili potrebne podatke i obavijesti vezane uz samog dužnika, a prvenstveno popis imovine i obveza dužnika, a niti su pristupile na zakazano ročište u prethodnom postupku, to stoga sud ne raspolaže sa bilo kakvim podacima o</w:t>
      </w:r>
      <w:r w:rsidR="00833716">
        <w:rPr>
          <w:lang w:val="hr-HR"/>
        </w:rPr>
        <w:t xml:space="preserve"> dužniku, </w:t>
      </w:r>
      <w:r>
        <w:rPr>
          <w:lang w:val="hr-HR"/>
        </w:rPr>
        <w:t>a samim time se ne može niti utvrditi s kojom imovinom dužnik raspolaže</w:t>
      </w:r>
      <w:r w:rsidR="00833716">
        <w:rPr>
          <w:lang w:val="hr-HR"/>
        </w:rPr>
        <w:t>.</w:t>
      </w:r>
      <w:r>
        <w:rPr>
          <w:lang w:val="hr-HR"/>
        </w:rPr>
        <w:t xml:space="preserve"> Stoga je s</w:t>
      </w:r>
      <w:r w:rsidR="00F64F6A">
        <w:rPr>
          <w:lang w:eastAsia="hr-HR" w:val="fr-FR"/>
        </w:rPr>
        <w:t>ud</w:t>
      </w:r>
      <w:r w:rsidR="00753C89" w:rsidRPr="00A5440A">
        <w:rPr>
          <w:lang w:eastAsia="hr-HR" w:val="fr-FR"/>
        </w:rPr>
        <w:t xml:space="preserve"> smatrao potrebnim postaviti dužniku privremenog stečajnog upravitelja</w:t>
      </w:r>
      <w:r w:rsidR="00833716">
        <w:rPr>
          <w:lang w:eastAsia="hr-HR" w:val="fr-FR"/>
        </w:rPr>
        <w:t xml:space="preserve"> i to </w:t>
      </w:r>
      <w:r w:rsidR="00A741B6">
        <w:rPr>
          <w:lang w:eastAsia="hr-HR" w:val="fr-FR"/>
        </w:rPr>
        <w:t xml:space="preserve">radi spriječavanja promjena </w:t>
      </w:r>
      <w:r w:rsidR="00753C89" w:rsidRPr="00A5440A">
        <w:rPr>
          <w:lang w:val="hr-HR"/>
        </w:rPr>
        <w:t>imovinskog položaja dužnika koje bi za vjerovnik</w:t>
      </w:r>
      <w:r w:rsidR="00A741B6">
        <w:rPr>
          <w:lang w:val="hr-HR"/>
        </w:rPr>
        <w:t>e mogle biti nepovoljne, kao i radi utvrđivanja s kojom točno imovinom dužnik raspolaže te je li ta imovina dostatna za podmirenje troškova stečajnog postupka. Naime, privremeni stečajni upravitelj će u daljnjem tijeku postupka</w:t>
      </w:r>
      <w:r w:rsidR="00833716">
        <w:rPr>
          <w:lang w:val="hr-HR"/>
        </w:rPr>
        <w:t>, između ostalog,</w:t>
      </w:r>
      <w:r w:rsidR="00A741B6">
        <w:rPr>
          <w:lang w:val="hr-HR"/>
        </w:rPr>
        <w:t xml:space="preserve"> ispitati</w:t>
      </w:r>
      <w:r>
        <w:rPr>
          <w:lang w:val="hr-HR"/>
        </w:rPr>
        <w:t xml:space="preserve"> s kojom imovinom dužnik raspolaže te </w:t>
      </w:r>
      <w:r w:rsidR="00A741B6">
        <w:rPr>
          <w:lang w:val="hr-HR"/>
        </w:rPr>
        <w:t xml:space="preserve">je li </w:t>
      </w:r>
      <w:r>
        <w:rPr>
          <w:lang w:val="hr-HR"/>
        </w:rPr>
        <w:t xml:space="preserve">ta </w:t>
      </w:r>
      <w:r w:rsidR="00F64F6A">
        <w:rPr>
          <w:lang w:val="hr-HR"/>
        </w:rPr>
        <w:t>imovina</w:t>
      </w:r>
      <w:r w:rsidR="00A741B6">
        <w:rPr>
          <w:lang w:val="hr-HR"/>
        </w:rPr>
        <w:t xml:space="preserve"> dostatna za podmirenje troškova stečajnog postupka, a sve to kako bi se u ovom </w:t>
      </w:r>
      <w:r w:rsidR="0052553A">
        <w:rPr>
          <w:lang w:val="hr-HR"/>
        </w:rPr>
        <w:t>prethodnom</w:t>
      </w:r>
      <w:r w:rsidR="00F428B8">
        <w:rPr>
          <w:lang w:val="hr-HR"/>
        </w:rPr>
        <w:t xml:space="preserve"> postupku utvrdilo je</w:t>
      </w:r>
      <w:r w:rsidR="00A741B6">
        <w:rPr>
          <w:lang w:val="hr-HR"/>
        </w:rPr>
        <w:t xml:space="preserve">su li u konkretnom slučaju ispunjeni uvjeti </w:t>
      </w:r>
      <w:r w:rsidR="0052553A">
        <w:rPr>
          <w:lang w:val="hr-HR"/>
        </w:rPr>
        <w:t xml:space="preserve">za donošenje rješenja o otvaranju i istovremenom zaključenju stečajnog postupka nad dužnikom ili su pak ispunjeni uvjeti za provođenje redovnog stečajnog postupka nad dužnikom. Ukoliko se utvrdi da imovina dužnika nije dostatna niti za podmirenje troškova stečajnog postupka, tada se redovni stečajni postupak ne provodi već se donosi rješenje o otvaranju i zaključenju stečajnog postupka, a čime se izbjegavaju daljnji nepotrebni troškovi kako samog stečajnog postupka, tako i troškovi za vjerovnike stečajnog dužnika. Sukladno navedenom, ovim rješenjem su privremenom stečajnom upravitelju, </w:t>
      </w:r>
      <w:r w:rsidR="00753C89" w:rsidRPr="00A5440A">
        <w:rPr>
          <w:lang w:val="hr-HR"/>
        </w:rPr>
        <w:t xml:space="preserve">u smislu odredbi čl. </w:t>
      </w:r>
      <w:r>
        <w:rPr>
          <w:lang w:val="hr-HR"/>
        </w:rPr>
        <w:t>119</w:t>
      </w:r>
      <w:r w:rsidR="00753C89" w:rsidRPr="00A5440A">
        <w:rPr>
          <w:lang w:val="hr-HR"/>
        </w:rPr>
        <w:t xml:space="preserve">. SZ-a, određene dužnosti i to: </w:t>
      </w:r>
      <w:r w:rsidR="00753C89" w:rsidRPr="00A5440A">
        <w:rPr>
          <w:lang w:eastAsia="hr-HR" w:val="fr-FR"/>
        </w:rPr>
        <w:t xml:space="preserve">zaštititi i održavati imovinu dužnika, pregledati poslovne knjige i </w:t>
      </w:r>
      <w:r w:rsidR="0052553A">
        <w:rPr>
          <w:lang w:eastAsia="hr-HR" w:val="fr-FR"/>
        </w:rPr>
        <w:t xml:space="preserve">poslovnu dokumentaciju dužnika </w:t>
      </w:r>
      <w:r w:rsidR="00753C89" w:rsidRPr="00A5440A">
        <w:rPr>
          <w:lang w:val="hr-HR"/>
        </w:rPr>
        <w:t>te posebno ispitati mogu li se imovinom dužnika pokriti troškovi stečajnog postupka</w:t>
      </w:r>
      <w:r w:rsidR="00753C89" w:rsidRPr="00A5440A">
        <w:rPr>
          <w:lang w:eastAsia="hr-HR" w:val="fr-FR"/>
        </w:rPr>
        <w:t xml:space="preserve">. </w:t>
      </w:r>
    </w:p>
    <w:p w:rsidRDefault="00250EF8" w:rsidP="009249B3" w:rsidR="00250EF8">
      <w:pPr>
        <w:jc w:val="both"/>
        <w:rPr>
          <w:lang w:eastAsia="hr-HR" w:val="fr-FR"/>
        </w:rPr>
      </w:pPr>
    </w:p>
    <w:p w:rsidRDefault="00250EF8" w:rsidP="009249B3" w:rsidR="00250EF8">
      <w:pPr>
        <w:jc w:val="both"/>
        <w:rPr>
          <w:lang w:val="hr-HR"/>
        </w:rPr>
      </w:pPr>
      <w:r>
        <w:rPr>
          <w:lang w:eastAsia="hr-HR" w:val="fr-FR"/>
        </w:rPr>
        <w:tab/>
        <w:t xml:space="preserve">Izbor i imenovanje privremenog stečajnog upravitelja obavljeno je metodom slučajnog odabira s liste stečajnih upravitelja za područje nadležnosti ovog suda. </w:t>
      </w:r>
    </w:p>
    <w:p w:rsidRDefault="00753C89" w:rsidP="00753C89" w:rsidR="00753C89" w:rsidRPr="00616149">
      <w:pPr>
        <w:jc w:val="both"/>
        <w:rPr>
          <w:lang w:val="hr-HR"/>
        </w:rPr>
      </w:pPr>
    </w:p>
    <w:p w:rsidRDefault="00753C89" w:rsidP="00753C89" w:rsidR="00753C89">
      <w:pPr>
        <w:jc w:val="both"/>
        <w:rPr>
          <w:lang w:val="hr-HR"/>
        </w:rPr>
      </w:pPr>
      <w:r w:rsidRPr="00616149">
        <w:rPr>
          <w:lang w:val="hr-HR"/>
        </w:rPr>
        <w:tab/>
      </w:r>
      <w:r w:rsidR="0052553A">
        <w:rPr>
          <w:lang w:val="hr-HR"/>
        </w:rPr>
        <w:t xml:space="preserve">Slijedom naprijed </w:t>
      </w:r>
      <w:r>
        <w:rPr>
          <w:lang w:val="hr-HR"/>
        </w:rPr>
        <w:t>navedenog</w:t>
      </w:r>
      <w:r w:rsidRPr="00616149">
        <w:rPr>
          <w:lang w:val="hr-HR"/>
        </w:rPr>
        <w:t>,</w:t>
      </w:r>
      <w:r w:rsidR="00F428B8">
        <w:rPr>
          <w:lang w:val="hr-HR"/>
        </w:rPr>
        <w:t xml:space="preserve"> a sukladno odredbama</w:t>
      </w:r>
      <w:r w:rsidR="00A2441E">
        <w:rPr>
          <w:lang w:val="hr-HR"/>
        </w:rPr>
        <w:t xml:space="preserve"> čl. 118. st. 1. i 2., čl. 119.  i čl. 120. SZ-a </w:t>
      </w:r>
      <w:r w:rsidR="00CE72D6">
        <w:rPr>
          <w:lang w:val="hr-HR"/>
        </w:rPr>
        <w:t>odlučeno je kao u toč. I. do</w:t>
      </w:r>
      <w:r w:rsidR="0052553A">
        <w:rPr>
          <w:lang w:val="hr-HR"/>
        </w:rPr>
        <w:t xml:space="preserve"> VI. izreke ovog rješenja, dok je </w:t>
      </w:r>
      <w:r w:rsidR="00A2441E">
        <w:rPr>
          <w:lang w:val="hr-HR"/>
        </w:rPr>
        <w:t>u smislu</w:t>
      </w:r>
      <w:r w:rsidRPr="00616149">
        <w:rPr>
          <w:lang w:val="hr-HR"/>
        </w:rPr>
        <w:t xml:space="preserve"> odredbi čl. </w:t>
      </w:r>
      <w:r w:rsidR="00A2441E">
        <w:rPr>
          <w:lang w:val="hr-HR"/>
        </w:rPr>
        <w:t xml:space="preserve"> 128. st. 3. SZ-a </w:t>
      </w:r>
      <w:r w:rsidRPr="00616149">
        <w:rPr>
          <w:lang w:val="hr-HR"/>
        </w:rPr>
        <w:t xml:space="preserve">odlučeno </w:t>
      </w:r>
      <w:r w:rsidR="00CE72D6">
        <w:rPr>
          <w:lang w:val="hr-HR"/>
        </w:rPr>
        <w:t xml:space="preserve">kao u toč. </w:t>
      </w:r>
      <w:r w:rsidRPr="00616149">
        <w:rPr>
          <w:lang w:val="hr-HR"/>
        </w:rPr>
        <w:t>VII</w:t>
      </w:r>
      <w:r w:rsidR="0052553A">
        <w:rPr>
          <w:lang w:val="hr-HR"/>
        </w:rPr>
        <w:t xml:space="preserve">. </w:t>
      </w:r>
      <w:r w:rsidRPr="00616149">
        <w:rPr>
          <w:lang w:val="hr-HR"/>
        </w:rPr>
        <w:t xml:space="preserve">izreke ovog rješenja. </w:t>
      </w:r>
    </w:p>
    <w:p w:rsidRDefault="00763508" w:rsidP="00763508" w:rsidR="00763508" w:rsidRPr="00CD4859">
      <w:pPr>
        <w:jc w:val="both"/>
        <w:rPr>
          <w:lang w:val="hr-HR"/>
        </w:rPr>
      </w:pPr>
    </w:p>
    <w:p w:rsidRDefault="000F347B" w:rsidP="00763508" w:rsidR="00763508" w:rsidRPr="00A5440A">
      <w:pPr>
        <w:jc w:val="center"/>
        <w:rPr>
          <w:lang w:val="hr-HR"/>
        </w:rPr>
      </w:pPr>
      <w:r w:rsidRPr="00A5440A">
        <w:rPr>
          <w:lang w:val="hr-HR"/>
        </w:rPr>
        <w:t xml:space="preserve">U Splitu, </w:t>
      </w:r>
      <w:r w:rsidR="002E29ED">
        <w:rPr>
          <w:lang w:val="hr-HR"/>
        </w:rPr>
        <w:t>1. rujna</w:t>
      </w:r>
      <w:r w:rsidR="009249B3">
        <w:rPr>
          <w:lang w:val="hr-HR"/>
        </w:rPr>
        <w:t xml:space="preserve"> 2017</w:t>
      </w:r>
      <w:r w:rsidR="00763508" w:rsidRPr="00A5440A">
        <w:rPr>
          <w:lang w:val="hr-HR"/>
        </w:rPr>
        <w:t>. godine.</w:t>
      </w:r>
    </w:p>
    <w:p w:rsidRDefault="00763508" w:rsidP="00763508" w:rsidR="00763508" w:rsidRPr="00F64F6A">
      <w:pPr>
        <w:jc w:val="both"/>
        <w:rPr>
          <w:sz w:val="16"/>
          <w:szCs w:val="16"/>
          <w:lang w:val="hr-HR"/>
        </w:rPr>
      </w:pPr>
      <w:r w:rsidRPr="00A5440A">
        <w:rPr>
          <w:lang w:val="hr-HR"/>
        </w:rPr>
        <w:t xml:space="preserve"> </w:t>
      </w:r>
    </w:p>
    <w:p w:rsidRDefault="00763508" w:rsidP="00763508" w:rsidR="00763508" w:rsidRPr="00A5440A">
      <w:pPr>
        <w:ind w:firstLine="708" w:left="7080"/>
      </w:pPr>
      <w:r w:rsidRPr="00A5440A">
        <w:t xml:space="preserve">S U D A C </w:t>
      </w:r>
    </w:p>
    <w:p w:rsidRDefault="00763508" w:rsidP="00763508" w:rsidR="00763508" w:rsidRPr="00562429">
      <w:pPr>
        <w:ind w:left="6372"/>
        <w:rPr>
          <w:sz w:val="28"/>
          <w:szCs w:val="28"/>
        </w:rPr>
      </w:pPr>
    </w:p>
    <w:p w:rsidRDefault="00763508" w:rsidP="00763508" w:rsidR="00763508" w:rsidRPr="00A5440A">
      <w:pPr>
        <w:ind w:firstLine="708" w:left="7080"/>
        <w:rPr>
          <w:u w:val="single"/>
          <w:lang w:val="hr-HR"/>
        </w:rPr>
      </w:pPr>
      <w:r w:rsidRPr="00A5440A">
        <w:t>Paško Bačić</w:t>
      </w:r>
    </w:p>
    <w:p w:rsidRDefault="00F428B8" w:rsidP="00763508" w:rsidR="00F428B8">
      <w:pPr>
        <w:jc w:val="both"/>
        <w:rPr>
          <w:lang w:val="hr-HR"/>
        </w:rPr>
      </w:pPr>
    </w:p>
    <w:p w:rsidRDefault="00CD4859" w:rsidP="00763508" w:rsidR="00CD4859" w:rsidRPr="00F64F6A">
      <w:pPr>
        <w:jc w:val="both"/>
        <w:rPr>
          <w:sz w:val="16"/>
          <w:szCs w:val="16"/>
          <w:lang w:val="hr-HR"/>
        </w:rPr>
      </w:pPr>
    </w:p>
    <w:p w:rsidRDefault="00F428B8" w:rsidP="00763508" w:rsidR="00F428B8" w:rsidRPr="00F64F6A">
      <w:pPr>
        <w:jc w:val="both"/>
        <w:rPr>
          <w:sz w:val="16"/>
          <w:szCs w:val="16"/>
          <w:lang w:val="hr-HR"/>
        </w:rPr>
      </w:pPr>
    </w:p>
    <w:p w:rsidRDefault="00763508" w:rsidP="00763508" w:rsidR="00763508" w:rsidRPr="00A5440A">
      <w:pPr>
        <w:jc w:val="both"/>
        <w:rPr>
          <w:lang w:val="hr-HR"/>
        </w:rPr>
      </w:pPr>
      <w:r w:rsidRPr="00A5440A">
        <w:rPr>
          <w:lang w:val="hr-HR"/>
        </w:rPr>
        <w:t xml:space="preserve">POUKA O PRAVNOM LIJEKU: </w:t>
      </w:r>
    </w:p>
    <w:p w:rsidRDefault="00763508" w:rsidP="00763508" w:rsidR="00763508">
      <w:pPr>
        <w:jc w:val="both"/>
        <w:rPr>
          <w:lang w:val="hr-HR"/>
        </w:rPr>
      </w:pPr>
      <w:r w:rsidRPr="00A5440A">
        <w:rPr>
          <w:lang w:val="hr-HR"/>
        </w:rPr>
        <w:t xml:space="preserve">Protiv točke I. </w:t>
      </w:r>
      <w:r w:rsidR="00CE72D6">
        <w:rPr>
          <w:lang w:val="hr-HR"/>
        </w:rPr>
        <w:t>do V</w:t>
      </w:r>
      <w:r w:rsidRPr="00A5440A">
        <w:rPr>
          <w:lang w:val="hr-HR"/>
        </w:rPr>
        <w:t>I. izreke ovog rješenja</w:t>
      </w:r>
      <w:r w:rsidR="00CE72D6">
        <w:rPr>
          <w:lang w:val="hr-HR"/>
        </w:rPr>
        <w:t xml:space="preserve"> dopuštena je žalba, dok protiv toč. VII. izreke ovog rješenja</w:t>
      </w:r>
      <w:r w:rsidRPr="00A5440A">
        <w:rPr>
          <w:lang w:val="hr-HR"/>
        </w:rPr>
        <w:t xml:space="preserve"> posebna žalba nije dopuštena. </w:t>
      </w:r>
      <w:r w:rsidR="00CE72D6">
        <w:rPr>
          <w:lang w:val="hr-HR"/>
        </w:rPr>
        <w:t>Ž</w:t>
      </w:r>
      <w:r w:rsidRPr="00A5440A">
        <w:rPr>
          <w:lang w:val="hr-HR"/>
        </w:rPr>
        <w:t>alba</w:t>
      </w:r>
      <w:r w:rsidR="00CE72D6">
        <w:rPr>
          <w:lang w:val="hr-HR"/>
        </w:rPr>
        <w:t xml:space="preserve"> se podnosi Trgovačkom sudu u Splitu, pismeno u tri primjerka, u roku od 8 dana od dostave rješenja, a o istoj odlučuje Visoki</w:t>
      </w:r>
      <w:r w:rsidRPr="00A5440A">
        <w:rPr>
          <w:lang w:val="hr-HR"/>
        </w:rPr>
        <w:t xml:space="preserve"> trgovačk</w:t>
      </w:r>
      <w:r w:rsidR="00CE72D6">
        <w:rPr>
          <w:lang w:val="hr-HR"/>
        </w:rPr>
        <w:t>i</w:t>
      </w:r>
      <w:r w:rsidRPr="00A5440A">
        <w:rPr>
          <w:lang w:val="hr-HR"/>
        </w:rPr>
        <w:t xml:space="preserve"> sud R</w:t>
      </w:r>
      <w:r w:rsidR="00CE72D6">
        <w:rPr>
          <w:lang w:val="hr-HR"/>
        </w:rPr>
        <w:t xml:space="preserve">epublike </w:t>
      </w:r>
      <w:r w:rsidRPr="00A5440A">
        <w:rPr>
          <w:lang w:val="hr-HR"/>
        </w:rPr>
        <w:t>H</w:t>
      </w:r>
      <w:r w:rsidR="00CE72D6">
        <w:rPr>
          <w:lang w:val="hr-HR"/>
        </w:rPr>
        <w:t>rvatske</w:t>
      </w:r>
      <w:r w:rsidRPr="00A5440A">
        <w:rPr>
          <w:lang w:val="hr-HR"/>
        </w:rPr>
        <w:t xml:space="preserve"> u Zagrebu.</w:t>
      </w:r>
      <w:r w:rsidR="00CE72D6">
        <w:rPr>
          <w:lang w:val="hr-HR"/>
        </w:rPr>
        <w:t xml:space="preserve"> Dostava ovog rješenja smatra se obavljenom istekom osmog dana od dana njegove objave na mrežnoj stranici e-Oglasna ploča sudova. </w:t>
      </w:r>
    </w:p>
    <w:p w:rsidRDefault="00CD4859" w:rsidP="00763508" w:rsidR="00CD4859">
      <w:pPr>
        <w:jc w:val="both"/>
        <w:rPr>
          <w:lang w:val="hr-HR"/>
        </w:rPr>
      </w:pPr>
    </w:p>
    <w:p w:rsidRDefault="00CD4859" w:rsidP="00763508" w:rsidR="00CD4859" w:rsidRPr="00A5440A">
      <w:pPr>
        <w:jc w:val="both"/>
        <w:rPr>
          <w:lang w:val="hr-HR"/>
        </w:rPr>
      </w:pPr>
    </w:p>
    <w:p w:rsidRDefault="00763508" w:rsidP="00763508" w:rsidR="00763508" w:rsidRPr="00A5440A">
      <w:pPr>
        <w:jc w:val="both"/>
        <w:rPr>
          <w:lang w:val="hr-HR"/>
        </w:rPr>
      </w:pPr>
      <w:r w:rsidRPr="00A5440A">
        <w:rPr>
          <w:lang w:val="hr-HR"/>
        </w:rPr>
        <w:t>DNA:</w:t>
      </w:r>
    </w:p>
    <w:p w:rsidRDefault="00763508" w:rsidP="00763508" w:rsidR="0052553A">
      <w:pPr>
        <w:jc w:val="both"/>
        <w:rPr>
          <w:lang w:val="hr-HR"/>
        </w:rPr>
      </w:pPr>
      <w:r w:rsidRPr="00A5440A">
        <w:rPr>
          <w:lang w:val="hr-HR"/>
        </w:rPr>
        <w:t xml:space="preserve">-  </w:t>
      </w:r>
      <w:r w:rsidR="0052553A">
        <w:rPr>
          <w:lang w:val="hr-HR"/>
        </w:rPr>
        <w:t xml:space="preserve">predlagatelju </w:t>
      </w:r>
      <w:r w:rsidR="00A2441E">
        <w:rPr>
          <w:lang w:val="hr-HR"/>
        </w:rPr>
        <w:t>FINA, RC Split</w:t>
      </w:r>
    </w:p>
    <w:p w:rsidRDefault="00F64F6A" w:rsidP="00763508" w:rsidR="00F64F6A">
      <w:pPr>
        <w:jc w:val="both"/>
        <w:rPr>
          <w:lang w:val="hr-HR"/>
        </w:rPr>
      </w:pPr>
      <w:r>
        <w:rPr>
          <w:lang w:val="hr-HR"/>
        </w:rPr>
        <w:t>-  dužniku</w:t>
      </w:r>
    </w:p>
    <w:p w:rsidRDefault="0052553A" w:rsidP="00763508" w:rsidR="00A5440A">
      <w:pPr>
        <w:jc w:val="both"/>
        <w:rPr>
          <w:lang w:val="hr-HR"/>
        </w:rPr>
      </w:pPr>
      <w:r>
        <w:rPr>
          <w:lang w:val="hr-HR"/>
        </w:rPr>
        <w:t xml:space="preserve">-  </w:t>
      </w:r>
      <w:r w:rsidR="00DD3757">
        <w:rPr>
          <w:lang w:val="hr-HR"/>
        </w:rPr>
        <w:t xml:space="preserve">z.z. dužnika </w:t>
      </w:r>
    </w:p>
    <w:p w:rsidRDefault="00703DCC" w:rsidP="00763508" w:rsidR="00763508" w:rsidRPr="00A5440A">
      <w:pPr>
        <w:jc w:val="both"/>
        <w:rPr>
          <w:lang w:val="hr-HR"/>
        </w:rPr>
      </w:pPr>
      <w:r>
        <w:rPr>
          <w:lang w:val="hr-HR"/>
        </w:rPr>
        <w:t>-  privremenom stečajnom</w:t>
      </w:r>
      <w:r w:rsidR="00763508" w:rsidRPr="00A5440A">
        <w:rPr>
          <w:lang w:val="hr-HR"/>
        </w:rPr>
        <w:t xml:space="preserve"> upravitelj</w:t>
      </w:r>
      <w:r>
        <w:rPr>
          <w:lang w:val="hr-HR"/>
        </w:rPr>
        <w:t>u</w:t>
      </w:r>
      <w:r w:rsidR="00A44DF6">
        <w:rPr>
          <w:lang w:val="hr-HR"/>
        </w:rPr>
        <w:t xml:space="preserve"> </w:t>
      </w:r>
    </w:p>
    <w:p w:rsidRDefault="00562429" w:rsidP="00562429" w:rsidR="00562429" w:rsidRPr="00616149">
      <w:pPr>
        <w:jc w:val="both"/>
        <w:rPr>
          <w:lang w:val="hr-HR"/>
        </w:rPr>
      </w:pPr>
      <w:r>
        <w:rPr>
          <w:lang w:val="hr-HR"/>
        </w:rPr>
        <w:t xml:space="preserve">-  </w:t>
      </w:r>
      <w:r w:rsidRPr="00616149">
        <w:rPr>
          <w:lang w:val="hr-HR"/>
        </w:rPr>
        <w:t>sudski registar ovog suda</w:t>
      </w:r>
    </w:p>
    <w:p w:rsidRDefault="00562429" w:rsidP="00562429" w:rsidR="00A2441E">
      <w:pPr>
        <w:jc w:val="both"/>
        <w:rPr>
          <w:lang w:val="hr-HR"/>
        </w:rPr>
      </w:pPr>
      <w:r w:rsidRPr="00616149">
        <w:rPr>
          <w:lang w:val="hr-HR"/>
        </w:rPr>
        <w:t xml:space="preserve">-  </w:t>
      </w:r>
      <w:r>
        <w:rPr>
          <w:lang w:val="hr-HR"/>
        </w:rPr>
        <w:t>e-</w:t>
      </w:r>
      <w:r w:rsidR="002E29ED">
        <w:rPr>
          <w:lang w:val="hr-HR"/>
        </w:rPr>
        <w:t xml:space="preserve">Oglasna </w:t>
      </w:r>
      <w:r w:rsidR="00A2441E">
        <w:rPr>
          <w:lang w:val="hr-HR"/>
        </w:rPr>
        <w:t>ploča suda</w:t>
      </w:r>
    </w:p>
    <w:p w:rsidRDefault="00562429" w:rsidP="00562429" w:rsidR="00EB167D" w:rsidRPr="00A5440A">
      <w:pPr>
        <w:jc w:val="both"/>
        <w:rPr>
          <w:lang w:val="hr-HR"/>
        </w:rPr>
      </w:pPr>
      <w:r w:rsidRPr="00616149">
        <w:rPr>
          <w:lang w:val="hr-HR"/>
        </w:rPr>
        <w:t>-  u spis</w:t>
      </w:r>
    </w:p>
    <w:sectPr w:rsidSect="00DD3757" w:rsidR="00EB167D" w:rsidRPr="00A5440A">
      <w:headerReference w:type="default" r:id="rId10"/>
      <w:pgSz w:h="16838" w:w="11906"/>
      <w:pgMar w:gutter="0" w:footer="708" w:header="708" w:left="1417" w:bottom="197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2902C2" w:rsidRPr="002902C2">
      <w:rPr>
        <w:noProof/>
        <w:lang w:val="hr-HR"/>
      </w:rPr>
      <w:t>3</w:t>
    </w:r>
    <w:r>
      <w:fldChar w:fldCharType="end"/>
    </w:r>
    <w:r w:rsidR="00FB46C2">
      <w:tab/>
      <w:t>12. St-</w:t>
    </w:r>
    <w:r w:rsidR="002E29ED">
      <w:t>2011</w:t>
    </w:r>
    <w:r w:rsidR="00515704">
      <w:t>/2016</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710A"/>
    <w:rsid w:val="00055F83"/>
    <w:rsid w:val="000666DB"/>
    <w:rsid w:val="000B0CEF"/>
    <w:rsid w:val="000E30A9"/>
    <w:rsid w:val="000E7FE8"/>
    <w:rsid w:val="000F347B"/>
    <w:rsid w:val="000F7A06"/>
    <w:rsid w:val="0016796C"/>
    <w:rsid w:val="001901EC"/>
    <w:rsid w:val="001B358D"/>
    <w:rsid w:val="001D0C2D"/>
    <w:rsid w:val="001E4E14"/>
    <w:rsid w:val="001E5134"/>
    <w:rsid w:val="001F5654"/>
    <w:rsid w:val="00200E29"/>
    <w:rsid w:val="00212A34"/>
    <w:rsid w:val="00217DD3"/>
    <w:rsid w:val="002326C9"/>
    <w:rsid w:val="00250EF8"/>
    <w:rsid w:val="00261CB4"/>
    <w:rsid w:val="002702A4"/>
    <w:rsid w:val="00284BD0"/>
    <w:rsid w:val="002902C2"/>
    <w:rsid w:val="002D048F"/>
    <w:rsid w:val="002E29ED"/>
    <w:rsid w:val="002F29FF"/>
    <w:rsid w:val="00343E91"/>
    <w:rsid w:val="00345BDE"/>
    <w:rsid w:val="00354870"/>
    <w:rsid w:val="00382327"/>
    <w:rsid w:val="00384750"/>
    <w:rsid w:val="003855E7"/>
    <w:rsid w:val="003929B4"/>
    <w:rsid w:val="003F3F45"/>
    <w:rsid w:val="00407A58"/>
    <w:rsid w:val="004167C5"/>
    <w:rsid w:val="0049388F"/>
    <w:rsid w:val="004B57D2"/>
    <w:rsid w:val="004D3C29"/>
    <w:rsid w:val="0050363B"/>
    <w:rsid w:val="00504C18"/>
    <w:rsid w:val="00515704"/>
    <w:rsid w:val="0052553A"/>
    <w:rsid w:val="00542586"/>
    <w:rsid w:val="00547471"/>
    <w:rsid w:val="00551F4E"/>
    <w:rsid w:val="00562429"/>
    <w:rsid w:val="0058098F"/>
    <w:rsid w:val="005952E7"/>
    <w:rsid w:val="005B3597"/>
    <w:rsid w:val="005C7875"/>
    <w:rsid w:val="00632E96"/>
    <w:rsid w:val="0063323E"/>
    <w:rsid w:val="00642955"/>
    <w:rsid w:val="006926AD"/>
    <w:rsid w:val="006933B2"/>
    <w:rsid w:val="006A52EE"/>
    <w:rsid w:val="006B348C"/>
    <w:rsid w:val="006C5CB6"/>
    <w:rsid w:val="006C6A99"/>
    <w:rsid w:val="006D1211"/>
    <w:rsid w:val="00703DCC"/>
    <w:rsid w:val="0070556A"/>
    <w:rsid w:val="0071745F"/>
    <w:rsid w:val="00721E0B"/>
    <w:rsid w:val="00736EF6"/>
    <w:rsid w:val="00753C89"/>
    <w:rsid w:val="00763508"/>
    <w:rsid w:val="007725FF"/>
    <w:rsid w:val="00775DF1"/>
    <w:rsid w:val="007E31E0"/>
    <w:rsid w:val="00803902"/>
    <w:rsid w:val="0081599A"/>
    <w:rsid w:val="00833716"/>
    <w:rsid w:val="00876209"/>
    <w:rsid w:val="00880573"/>
    <w:rsid w:val="008957DF"/>
    <w:rsid w:val="009058A0"/>
    <w:rsid w:val="009107B0"/>
    <w:rsid w:val="00924306"/>
    <w:rsid w:val="009249B3"/>
    <w:rsid w:val="00925F55"/>
    <w:rsid w:val="009374AD"/>
    <w:rsid w:val="009405E8"/>
    <w:rsid w:val="0098245E"/>
    <w:rsid w:val="00984ED5"/>
    <w:rsid w:val="0098682F"/>
    <w:rsid w:val="00993631"/>
    <w:rsid w:val="009B7BD0"/>
    <w:rsid w:val="009C3E6B"/>
    <w:rsid w:val="009D6053"/>
    <w:rsid w:val="009E2256"/>
    <w:rsid w:val="009E4D23"/>
    <w:rsid w:val="00A2441E"/>
    <w:rsid w:val="00A44DF6"/>
    <w:rsid w:val="00A5440A"/>
    <w:rsid w:val="00A741B6"/>
    <w:rsid w:val="00A97762"/>
    <w:rsid w:val="00AD0BE0"/>
    <w:rsid w:val="00AF1721"/>
    <w:rsid w:val="00B1090C"/>
    <w:rsid w:val="00B6615F"/>
    <w:rsid w:val="00B7215D"/>
    <w:rsid w:val="00B8254F"/>
    <w:rsid w:val="00B969FA"/>
    <w:rsid w:val="00BA2E0E"/>
    <w:rsid w:val="00C06F38"/>
    <w:rsid w:val="00C43BCE"/>
    <w:rsid w:val="00C704CA"/>
    <w:rsid w:val="00C84A6F"/>
    <w:rsid w:val="00CC530D"/>
    <w:rsid w:val="00CD4859"/>
    <w:rsid w:val="00CD6619"/>
    <w:rsid w:val="00CD74A8"/>
    <w:rsid w:val="00CE6F4F"/>
    <w:rsid w:val="00CE72D6"/>
    <w:rsid w:val="00D0262B"/>
    <w:rsid w:val="00D14140"/>
    <w:rsid w:val="00D241B6"/>
    <w:rsid w:val="00D3481E"/>
    <w:rsid w:val="00D4027A"/>
    <w:rsid w:val="00D50B2A"/>
    <w:rsid w:val="00D60C27"/>
    <w:rsid w:val="00DB242E"/>
    <w:rsid w:val="00DC5A7C"/>
    <w:rsid w:val="00DD0BC4"/>
    <w:rsid w:val="00DD3757"/>
    <w:rsid w:val="00DD5B53"/>
    <w:rsid w:val="00DD71E5"/>
    <w:rsid w:val="00E064DC"/>
    <w:rsid w:val="00E0761D"/>
    <w:rsid w:val="00E2695F"/>
    <w:rsid w:val="00E329DF"/>
    <w:rsid w:val="00E41B0B"/>
    <w:rsid w:val="00E53651"/>
    <w:rsid w:val="00EB167D"/>
    <w:rsid w:val="00EB2C55"/>
    <w:rsid w:val="00EB78C8"/>
    <w:rsid w:val="00EC5F95"/>
    <w:rsid w:val="00ED529B"/>
    <w:rsid w:val="00EF3725"/>
    <w:rsid w:val="00F06BE1"/>
    <w:rsid w:val="00F073D2"/>
    <w:rsid w:val="00F111D4"/>
    <w:rsid w:val="00F37E2F"/>
    <w:rsid w:val="00F428B8"/>
    <w:rsid w:val="00F64D7C"/>
    <w:rsid w:val="00F64F6A"/>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57DF"/>
    <w:rPr>
      <w:color w:val="808080"/>
      <w:bdr w:space="0" w:sz="0" w:color="auto" w:val="none"/>
      <w:shd w:fill="auto" w:color="auto" w:val="clear"/>
    </w:rPr>
  </w:style>
  <w:style w:customStyle="true" w:styleId="eSPISCCParagraphDefaultFont" w:type="character">
    <w:name w:val="eSPIS_CC_Paragraph Default Font"/>
    <w:basedOn w:val="Zadanifontodlomka"/>
    <w:rsid w:val="008957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57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57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7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57DF"/>
    <w:rPr>
      <w:color w:val="808080"/>
      <w:bdr w:color="auto" w:space="0" w:sz="0" w:val="none"/>
      <w:shd w:color="auto" w:fill="auto" w:val="clear"/>
    </w:rPr>
  </w:style>
  <w:style w:customStyle="1" w:styleId="eSPISCCParagraphDefaultFont" w:type="character">
    <w:name w:val="eSPIS_CC_Paragraph Default Font"/>
    <w:basedOn w:val="Zadanifontodlomka"/>
    <w:rsid w:val="008957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57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57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7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St-2011/2016</izvorni_sadrzaj>
    <derivirana_varijabla naziv="DomainObject.Predmet.OznakaBroj_1">St-2011/2016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PEŠKAFONDO d.o.o. za turizam i ugostiteljstvo</izvorni_sadrzaj>
    <derivirana_varijabla naziv="DomainObject.Predmet.ProtustrankaFormated_1">  PEŠKAFONDO d.o.o. za turizam i ugostiteljstvo</derivirana_varijabla>
  </DomainObject.Predmet.ProtustrankaFormated>
  <DomainObject.Predmet.ProtustrankaFormatedOIB>
    <izvorni_sadrzaj>  PEŠKAFONDO d.o.o. za turizam i ugostiteljstvo, OIB 67654325003</izvorni_sadrzaj>
    <derivirana_varijabla naziv="DomainObject.Predmet.ProtustrankaFormatedOIB_1">  PEŠKAFONDO d.o.o. za turizam i ugostiteljstvo, OIB 67654325003</derivirana_varijabla>
  </DomainObject.Predmet.ProtustrankaFormatedOIB>
  <DomainObject.Predmet.ProtustrankaFormatedWithAdress>
    <izvorni_sadrzaj> PEŠKAFONDO d.o.o. za turizam i ugostiteljstvo, Put Žnjana 27/D, 21000 Split</izvorni_sadrzaj>
    <derivirana_varijabla naziv="DomainObject.Predmet.ProtustrankaFormatedWithAdress_1"> PEŠKAFONDO d.o.o. za turizam i ugostiteljstvo, Put Žnjana 27/D, 21000 Split</derivirana_varijabla>
  </DomainObject.Predmet.ProtustrankaFormatedWithAdress>
  <DomainObject.Predmet.ProtustrankaFormatedWithAdressOIB>
    <izvorni_sadrzaj> PEŠKAFONDO d.o.o. za turizam i ugostiteljstvo, OIB 67654325003, Put Žnjana 27/D, 21000 Split</izvorni_sadrzaj>
    <derivirana_varijabla naziv="DomainObject.Predmet.ProtustrankaFormatedWithAdressOIB_1"> PEŠKAFONDO d.o.o. za turizam i ugostiteljstvo, OIB 67654325003, Put Žnjana 27/D, 21000 Split</derivirana_varijabla>
  </DomainObject.Predmet.ProtustrankaFormatedWithAdressOIB>
  <DomainObject.Predmet.ProtustrankaWithAdress>
    <izvorni_sadrzaj>PEŠKAFONDO d.o.o. za turizam i ugostiteljstvo Put Žnjana 27/D, 21000 Split</izvorni_sadrzaj>
    <derivirana_varijabla naziv="DomainObject.Predmet.ProtustrankaWithAdress_1">PEŠKAFONDO d.o.o. za turizam i ugostiteljstvo Put Žnjana 27/D, 21000 Split</derivirana_varijabla>
  </DomainObject.Predmet.ProtustrankaWithAdress>
  <DomainObject.Predmet.ProtustrankaWithAdressOIB>
    <izvorni_sadrzaj>PEŠKAFONDO d.o.o. za turizam i ugostiteljstvo, OIB 67654325003, Put Žnjana 27/D, 21000 Split</izvorni_sadrzaj>
    <derivirana_varijabla naziv="DomainObject.Predmet.ProtustrankaWithAdressOIB_1">PEŠKAFONDO d.o.o. za turizam i ugostiteljstvo, OIB 67654325003, Put Žnjana 27/D, 21000 Split</derivirana_varijabla>
  </DomainObject.Predmet.ProtustrankaWithAdressOIB>
  <DomainObject.Predmet.ProtustrankaNazivFormated>
    <izvorni_sadrzaj>PEŠKAFONDO d.o.o. za turizam i ugostiteljstvo</izvorni_sadrzaj>
    <derivirana_varijabla naziv="DomainObject.Predmet.ProtustrankaNazivFormated_1">PEŠKAFONDO d.o.o. za turizam i ugostiteljstvo</derivirana_varijabla>
  </DomainObject.Predmet.ProtustrankaNazivFormated>
  <DomainObject.Predmet.ProtustrankaNazivFormatedOIB>
    <izvorni_sadrzaj>PEŠKAFONDO d.o.o. za turizam i ugostiteljstvo, OIB 67654325003</izvorni_sadrzaj>
    <derivirana_varijabla naziv="DomainObject.Predmet.ProtustrankaNazivFormatedOIB_1">PEŠKAFONDO d.o.o. za turizam i ugostiteljstvo, OIB 67654325003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90999.88</izvorni_sadrzaj>
    <derivirana_varijabla naziv="DomainObject.Predmet.TrenutnaVrijednost_1">90999.88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PEŠKAFONDO d.o.o. za turizam i ugostiteljstvo</item>
    </izvorni_sadrzaj>
    <derivirana_varijabla naziv="DomainObject.Predmet.ProtuStrankaListFormated_1">
      <item>PEŠKAFONDO d.o.o. za turizam i ugostiteljstvo</item>
    </derivirana_varijabla>
  </DomainObject.Predmet.ProtuStrankaListFormated>
  <DomainObject.Predmet.ProtuStrankaListFormatedOIB>
    <izvorni_sadrzaj>
      <item>PEŠKAFONDO d.o.o. za turizam i ugostiteljstvo, OIB 67654325003</item>
    </izvorni_sadrzaj>
    <derivirana_varijabla naziv="DomainObject.Predmet.ProtuStrankaListFormatedOIB_1">
      <item>PEŠKAFONDO d.o.o. za turizam i ugostiteljstvo, OIB 67654325003</item>
    </derivirana_varijabla>
  </DomainObject.Predmet.ProtuStrankaListFormatedOIB>
  <DomainObject.Predmet.ProtuStrankaListFormatedWithAdress>
    <izvorni_sadrzaj>
      <item>PEŠKAFONDO d.o.o. za turizam i ugostiteljstvo, Put Žnjana 27/D, 21000 Split</item>
    </izvorni_sadrzaj>
    <derivirana_varijabla naziv="DomainObject.Predmet.ProtuStrankaListFormatedWithAdress_1">
      <item>PEŠKAFONDO d.o.o. za turizam i ugostiteljstvo, Put Žnjana 27/D, 21000 Split</item>
    </derivirana_varijabla>
  </DomainObject.Predmet.ProtuStrankaListFormatedWithAdress>
  <DomainObject.Predmet.ProtuStrankaListFormatedWithAdressOIB>
    <izvorni_sadrzaj>
      <item>PEŠKAFONDO d.o.o. za turizam i ugostiteljstvo, OIB 67654325003, Put Žnjana 27/D, 21000 Split</item>
    </izvorni_sadrzaj>
    <derivirana_varijabla naziv="DomainObject.Predmet.ProtuStrankaListFormatedWithAdressOIB_1">
      <item>PEŠKAFONDO d.o.o. za turizam i ugostiteljstvo, OIB 67654325003, Put Žnjana 27/D, 21000 Split</item>
    </derivirana_varijabla>
  </DomainObject.Predmet.ProtuStrankaListFormatedWithAdressOIB>
  <DomainObject.Predmet.ProtuStrankaListNazivFormated>
    <izvorni_sadrzaj>
      <item>PEŠKAFONDO d.o.o. za turizam i ugostiteljstvo</item>
    </izvorni_sadrzaj>
    <derivirana_varijabla naziv="DomainObject.Predmet.ProtuStrankaListNazivFormated_1">
      <item>PEŠKAFONDO d.o.o. za turizam i ugostiteljstvo</item>
    </derivirana_varijabla>
  </DomainObject.Predmet.ProtuStrankaListNazivFormated>
  <DomainObject.Predmet.ProtuStrankaListNazivFormatedOIB>
    <izvorni_sadrzaj>
      <item>PEŠKAFONDO d.o.o. za turizam i ugostiteljstvo, OIB 67654325003</item>
    </izvorni_sadrzaj>
    <derivirana_varijabla naziv="DomainObject.Predmet.ProtuStrankaListNazivFormatedOIB_1">
      <item>PEŠKAFONDO d.o.o. za turizam i ugostiteljstvo, OIB 67654325003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PEŠKAFONDO d.o.o. za turizam i ugostiteljstvo</izvorni_sadrzaj>
    <derivirana_varijabla naziv="DomainObject.Predmet.ProtustrankaIDrugi_1">PEŠKAFONDO 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PEŠKAFONDO d.o.o. za turizam i ugostiteljstvo, OIB 67654325003, Put Žnjana 27/D, 21000 Split</izvorni_sadrzaj>
    <derivirana_varijabla naziv="DomainObject.Predmet.ProtustrankaIDrugiAdressOIB_1">PEŠKAFONDO d.o.o. za turizam i ugostiteljstvo, OIB 67654325003, Put Žnjana 27/D,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PEŠKAFONDO d.o.o. za turizam i ugostiteljstvo</item>
      <item>FINANCIJSKA AGENCIJA, RC SPLIT</item>
    </izvorni_sadrzaj>
    <derivirana_varijabla naziv="DomainObject.Predmet.SudioniciListNaziv_1">
      <item>PEŠKAFONDO d.o.o. za turizam i ugostiteljstvo</item>
      <item>FINANCIJSKA AGENCIJA, RC SPLIT</item>
    </derivirana_varijabla>
  </DomainObject.Predmet.SudioniciListNaziv>
  <DomainObject.Predmet.SudioniciListAdressOIB>
    <izvorni_sadrzaj>
      <item>PEŠKAFONDO d.o.o. za turizam i ugostiteljstvo, OIB 67654325003, Put Žnjana 27/D,21000 Split</item>
      <item>FINANCIJSKA AGENCIJA, RC SPLIT, OIB 85821130368, Mažuranićevo šetalište 24 b,21000 Split</item>
    </izvorni_sadrzaj>
    <derivirana_varijabla naziv="DomainObject.Predmet.SudioniciListAdressOIB_1">
      <item>PEŠKAFONDO d.o.o. za turizam i ugostiteljstvo, OIB 67654325003, Put Žnjana 27/D,21000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67654325003</item>
      <item>, OIB 85821130368</item>
    </izvorni_sadrzaj>
    <derivirana_varijabla naziv="DomainObject.Predmet.SudioniciListNazivOIB_1">
      <item>, OIB 67654325003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1089</properties:Words>
  <properties:Characters>6159</properties:Characters>
  <properties:Lines>138</properties:Lines>
  <properties:Paragraphs>39</properties:Paragraphs>
  <properties:TotalTime>585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2015-10-29T11:28:00Z</dcterms:created>
  <dc:creator>wsadmin</dc:creator>
  <cp:lastModifiedBy>Paško Bačić</cp:lastModifiedBy>
  <cp:lastPrinted>2017-09-01T11:08:00Z</cp:lastPrinted>
  <dcterms:modified xmlns:xsi="http://www.w3.org/2001/XMLSchema-instance" xsi:type="dcterms:W3CDTF">2017-09-01T11:20:00Z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