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b155" w14:paraId="0e2b155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B17CA8">
        <w:t>1063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</w:t>
      </w:r>
      <w:r w:rsidR="00B17CA8">
        <w:t xml:space="preserve"> dužnikom</w:t>
      </w:r>
      <w:r w:rsidR="00902821">
        <w:t xml:space="preserve"> </w:t>
      </w:r>
      <w:r w:rsidR="00B17CA8">
        <w:t xml:space="preserve">UDRUGA ZA POMOĆ DJECI S POTEŠKOĆAMA U RAZVOJU I POTICANJE HARMONIČNOG RAZVOJA DJECE I MLADIH "DIRA", Zagreb, Jurja Žerjavića 10, registarski broj: 21007903, OIB: 79605401931, </w:t>
      </w:r>
      <w:r>
        <w:t xml:space="preserve"> </w:t>
      </w:r>
      <w:r w:rsidR="00573EAF">
        <w:t xml:space="preserve"> </w:t>
      </w:r>
      <w:r>
        <w:t xml:space="preserve">dana </w:t>
      </w:r>
      <w:r w:rsidR="00902821">
        <w:t>2</w:t>
      </w:r>
      <w:r w:rsidR="00C96C53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D14520" w:rsidR="00D14520" w:rsidRPr="00B17CA8">
      <w:pPr>
        <w:pStyle w:val="Tijeloteksta"/>
        <w:numPr>
          <w:ilvl w:val="0"/>
          <w:numId w:val="6"/>
        </w:numPr>
        <w:rPr>
          <w:bCs/>
        </w:rPr>
      </w:pPr>
      <w:r w:rsidRPr="00B17CA8">
        <w:rPr>
          <w:bCs/>
        </w:rPr>
        <w:t xml:space="preserve">Otvara se </w:t>
      </w:r>
      <w:r w:rsidR="00FD0F74" w:rsidRPr="00B17CA8">
        <w:rPr>
          <w:bCs/>
        </w:rPr>
        <w:t xml:space="preserve">skraćeni </w:t>
      </w:r>
      <w:r w:rsidRPr="00B17CA8">
        <w:rPr>
          <w:bCs/>
        </w:rPr>
        <w:t xml:space="preserve">stečajni postupak nad dužnikom </w:t>
      </w:r>
      <w:r w:rsidR="00B17CA8">
        <w:t>UDRUGA ZA POMOĆ DJECI S POTEŠKOĆAMA U RAZVOJU I POTICANJE HARMONIČNOG RAZVOJA DJECE I MLADIH "DIRA", Zagreb, Jurja Žerjavića 10, registarski broj: 21007903, OIB: 79605401931.</w:t>
      </w:r>
    </w:p>
    <w:p w:rsidRDefault="00B17CA8" w:rsidP="00B17CA8" w:rsidR="00B17CA8" w:rsidRPr="00B17CA8">
      <w:pPr>
        <w:pStyle w:val="Tijeloteksta"/>
        <w:rPr>
          <w:bCs/>
        </w:rPr>
      </w:pPr>
    </w:p>
    <w:p w:rsidRDefault="0057324F" w:rsidP="00C96C53" w:rsidR="00373D6B" w:rsidRPr="00C96C53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C96C53">
        <w:t xml:space="preserve">Sanela Kučar, Osijek, J. J. Strossmayera 37, OIB: 97473612486 </w:t>
      </w:r>
    </w:p>
    <w:p w:rsidRDefault="00373D6B" w:rsidP="00373D6B" w:rsidR="00373D6B" w:rsidRPr="00373D6B">
      <w:pPr>
        <w:pStyle w:val="Tijeloteksta"/>
        <w:ind w:left="1065"/>
        <w:rPr>
          <w:bCs/>
        </w:rPr>
      </w:pPr>
    </w:p>
    <w:p w:rsidRDefault="0057324F" w:rsidP="00D14520" w:rsidR="00D14520" w:rsidRPr="00B17CA8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B17CA8">
        <w:t>UDRUGA ZA POMOĆ DJECI S POTEŠKOĆAMA U RAZVOJU I POTICANJE HARMONIČNOG RAZVOJA DJECE I MLADIH "DIRA", Zagreb, Jurja Žerjavića 10, registarski broj: 21007903, OIB: 79605401931.</w:t>
      </w:r>
    </w:p>
    <w:p w:rsidRDefault="00B17CA8" w:rsidP="00B17CA8" w:rsidR="00B17CA8" w:rsidRPr="00B17CA8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B97E50" w:rsidR="00B17CA8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785BD4">
        <w:rPr>
          <w:bCs/>
        </w:rPr>
        <w:t>20</w:t>
      </w:r>
      <w:r w:rsidRPr="00F877AB">
        <w:rPr>
          <w:bCs/>
        </w:rPr>
        <w:t xml:space="preserve">. </w:t>
      </w:r>
      <w:r w:rsidR="00785BD4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B17CA8">
        <w:rPr>
          <w:bCs/>
        </w:rPr>
        <w:t>2169</w:t>
      </w:r>
      <w:r w:rsidRPr="00F877AB">
        <w:rPr>
          <w:bCs/>
        </w:rPr>
        <w:t xml:space="preserve"> od </w:t>
      </w:r>
      <w:r w:rsidR="00E679E6">
        <w:rPr>
          <w:bCs/>
        </w:rPr>
        <w:t>18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785BD4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nad </w:t>
      </w:r>
    </w:p>
    <w:p w:rsidRDefault="00B17CA8" w:rsidP="00B97E50" w:rsidR="00B17CA8">
      <w:pPr>
        <w:pStyle w:val="Tijeloteksta"/>
        <w:ind w:firstLine="708"/>
        <w:rPr>
          <w:bCs/>
        </w:rPr>
      </w:pPr>
    </w:p>
    <w:p w:rsidRDefault="00B17CA8" w:rsidP="00B97E50" w:rsidR="00B17CA8">
      <w:pPr>
        <w:pStyle w:val="Tijeloteksta"/>
        <w:ind w:firstLine="708"/>
        <w:rPr>
          <w:bCs/>
        </w:rPr>
      </w:pPr>
    </w:p>
    <w:p w:rsidRDefault="00B17CA8" w:rsidP="00B97E50" w:rsidR="00B17CA8">
      <w:pPr>
        <w:pStyle w:val="Tijeloteksta"/>
        <w:ind w:firstLine="708"/>
        <w:rPr>
          <w:bCs/>
        </w:rPr>
      </w:pPr>
    </w:p>
    <w:p w:rsidRDefault="00B17CA8" w:rsidP="00B17CA8" w:rsidR="00B17CA8">
      <w:pPr>
        <w:pStyle w:val="Tijeloteksta"/>
        <w:ind w:firstLine="708"/>
        <w:jc w:val="right"/>
        <w:rPr>
          <w:bCs/>
        </w:rPr>
      </w:pPr>
      <w:r>
        <w:rPr>
          <w:bCs/>
        </w:rPr>
        <w:t>18 St-10</w:t>
      </w:r>
      <w:r w:rsidR="00A43B19">
        <w:rPr>
          <w:bCs/>
        </w:rPr>
        <w:t>63</w:t>
      </w:r>
      <w:r>
        <w:rPr>
          <w:bCs/>
        </w:rPr>
        <w:t>/17-4</w:t>
      </w:r>
    </w:p>
    <w:p w:rsidRDefault="00B17CA8" w:rsidP="00B97E50" w:rsidR="00B17CA8">
      <w:pPr>
        <w:pStyle w:val="Tijeloteksta"/>
        <w:ind w:firstLine="708"/>
        <w:rPr>
          <w:bCs/>
        </w:rPr>
      </w:pPr>
    </w:p>
    <w:p w:rsidRDefault="00B17CA8" w:rsidP="00B97E50" w:rsidR="00B17CA8">
      <w:pPr>
        <w:pStyle w:val="Tijeloteksta"/>
        <w:ind w:firstLine="708"/>
        <w:rPr>
          <w:bCs/>
        </w:rPr>
      </w:pPr>
    </w:p>
    <w:p w:rsidRDefault="00B17CA8" w:rsidP="00B97E50" w:rsidR="00B17CA8">
      <w:pPr>
        <w:pStyle w:val="Tijeloteksta"/>
        <w:ind w:firstLine="708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stečajnim dužnikom </w:t>
      </w:r>
      <w:r w:rsidR="00A43B19">
        <w:t>UDRUGA ZA POMOĆ DJECI S POTEŠKOĆAMA U RAZVOJU I POTICANJE HARMONIČNOG RAZVOJA DJECE I MLADIH "DIRA", Zagreb, Jurja Žerjavića 10, registarski broj: 21007903, OIB: 79605401931.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B17CA8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602813">
        <w:t>1</w:t>
      </w:r>
      <w:r w:rsidR="00E679E6">
        <w:t>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85BD4">
        <w:t>10</w:t>
      </w:r>
      <w:r w:rsidR="00A43B19">
        <w:t>63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C96C53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A43B19" w:rsidP="000412A0" w:rsidR="00A43B19">
      <w:pPr>
        <w:pStyle w:val="Tijeloteksta"/>
        <w:jc w:val="left"/>
      </w:pPr>
    </w:p>
    <w:p w:rsidRDefault="00A43B19" w:rsidP="000412A0" w:rsidR="00A43B19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A43B19" w:rsidP="007A31D3" w:rsidR="00A43B19">
      <w:pPr>
        <w:pStyle w:val="Tijeloteksta"/>
        <w:jc w:val="left"/>
      </w:pPr>
    </w:p>
    <w:p w:rsidRDefault="00A43B19" w:rsidP="007A31D3" w:rsidR="00A43B19">
      <w:pPr>
        <w:pStyle w:val="Tijeloteksta"/>
        <w:jc w:val="left"/>
      </w:pPr>
    </w:p>
    <w:p w:rsidRDefault="00A43B19" w:rsidP="007A31D3" w:rsidR="00A43B19">
      <w:pPr>
        <w:pStyle w:val="Tijeloteksta"/>
        <w:jc w:val="left"/>
      </w:pPr>
    </w:p>
    <w:p w:rsidRDefault="00A43B19" w:rsidP="007A31D3" w:rsidR="00A43B19">
      <w:pPr>
        <w:pStyle w:val="Tijeloteksta"/>
        <w:jc w:val="left"/>
      </w:pPr>
    </w:p>
    <w:p w:rsidRDefault="00A43B19" w:rsidP="007A31D3" w:rsidR="00A43B19">
      <w:pPr>
        <w:pStyle w:val="Tijeloteksta"/>
        <w:jc w:val="left"/>
      </w:pPr>
    </w:p>
    <w:p w:rsidRDefault="00A43B19" w:rsidP="00A43B19" w:rsidR="00A43B19">
      <w:pPr>
        <w:pStyle w:val="Tijeloteksta"/>
        <w:ind w:firstLine="708"/>
        <w:jc w:val="right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>18 St-1063/17-4</w:t>
      </w:r>
    </w:p>
    <w:p w:rsidRDefault="00A43B19" w:rsidP="007A31D3" w:rsidR="00A43B19">
      <w:pPr>
        <w:pStyle w:val="Tijeloteksta"/>
        <w:jc w:val="left"/>
      </w:pPr>
    </w:p>
    <w:p w:rsidRDefault="00A43B19" w:rsidP="007A31D3" w:rsidR="00A43B19">
      <w:pPr>
        <w:pStyle w:val="Tijeloteksta"/>
        <w:jc w:val="left"/>
      </w:pPr>
    </w:p>
    <w:p w:rsidRDefault="00A43B19" w:rsidP="007A31D3" w:rsidR="00A43B19">
      <w:pPr>
        <w:pStyle w:val="Tijeloteksta"/>
        <w:jc w:val="left"/>
      </w:pPr>
    </w:p>
    <w:p w:rsidRDefault="00A43B19" w:rsidP="007A31D3" w:rsidR="00A43B19">
      <w:pPr>
        <w:pStyle w:val="Tijeloteksta"/>
        <w:jc w:val="left"/>
      </w:pPr>
    </w:p>
    <w:p w:rsidRDefault="00A43B19" w:rsidP="007A31D3" w:rsidR="00A43B19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47905" w:rsidP="0015367E" w:rsidR="0094790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91A">
          <w:rPr>
            <w:noProof/>
          </w:rPr>
          <w:t>3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D50E8"/>
    <w:rsid w:val="009E5D6D"/>
    <w:rsid w:val="00A07CA2"/>
    <w:rsid w:val="00A247C1"/>
    <w:rsid w:val="00A405B5"/>
    <w:rsid w:val="00A42669"/>
    <w:rsid w:val="00A43B1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17CA8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96C53"/>
    <w:rsid w:val="00CA01EF"/>
    <w:rsid w:val="00CA4D65"/>
    <w:rsid w:val="00CB3530"/>
    <w:rsid w:val="00CB64EA"/>
    <w:rsid w:val="00CE0EE4"/>
    <w:rsid w:val="00CF2893"/>
    <w:rsid w:val="00D14520"/>
    <w:rsid w:val="00D17588"/>
    <w:rsid w:val="00D212DB"/>
    <w:rsid w:val="00D23251"/>
    <w:rsid w:val="00D24D2F"/>
    <w:rsid w:val="00D27F5C"/>
    <w:rsid w:val="00D925DB"/>
    <w:rsid w:val="00D97782"/>
    <w:rsid w:val="00DA4636"/>
    <w:rsid w:val="00DB229C"/>
    <w:rsid w:val="00DB278F"/>
    <w:rsid w:val="00DB791A"/>
    <w:rsid w:val="00DE5F69"/>
    <w:rsid w:val="00DE6D75"/>
    <w:rsid w:val="00E06819"/>
    <w:rsid w:val="00E23AF8"/>
    <w:rsid w:val="00E53774"/>
    <w:rsid w:val="00E60C19"/>
    <w:rsid w:val="00E679E6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C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C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C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C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C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C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C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C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11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St-1063/2017</izvorni_sadrzaj>
    <derivirana_varijabla naziv="DomainObject.Predmet.OznakaBroj_1">St-1063/2017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Udruga za pomoć djeci s potešk.u razv. ''DIRA''</izvorni_sadrzaj>
    <derivirana_varijabla naziv="DomainObject.Predmet.ProtustrankaFormated_1">  Udruga za pomoć djeci s potešk.u razv. ''DIRA''</derivirana_varijabla>
  </DomainObject.Predmet.ProtustrankaFormated>
  <DomainObject.Predmet.ProtustrankaFormatedOIB>
    <izvorni_sadrzaj>  Udruga za pomoć djeci s potešk.u razv. ''DIRA'', OIB 79605401931</izvorni_sadrzaj>
    <derivirana_varijabla naziv="DomainObject.Predmet.ProtustrankaFormatedOIB_1">  Udruga za pomoć djeci s potešk.u razv. ''DIRA'', OIB 79605401931</derivirana_varijabla>
  </DomainObject.Predmet.ProtustrankaFormatedOIB>
  <DomainObject.Predmet.ProtustrankaFormatedWithAdress>
    <izvorni_sadrzaj> Udruga za pomoć djeci s potešk.u razv. ''DIRA'', Jurja Žerjavića 10, 10000 Zagreb</izvorni_sadrzaj>
    <derivirana_varijabla naziv="DomainObject.Predmet.ProtustrankaFormatedWithAdress_1"> Udruga za pomoć djeci s potešk.u razv. ''DIRA'', Jurja Žerjavića 10, 10000 Zagreb</derivirana_varijabla>
  </DomainObject.Predmet.ProtustrankaFormatedWithAdress>
  <DomainObject.Predmet.ProtustrankaFormatedWithAdressOIB>
    <izvorni_sadrzaj> Udruga za pomoć djeci s potešk.u razv. ''DIRA'', OIB 79605401931, Jurja Žerjavića 10, 10000 Zagreb</izvorni_sadrzaj>
    <derivirana_varijabla naziv="DomainObject.Predmet.ProtustrankaFormatedWithAdressOIB_1"> Udruga za pomoć djeci s potešk.u razv. ''DIRA'', OIB 79605401931, Jurja Žerjavića 10, 10000 Zagreb</derivirana_varijabla>
  </DomainObject.Predmet.ProtustrankaFormatedWithAdressOIB>
  <DomainObject.Predmet.ProtustrankaWithAdress>
    <izvorni_sadrzaj>Udruga za pomoć djeci s potešk.u razv. ''DIRA'' Jurja Žerjavića 10, 10000 Zagreb</izvorni_sadrzaj>
    <derivirana_varijabla naziv="DomainObject.Predmet.ProtustrankaWithAdress_1">Udruga za pomoć djeci s potešk.u razv. ''DIRA'' Jurja Žerjavića 10, 10000 Zagreb</derivirana_varijabla>
  </DomainObject.Predmet.ProtustrankaWithAdress>
  <DomainObject.Predmet.ProtustrankaWithAdressOIB>
    <izvorni_sadrzaj>Udruga za pomoć djeci s potešk.u razv. ''DIRA'', OIB 79605401931, Jurja Žerjavića 10, 10000 Zagreb</izvorni_sadrzaj>
    <derivirana_varijabla naziv="DomainObject.Predmet.ProtustrankaWithAdressOIB_1">Udruga za pomoć djeci s potešk.u razv. ''DIRA'', OIB 79605401931, Jurja Žerjavića 10, 10000 Zagreb</derivirana_varijabla>
  </DomainObject.Predmet.ProtustrankaWithAdressOIB>
  <DomainObject.Predmet.ProtustrankaNazivFormated>
    <izvorni_sadrzaj>Udruga za pomoć djeci s potešk.u razv. ''DIRA''</izvorni_sadrzaj>
    <derivirana_varijabla naziv="DomainObject.Predmet.ProtustrankaNazivFormated_1">Udruga za pomoć djeci s potešk.u razv. ''DIRA''</derivirana_varijabla>
  </DomainObject.Predmet.ProtustrankaNazivFormated>
  <DomainObject.Predmet.ProtustrankaNazivFormatedOIB>
    <izvorni_sadrzaj>Udruga za pomoć djeci s potešk.u razv. ''DIRA'', OIB 79605401931</izvorni_sadrzaj>
    <derivirana_varijabla naziv="DomainObject.Predmet.ProtustrankaNazivFormatedOIB_1">Udruga za pomoć djeci s potešk.u razv. ''DIRA'', OIB 79605401931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pomoć djeci s potešk.u razv. ''DIRA''</item>
    </izvorni_sadrzaj>
    <derivirana_varijabla naziv="DomainObject.Predmet.ProtuStrankaListFormated_1">
      <item>Udruga za pomoć djeci s potešk.u razv. ''DIRA''</item>
    </derivirana_varijabla>
  </DomainObject.Predmet.ProtuStrankaListFormated>
  <DomainObject.Predmet.ProtuStrankaListFormatedOIB>
    <izvorni_sadrzaj>
      <item>Udruga za pomoć djeci s potešk.u razv. ''DIRA'', OIB 79605401931</item>
    </izvorni_sadrzaj>
    <derivirana_varijabla naziv="DomainObject.Predmet.ProtuStrankaListFormatedOIB_1">
      <item>Udruga za pomoć djeci s potešk.u razv. ''DIRA'', OIB 79605401931</item>
    </derivirana_varijabla>
  </DomainObject.Predmet.ProtuStrankaListFormatedOIB>
  <DomainObject.Predmet.ProtuStrankaListFormatedWithAdress>
    <izvorni_sadrzaj>
      <item>Udruga za pomoć djeci s potešk.u razv. ''DIRA'', Jurja Žerjavića 10, 10000 Zagreb</item>
    </izvorni_sadrzaj>
    <derivirana_varijabla naziv="DomainObject.Predmet.ProtuStrankaListFormatedWithAdress_1">
      <item>Udruga za pomoć djeci s potešk.u razv. ''DIRA'', Jurja Žerjavića 10, 10000 Zagreb</item>
    </derivirana_varijabla>
  </DomainObject.Predmet.ProtuStrankaListFormatedWithAdress>
  <DomainObject.Predmet.ProtuStrankaListFormatedWithAdressOIB>
    <izvorni_sadrzaj>
      <item>Udruga za pomoć djeci s potešk.u razv. ''DIRA'', OIB 79605401931, Jurja Žerjavića 10, 10000 Zagreb</item>
    </izvorni_sadrzaj>
    <derivirana_varijabla naziv="DomainObject.Predmet.ProtuStrankaListFormatedWithAdressOIB_1">
      <item>Udruga za pomoć djeci s potešk.u razv. ''DIRA'', OIB 79605401931, Jurja Žerjavića 10, 10000 Zagreb</item>
    </derivirana_varijabla>
  </DomainObject.Predmet.ProtuStrankaListFormatedWithAdressOIB>
  <DomainObject.Predmet.ProtuStrankaListNazivFormated>
    <izvorni_sadrzaj>
      <item>Udruga za pomoć djeci s potešk.u razv. ''DIRA''</item>
    </izvorni_sadrzaj>
    <derivirana_varijabla naziv="DomainObject.Predmet.ProtuStrankaListNazivFormated_1">
      <item>Udruga za pomoć djeci s potešk.u razv. ''DIRA''</item>
    </derivirana_varijabla>
  </DomainObject.Predmet.ProtuStrankaListNazivFormated>
  <DomainObject.Predmet.ProtuStrankaListNazivFormatedOIB>
    <izvorni_sadrzaj>
      <item>Udruga za pomoć djeci s potešk.u razv. ''DIRA'', OIB 79605401931</item>
    </izvorni_sadrzaj>
    <derivirana_varijabla naziv="DomainObject.Predmet.ProtuStrankaListNazivFormatedOIB_1">
      <item>Udruga za pomoć djeci s potešk.u razv. ''DIRA'', OIB 79605401931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pomoć djeci s potešk.u razv. ''DIRA''</izvorni_sadrzaj>
    <derivirana_varijabla naziv="DomainObject.Predmet.ProtustrankaIDrugi_1">Udruga za pomoć djeci s potešk.u razv. ''DIRA''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pomoć djeci s potešk.u razv. ''DIRA'', OIB 79605401931, Jurja Žerjavića 10, 10000 Zagreb</izvorni_sadrzaj>
    <derivirana_varijabla naziv="DomainObject.Predmet.ProtustrankaIDrugiAdressOIB_1">Udruga za pomoć djeci s potešk.u razv. ''DIRA'', OIB 79605401931, Jurja Žerjavića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pomoć djeci s potešk.u razv. ''DIRA''</item>
      <item>FINA Regionalni centar Zagreb</item>
    </izvorni_sadrzaj>
    <derivirana_varijabla naziv="DomainObject.Predmet.SudioniciListNaziv_1">
      <item>Udruga za pomoć djeci s potešk.u razv. ''DIRA''</item>
      <item>FINA Regionalni centar Zagreb</item>
    </derivirana_varijabla>
  </DomainObject.Predmet.SudioniciListNaziv>
  <DomainObject.Predmet.SudioniciListAdressOIB>
    <izvorni_sadrzaj>
      <item>Udruga za pomoć djeci s potešk.u razv. ''DIRA'', OIB 79605401931, Jurja Žerjavića 10,10000 Zagreb</item>
      <item>FINA Regionalni centar Zagreb, OIB 85821130368, Trg svibanjskih žrtava 1995. br. 1,10000 Zagreb</item>
    </izvorni_sadrzaj>
    <derivirana_varijabla naziv="DomainObject.Predmet.SudioniciListAdressOIB_1">
      <item>Udruga za pomoć djeci s potešk.u razv. ''DIRA'', OIB 79605401931, Jurja Žerjavića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79605401931</item>
      <item>, OIB 85821130368</item>
    </izvorni_sadrzaj>
    <derivirana_varijabla naziv="DomainObject.Predmet.SudioniciListNazivOIB_1">
      <item>, OIB 79605401931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D7B51-3A8B-40F8-9133-2822C2748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612</properties:Words>
  <properties:Characters>3400</properties:Characters>
  <properties:Lines>116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2017-09-28T10:13:00Z</dcterms:created>
  <dc:creator>Korisnik</dc:creator>
  <cp:lastModifiedBy>Gordana Harc</cp:lastModifiedBy>
  <cp:lastPrinted>2017-07-31T07:19:00Z</cp:lastPrinted>
  <dcterms:modified xmlns:xsi="http://www.w3.org/2001/XMLSchema-instance" xsi:type="dcterms:W3CDTF">2017-09-29T07:23:00Z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