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5bff" w14:paraId="5a95bff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5547E0">
        <w:t>903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5547E0">
        <w:t>903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5547E0">
        <w:t xml:space="preserve">SOMER SEPARACIJA d.o.o., OIB 94495548823, Zagreb, Janka </w:t>
      </w:r>
      <w:proofErr w:type="spellStart"/>
      <w:r w:rsidR="005547E0">
        <w:t>Rakuše</w:t>
      </w:r>
      <w:proofErr w:type="spellEnd"/>
      <w:r w:rsidR="005547E0">
        <w:t xml:space="preserve"> 11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5547E0">
        <w:t>4.342.016,09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3743A"/>
    <w:rsid w:val="005547E0"/>
    <w:rsid w:val="005E0F33"/>
    <w:rsid w:val="005E2733"/>
    <w:rsid w:val="005E554B"/>
    <w:rsid w:val="006156D0"/>
    <w:rsid w:val="0064498B"/>
    <w:rsid w:val="00676489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90DC4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A7E1F"/>
    <w:rsid w:val="00EB6112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D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D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D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D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D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D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D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D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D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D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SOMER SEPARACIJA d.o.o. zastupanog po punomoćniku SUAD OMEROVIĆ</izvorni_sadrzaj>
    <derivirana_varijabla naziv="DomainObject.Predmet.ProtustrankaFormated_1">  SOMER SEPARACIJA d.o.o. zastupanog po punomoćniku SUAD OMEROVIĆ</derivirana_varijabla>
  </DomainObject.Predmet.ProtustrankaFormated>
  <DomainObject.Predmet.ProtustrankaFormatedOIB>
    <izvorni_sadrzaj>  SOMER SEPARACIJA d.o.o., OIB 94495548823 zastupanog po punomoćniku SUAD OMEROVIĆ</izvorni_sadrzaj>
    <derivirana_varijabla naziv="DomainObject.Predmet.ProtustrankaFormatedOIB_1">  SOMER SEPARACIJA d.o.o., OIB 94495548823 zastupanog po punomoćniku SUAD OMEROVIĆ</derivirana_varijabla>
  </DomainObject.Predmet.ProtustrankaFormatedOIB>
  <DomainObject.Predmet.ProtustrankaFormatedWithAdress>
    <izvorni_sadrzaj> SOMER SEPARACIJA d.o.o., Janka Rakuše 11, 10000 Zagreb zastupanog po punomoćniku SUAD OMEROVIĆ</izvorni_sadrzaj>
    <derivirana_varijabla naziv="DomainObject.Predmet.ProtustrankaFormatedWithAdress_1"> SOMER SEPARACIJA d.o.o., Janka Rakuše 11, 10000 Zagreb zastupanog po punomoćniku SUAD OMEROVIĆ</derivirana_varijabla>
  </DomainObject.Predmet.ProtustrankaFormatedWithAdress>
  <DomainObject.Predmet.ProtustrankaFormatedWithAdressOIB>
    <izvorni_sadrzaj> SOMER SEPARACIJA d.o.o., OIB 94495548823, Janka Rakuše 11, 10000 Zagreb zastupanog po punomoćniku SUAD OMEROVIĆ</izvorni_sadrzaj>
    <derivirana_varijabla naziv="DomainObject.Predmet.ProtustrankaFormatedWithAdressOIB_1"> SOMER SEPARACIJA d.o.o., OIB 94495548823, Janka Rakuše 11, 10000 Zagreb zastupanog po punomoćniku SUAD OMEROVIĆ</derivirana_varijabla>
  </DomainObject.Predmet.ProtustrankaFormatedWithAdressOIB>
  <DomainObject.Predmet.ProtustrankaWithAdress>
    <izvorni_sadrzaj>SOMER SEPARACIJA d.o.o. Janka Rakuše 11, 10000 Zagreb</izvorni_sadrzaj>
    <derivirana_varijabla naziv="DomainObject.Predmet.ProtustrankaWithAdress_1">SOMER SEPARACIJA d.o.o. Janka Rakuše 11, 10000 Zagreb</derivirana_varijabla>
  </DomainObject.Predmet.ProtustrankaWithAdress>
  <DomainObject.Predmet.ProtustrankaWithAdressOIB>
    <izvorni_sadrzaj>SOMER SEPARACIJA d.o.o., OIB 94495548823, Janka Rakuše 11, 10000 Zagreb</izvorni_sadrzaj>
    <derivirana_varijabla naziv="DomainObject.Predmet.ProtustrankaWithAdressOIB_1">SOMER SEPARACIJA d.o.o., OIB 94495548823, Janka Rakuše 11, 10000 Zagreb</derivirana_varijabla>
  </DomainObject.Predmet.ProtustrankaWithAdressOIB>
  <DomainObject.Predmet.ProtustrankaNazivFormated>
    <izvorni_sadrzaj>SOMER SEPARACIJA d.o.o.</izvorni_sadrzaj>
    <derivirana_varijabla naziv="DomainObject.Predmet.ProtustrankaNazivFormated_1">SOMER SEPARACIJA d.o.o.</derivirana_varijabla>
  </DomainObject.Predmet.ProtustrankaNazivFormated>
  <DomainObject.Predmet.ProtustrankaNazivFormatedOIB>
    <izvorni_sadrzaj>SOMER SEPARACIJA d.o.o., OIB 94495548823</izvorni_sadrzaj>
    <derivirana_varijabla naziv="DomainObject.Predmet.ProtustrankaNazivFormatedOIB_1">SOMER SEPARACIJA d.o.o., OIB 94495548823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SOMER SEPARACIJA d.o.o. zastupanog po punomoćniku SUAD OMEROVIĆ</item>
    </izvorni_sadrzaj>
    <derivirana_varijabla naziv="DomainObject.Predmet.ProtuStrankaListFormated_1">
      <item>SOMER SEPARACIJA d.o.o. zastupanog po punomoćniku SUAD OMEROVIĆ</item>
    </derivirana_varijabla>
  </DomainObject.Predmet.ProtuStrankaListFormated>
  <DomainObject.Predmet.ProtuStrankaListFormatedOIB>
    <izvorni_sadrzaj>
      <item>SOMER SEPARACIJA d.o.o., OIB 94495548823 zastupanog po punomoćniku SUAD OMEROVIĆ</item>
    </izvorni_sadrzaj>
    <derivirana_varijabla naziv="DomainObject.Predmet.ProtuStrankaListFormatedOIB_1">
      <item>SOMER SEPARACIJA d.o.o., OIB 94495548823 zastupanog po punomoćniku SUAD OMEROVIĆ</item>
    </derivirana_varijabla>
  </DomainObject.Predmet.ProtuStrankaListFormatedOIB>
  <DomainObject.Predmet.ProtuStrankaListFormatedWithAdress>
    <izvorni_sadrzaj>
      <item>SOMER SEPARACIJA d.o.o., Janka Rakuše 11, 10000 Zagreb zastupanog po punomoćniku SUAD OMEROVIĆ</item>
    </izvorni_sadrzaj>
    <derivirana_varijabla naziv="DomainObject.Predmet.ProtuStrankaListFormatedWithAdress_1">
      <item>SOMER SEPARACIJA d.o.o., Janka Rakuše 11, 10000 Zagreb zastupanog po punomoćniku SUAD OMEROVIĆ</item>
    </derivirana_varijabla>
  </DomainObject.Predmet.ProtuStrankaListFormatedWithAdress>
  <DomainObject.Predmet.ProtuStrankaListFormatedWithAdressOIB>
    <izvorni_sadrzaj>
      <item>SOMER SEPARACIJA d.o.o., OIB 94495548823, Janka Rakuše 11, 10000 Zagreb zastupanog po punomoćniku SUAD OMEROVIĆ</item>
    </izvorni_sadrzaj>
    <derivirana_varijabla naziv="DomainObject.Predmet.ProtuStrankaListFormatedWithAdressOIB_1">
      <item>SOMER SEPARACIJA d.o.o., OIB 94495548823, Janka Rakuše 11, 10000 Zagreb zastupanog po punomoćniku SUAD OMEROVIĆ</item>
    </derivirana_varijabla>
  </DomainObject.Predmet.ProtuStrankaListFormatedWithAdressOIB>
  <DomainObject.Predmet.ProtuStrankaListNazivFormated>
    <izvorni_sadrzaj>
      <item>SOMER SEPARACIJA d.o.o.</item>
    </izvorni_sadrzaj>
    <derivirana_varijabla naziv="DomainObject.Predmet.ProtuStrankaListNazivFormated_1">
      <item>SOMER SEPARACIJA d.o.o.</item>
    </derivirana_varijabla>
  </DomainObject.Predmet.ProtuStrankaListNazivFormated>
  <DomainObject.Predmet.ProtuStrankaListNazivFormatedOIB>
    <izvorni_sadrzaj>
      <item>SOMER SEPARACIJA d.o.o., OIB 94495548823</item>
    </izvorni_sadrzaj>
    <derivirana_varijabla naziv="DomainObject.Predmet.ProtuStrankaListNazivFormatedOIB_1">
      <item>SOMER SEPARACIJA d.o.o., OIB 94495548823</item>
    </derivirana_varijabla>
  </DomainObject.Predmet.ProtuStrankaListNazivFormatedOIB>
  <DomainObject.Predmet.OstaliListFormated>
    <izvorni_sadrzaj>
      <item>SUAD OMEROVIĆ punomoćnik sudionika u postupku SOMER SEPARACIJA d.o.o.</item>
    </izvorni_sadrzaj>
    <derivirana_varijabla naziv="DomainObject.Predmet.OstaliListFormated_1">
      <item>SUAD OMEROVIĆ punomoćnik sudionika u postupku SOMER SEPARACIJA d.o.o.</item>
    </derivirana_varijabla>
  </DomainObject.Predmet.OstaliListFormated>
  <DomainObject.Predmet.OstaliListFormatedOIB>
    <izvorni_sadrzaj>
      <item>SUAD OMEROVIĆ, OIB 28723004292 punomoćnik sudionika u postupku SOMER SEPARACIJA d.o.o.</item>
    </izvorni_sadrzaj>
    <derivirana_varijabla naziv="DomainObject.Predmet.OstaliListFormatedOIB_1">
      <item>SUAD OMEROVIĆ, OIB 28723004292 punomoćnik sudionika u postupku SOMER SEPARACIJA d.o.o.</item>
    </derivirana_varijabla>
  </DomainObject.Predmet.OstaliListFormatedOIB>
  <DomainObject.Predmet.OstaliListFormatedWithAdress>
    <izvorni_sadrzaj>
      <item>SUAD OMEROVIĆ, Ul. Janka Rakuše 11, 10000 Zagreb punomoćnik sudionika u postupku SOMER SEPARACIJA d.o.o.</item>
    </izvorni_sadrzaj>
    <derivirana_varijabla naziv="DomainObject.Predmet.OstaliListFormatedWithAdress_1">
      <item>SUAD OMEROVIĆ, Ul. Janka Rakuše 11, 10000 Zagreb punomoćnik sudionika u postupku SOMER SEPARACIJA d.o.o.</item>
    </derivirana_varijabla>
  </DomainObject.Predmet.OstaliListFormatedWithAdress>
  <DomainObject.Predmet.OstaliListFormatedWithAdressOIB>
    <izvorni_sadrzaj>
      <item>SUAD OMEROVIĆ, OIB 28723004292, Ul. Janka Rakuše 11, 10000 Zagreb punomoćnik sudionika u postupku SOMER SEPARACIJA d.o.o.</item>
    </izvorni_sadrzaj>
    <derivirana_varijabla naziv="DomainObject.Predmet.OstaliListFormatedWithAdressOIB_1">
      <item>SUAD OMEROVIĆ, OIB 28723004292, Ul. Janka Rakuše 11, 10000 Zagreb punomoćnik sudionika u postupku SOMER SEPARACIJA d.o.o.</item>
    </derivirana_varijabla>
  </DomainObject.Predmet.OstaliListFormatedWithAdressOIB>
  <DomainObject.Predmet.OstaliListNazivFormated>
    <izvorni_sadrzaj>
      <item>SUAD OMEROVIĆ</item>
    </izvorni_sadrzaj>
    <derivirana_varijabla naziv="DomainObject.Predmet.OstaliListNazivFormated_1">
      <item>SUAD OMEROVIĆ</item>
    </derivirana_varijabla>
  </DomainObject.Predmet.OstaliListNazivFormated>
  <DomainObject.Predmet.OstaliListNazivFormatedOIB>
    <izvorni_sadrzaj>
      <item>SUAD OMEROVIĆ, OIB 28723004292</item>
    </izvorni_sadrzaj>
    <derivirana_varijabla naziv="DomainObject.Predmet.OstaliListNazivFormatedOIB_1">
      <item>SUAD OMEROVIĆ, OIB 28723004292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SOMER SEPARACIJA d.o.o.</izvorni_sadrzaj>
    <derivirana_varijabla naziv="DomainObject.Predmet.ProtustrankaIDrugi_1">SOMER SEPARACIJA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SOMER SEPARACIJA d.o.o., OIB 94495548823, Janka Rakuše 11, 10000 Zagreb</izvorni_sadrzaj>
    <derivirana_varijabla naziv="DomainObject.Predmet.ProtustrankaIDrugiAdressOIB_1">SOMER SEPARACIJA d.o.o., OIB 94495548823, Janka Rakuše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SOMER SEPARACIJA d.o.o.</item>
      <item>SUAD OMEROVIĆ</item>
    </izvorni_sadrzaj>
    <derivirana_varijabla naziv="DomainObject.Predmet.SudioniciListNaziv_1">
      <item>FINA Regionalni centar Zagreb</item>
      <item>SOMER SEPARACIJA d.o.o.</item>
      <item>SUAD OMEROVIĆ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SOMER SEPARACIJA d.o.o., OIB 94495548823, Janka Rakuše 11,10000 Zagreb</item>
      <item>SUAD OMEROVIĆ, OIB 28723004292, Ul. Janka Rakuše 11,10000 Zagreb</item>
    </izvorni_sadrzaj>
    <derivirana_varijabla naziv="DomainObject.Predmet.SudioniciListAdressOIB_1">
      <item>FINA Regionalni centar Zagreb, OIB 85821130368, Trg svibanjskih žrtava 1995. 1,10000 Zagreb</item>
      <item>SOMER SEPARACIJA d.o.o., OIB 94495548823, Janka Rakuše 11,10000 Zagreb</item>
      <item>SUAD OMEROVIĆ, OIB 28723004292, Ul. Janka Rakuše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94495548823</item>
      <item>, OIB 28723004292</item>
    </izvorni_sadrzaj>
    <derivirana_varijabla naziv="DomainObject.Predmet.SudioniciListNazivOIB_1">
      <item>, OIB 85821130368</item>
      <item>, OIB 94495548823</item>
      <item>, OIB 28723004292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1326</properties:Characters>
  <properties:Lines>48</properties:Lines>
  <properties:Paragraphs>17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2016-03-04T10:48:00Z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