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800244">
                    <w:rPr>
                      <w:sz w:val="22"/>
                      <w:szCs w:val="22"/>
                    </w:rPr>
                    <w:t>18. S</w:t>
                  </w:r>
                  <w:r w:rsidR="00C82218">
                    <w:rPr>
                      <w:sz w:val="22"/>
                      <w:szCs w:val="22"/>
                    </w:rPr>
                    <w:t>t-</w:t>
                  </w:r>
                  <w:r w:rsidR="008A7898">
                    <w:rPr>
                      <w:sz w:val="22"/>
                      <w:szCs w:val="22"/>
                    </w:rPr>
                    <w:t>420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</w:tbl>
    <w:p w14:textId="ba4eb89" w14:paraId="ba4eb89" w:rsidRDefault="002F3C3A" w:rsidP="002D1075" w:rsidR="002F3C3A">
      <w:pPr>
        <w:pStyle w:val="Tijeloteksta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8A7898">
        <w:t>KONKA društvo s ograničenom odgovornošću za trgovinu i usluge, Zagreb, Slavonska avenija 50, MBS: 080463603, OIB: 68460217059</w:t>
      </w:r>
      <w:r w:rsidR="0069459D">
        <w:t xml:space="preserve">, </w:t>
      </w:r>
      <w:r w:rsidR="00B54459">
        <w:t xml:space="preserve"> </w:t>
      </w:r>
      <w:r w:rsidR="0001036B">
        <w:t xml:space="preserve">  dana 30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8A7898">
        <w:t>KONKA društvo s ograničenom odgovornošću za trgovinu i usluge, Zagreb, Slavonska avenija 50, MBS: 080463603, OIB: 68460217059</w:t>
      </w:r>
      <w:r w:rsidR="00DE4DB1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AD719B" w:rsidR="002D107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AD719B">
        <w:t>Maša Šoštarko, Brodska 26, Osijek, OIB: 30793582245.</w:t>
      </w:r>
    </w:p>
    <w:p w:rsidRDefault="00BC0BCF" w:rsidP="002D1075" w:rsidR="00BC0BCF" w:rsidRPr="002D1075">
      <w:pPr>
        <w:pStyle w:val="Odlomakpopisa"/>
        <w:ind w:left="1065"/>
        <w:jc w:val="both"/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8A7898">
        <w:t>KONKA društvo s ograničenom odgovornošću za trgovinu i usluge, Zagreb, Slavonska avenija 50, MBS: 080463603, OIB: 68460217059</w:t>
      </w:r>
      <w:r w:rsidR="0050065D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C82218" w:rsidR="002F3C3A" w:rsidRPr="00C82218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AD719B">
        <w:rPr>
          <w:bCs/>
        </w:rPr>
        <w:t>16</w:t>
      </w:r>
      <w:r w:rsidR="00093B50">
        <w:rPr>
          <w:bCs/>
        </w:rPr>
        <w:t xml:space="preserve">. </w:t>
      </w:r>
      <w:r w:rsidR="00DE4DB1">
        <w:rPr>
          <w:bCs/>
        </w:rPr>
        <w:t>studenog</w:t>
      </w:r>
      <w:r w:rsidR="0001036B">
        <w:rPr>
          <w:bCs/>
        </w:rPr>
        <w:t xml:space="preserve">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01036B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01036B">
        <w:rPr>
          <w:bCs/>
        </w:rPr>
        <w:t xml:space="preserve"> Ur.broj: 04-06-17</w:t>
      </w:r>
      <w:r w:rsidR="005B7B60">
        <w:rPr>
          <w:bCs/>
        </w:rPr>
        <w:t>-</w:t>
      </w:r>
      <w:r w:rsidR="008A7898">
        <w:rPr>
          <w:bCs/>
        </w:rPr>
        <w:t>5387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AD719B">
        <w:rPr>
          <w:bCs/>
        </w:rPr>
        <w:t>15</w:t>
      </w:r>
      <w:r w:rsidR="000C1B37">
        <w:rPr>
          <w:bCs/>
        </w:rPr>
        <w:t xml:space="preserve">. </w:t>
      </w:r>
      <w:r w:rsidR="00DE4DB1">
        <w:rPr>
          <w:bCs/>
        </w:rPr>
        <w:t>studenog</w:t>
      </w:r>
      <w:r w:rsidR="0001036B">
        <w:rPr>
          <w:bCs/>
        </w:rPr>
        <w:t xml:space="preserve">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8A7898">
        <w:t>KONKA društvo s ograničenom odgovornošću za trgovinu i usluge, Zagreb, Slavonska avenija 50, MBS: 080463603, OIB: 68460217059</w:t>
      </w:r>
      <w:r w:rsidR="00093B50">
        <w:t>.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C82218" w:rsidP="00C82218" w:rsidR="00C82218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Rješenjem, broj: 31-Su-236/18-3</w:t>
      </w:r>
      <w:r w:rsidRPr="00F877AB">
        <w:rPr>
          <w:bCs/>
        </w:rPr>
        <w:t xml:space="preserve"> od </w:t>
      </w:r>
      <w:r>
        <w:rPr>
          <w:bCs/>
        </w:rPr>
        <w:t>9. ožujka 2018</w:t>
      </w:r>
      <w:r w:rsidRPr="00F877AB">
        <w:rPr>
          <w:bCs/>
        </w:rPr>
        <w:t>.</w:t>
      </w:r>
      <w:r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9. travnja 2018</w:t>
      </w:r>
      <w:r w:rsidRPr="00F877AB">
        <w:rPr>
          <w:bCs/>
        </w:rPr>
        <w:t>.</w:t>
      </w:r>
    </w:p>
    <w:p w:rsidRDefault="0019446E" w:rsidP="00C82218" w:rsidR="0019446E">
      <w:pPr>
        <w:pStyle w:val="Tijeloteksta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0065D" w:rsidP="00B54459" w:rsidR="0050065D">
      <w:pPr>
        <w:pStyle w:val="Tijeloteksta"/>
        <w:ind w:firstLine="708"/>
        <w:rPr>
          <w:bCs/>
        </w:rPr>
      </w:pPr>
    </w:p>
    <w:p w:rsidRDefault="0050065D" w:rsidP="00B54459" w:rsidR="0050065D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8A7898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St-420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1036B">
        <w:t>1</w:t>
      </w:r>
      <w:r w:rsidR="00FC6D86">
        <w:t>8</w:t>
      </w:r>
      <w:r w:rsidR="00057E16">
        <w:t xml:space="preserve">. </w:t>
      </w:r>
      <w:r w:rsidR="0001036B">
        <w:t>svib</w:t>
      </w:r>
      <w:r w:rsidR="000C1B37">
        <w:t>nja</w:t>
      </w:r>
      <w:r w:rsidR="005B7B60">
        <w:t xml:space="preserve"> 2018</w:t>
      </w:r>
      <w:r>
        <w:t>. objavio je Oglas na mrežnoj stranici e-oglasna ploča sud</w:t>
      </w:r>
      <w:r w:rsidR="0050065D">
        <w:t>ova pod poslovn</w:t>
      </w:r>
      <w:r w:rsidR="008A7898">
        <w:t>im brojem St-420</w:t>
      </w:r>
      <w:r w:rsidR="005B7B60">
        <w:t>/18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1036B" w:rsidP="00661740" w:rsidR="002F3C3A">
      <w:pPr>
        <w:pStyle w:val="Tijeloteksta"/>
        <w:ind w:left="360"/>
        <w:jc w:val="center"/>
      </w:pPr>
      <w:r>
        <w:t>U Osijeku, 30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Harc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C82218" w:rsidP="004245A1" w:rsidR="004245A1">
      <w:pPr>
        <w:jc w:val="both"/>
      </w:pPr>
      <w:r>
        <w:t>7. kal. 10.10</w:t>
      </w:r>
      <w:r w:rsidR="004245A1">
        <w:t xml:space="preserve">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036B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30D73"/>
    <w:rsid w:val="00254C63"/>
    <w:rsid w:val="002561F7"/>
    <w:rsid w:val="002655F0"/>
    <w:rsid w:val="00274EC6"/>
    <w:rsid w:val="002D1075"/>
    <w:rsid w:val="002D10CF"/>
    <w:rsid w:val="002F3C3A"/>
    <w:rsid w:val="002F43C5"/>
    <w:rsid w:val="00364EB7"/>
    <w:rsid w:val="003726A2"/>
    <w:rsid w:val="003908EC"/>
    <w:rsid w:val="00396E9E"/>
    <w:rsid w:val="003B2B77"/>
    <w:rsid w:val="003B6527"/>
    <w:rsid w:val="003E4468"/>
    <w:rsid w:val="004049C3"/>
    <w:rsid w:val="004245A1"/>
    <w:rsid w:val="00426CDB"/>
    <w:rsid w:val="00463C3F"/>
    <w:rsid w:val="00496301"/>
    <w:rsid w:val="004E5FC6"/>
    <w:rsid w:val="0050065D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00244"/>
    <w:rsid w:val="00832A48"/>
    <w:rsid w:val="0083648E"/>
    <w:rsid w:val="00850ECF"/>
    <w:rsid w:val="00862016"/>
    <w:rsid w:val="00864A63"/>
    <w:rsid w:val="00874BF6"/>
    <w:rsid w:val="00883522"/>
    <w:rsid w:val="00884015"/>
    <w:rsid w:val="008A7898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D719B"/>
    <w:rsid w:val="00AE7CCF"/>
    <w:rsid w:val="00AF438E"/>
    <w:rsid w:val="00AF5C0D"/>
    <w:rsid w:val="00B54459"/>
    <w:rsid w:val="00B6125C"/>
    <w:rsid w:val="00BC0BCF"/>
    <w:rsid w:val="00BC6FD0"/>
    <w:rsid w:val="00BF08DA"/>
    <w:rsid w:val="00C13E72"/>
    <w:rsid w:val="00C3258D"/>
    <w:rsid w:val="00C460E6"/>
    <w:rsid w:val="00C61B40"/>
    <w:rsid w:val="00C82218"/>
    <w:rsid w:val="00C82963"/>
    <w:rsid w:val="00C8588D"/>
    <w:rsid w:val="00CA7F62"/>
    <w:rsid w:val="00CB703A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E4DB1"/>
    <w:rsid w:val="00DF2CDA"/>
    <w:rsid w:val="00E42342"/>
    <w:rsid w:val="00E87A98"/>
    <w:rsid w:val="00E958F4"/>
    <w:rsid w:val="00E9764B"/>
    <w:rsid w:val="00EA4C04"/>
    <w:rsid w:val="00EF1A85"/>
    <w:rsid w:val="00F254BB"/>
    <w:rsid w:val="00F264FF"/>
    <w:rsid w:val="00F57A94"/>
    <w:rsid w:val="00FC6D86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B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B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B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B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B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B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B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B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St-420/2018</izvorni_sadrzaj>
    <derivirana_varijabla naziv="DomainObject.Predmet.OznakaBroj_1">St-420/2018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KONKA d.o.o.</izvorni_sadrzaj>
    <derivirana_varijabla naziv="DomainObject.Predmet.ProtustrankaFormated_1">  KONKA d.o.o.</derivirana_varijabla>
  </DomainObject.Predmet.ProtustrankaFormated>
  <DomainObject.Predmet.ProtustrankaFormatedOIB>
    <izvorni_sadrzaj>  KONKA d.o.o., OIB 68460217059</izvorni_sadrzaj>
    <derivirana_varijabla naziv="DomainObject.Predmet.ProtustrankaFormatedOIB_1">  KONKA d.o.o., OIB 68460217059</derivirana_varijabla>
  </DomainObject.Predmet.ProtustrankaFormatedOIB>
  <DomainObject.Predmet.ProtustrankaFormatedWithAdress>
    <izvorni_sadrzaj> KONKA d.o.o., Slavonska avenija 50, 10000 Zagreb</izvorni_sadrzaj>
    <derivirana_varijabla naziv="DomainObject.Predmet.ProtustrankaFormatedWithAdress_1"> KONKA d.o.o., Slavonska avenija 50, 10000 Zagreb</derivirana_varijabla>
  </DomainObject.Predmet.ProtustrankaFormatedWithAdress>
  <DomainObject.Predmet.ProtustrankaFormatedWithAdressOIB>
    <izvorni_sadrzaj> KONKA d.o.o., OIB 68460217059, Slavonska avenija 50, 10000 Zagreb</izvorni_sadrzaj>
    <derivirana_varijabla naziv="DomainObject.Predmet.ProtustrankaFormatedWithAdressOIB_1"> KONKA d.o.o., OIB 68460217059, Slavonska avenija 50, 10000 Zagreb</derivirana_varijabla>
  </DomainObject.Predmet.ProtustrankaFormatedWithAdressOIB>
  <DomainObject.Predmet.ProtustrankaWithAdress>
    <izvorni_sadrzaj>KONKA d.o.o. Slavonska avenija 50, 10000 Zagreb</izvorni_sadrzaj>
    <derivirana_varijabla naziv="DomainObject.Predmet.ProtustrankaWithAdress_1">KONKA d.o.o. Slavonska avenija 50, 10000 Zagreb</derivirana_varijabla>
  </DomainObject.Predmet.ProtustrankaWithAdress>
  <DomainObject.Predmet.ProtustrankaWithAdressOIB>
    <izvorni_sadrzaj>KONKA d.o.o., OIB 68460217059, Slavonska avenija 50, 10000 Zagreb</izvorni_sadrzaj>
    <derivirana_varijabla naziv="DomainObject.Predmet.ProtustrankaWithAdressOIB_1">KONKA d.o.o., OIB 68460217059, Slavonska avenija 50, 10000 Zagreb</derivirana_varijabla>
  </DomainObject.Predmet.ProtustrankaWithAdressOIB>
  <DomainObject.Predmet.ProtustrankaNazivFormated>
    <izvorni_sadrzaj>KONKA d.o.o.</izvorni_sadrzaj>
    <derivirana_varijabla naziv="DomainObject.Predmet.ProtustrankaNazivFormated_1">KONKA d.o.o.</derivirana_varijabla>
  </DomainObject.Predmet.ProtustrankaNazivFormated>
  <DomainObject.Predmet.ProtustrankaNazivFormatedOIB>
    <izvorni_sadrzaj>KONKA d.o.o., OIB 68460217059</izvorni_sadrzaj>
    <derivirana_varijabla naziv="DomainObject.Predmet.ProtustrankaNazivFormatedOIB_1">KONKA d.o.o., OIB 68460217059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KONKA d.o.o.</item>
    </izvorni_sadrzaj>
    <derivirana_varijabla naziv="DomainObject.Predmet.ProtuStrankaListFormated_1">
      <item>KONKA d.o.o.</item>
    </derivirana_varijabla>
  </DomainObject.Predmet.ProtuStrankaListFormated>
  <DomainObject.Predmet.ProtuStrankaListFormatedOIB>
    <izvorni_sadrzaj>
      <item>KONKA d.o.o., OIB 68460217059</item>
    </izvorni_sadrzaj>
    <derivirana_varijabla naziv="DomainObject.Predmet.ProtuStrankaListFormatedOIB_1">
      <item>KONKA d.o.o., OIB 68460217059</item>
    </derivirana_varijabla>
  </DomainObject.Predmet.ProtuStrankaListFormatedOIB>
  <DomainObject.Predmet.ProtuStrankaListFormatedWithAdress>
    <izvorni_sadrzaj>
      <item>KONKA d.o.o., Slavonska avenija 50, 10000 Zagreb</item>
    </izvorni_sadrzaj>
    <derivirana_varijabla naziv="DomainObject.Predmet.ProtuStrankaListFormatedWithAdress_1">
      <item>KONKA d.o.o., Slavonska avenija 50, 10000 Zagreb</item>
    </derivirana_varijabla>
  </DomainObject.Predmet.ProtuStrankaListFormatedWithAdress>
  <DomainObject.Predmet.ProtuStrankaListFormatedWithAdressOIB>
    <izvorni_sadrzaj>
      <item>KONKA d.o.o., OIB 68460217059, Slavonska avenija 50, 10000 Zagreb</item>
    </izvorni_sadrzaj>
    <derivirana_varijabla naziv="DomainObject.Predmet.ProtuStrankaListFormatedWithAdressOIB_1">
      <item>KONKA d.o.o., OIB 68460217059, Slavonska avenija 50, 10000 Zagreb</item>
    </derivirana_varijabla>
  </DomainObject.Predmet.ProtuStrankaListFormatedWithAdressOIB>
  <DomainObject.Predmet.ProtuStrankaListNazivFormated>
    <izvorni_sadrzaj>
      <item>KONKA d.o.o.</item>
    </izvorni_sadrzaj>
    <derivirana_varijabla naziv="DomainObject.Predmet.ProtuStrankaListNazivFormated_1">
      <item>KONKA d.o.o.</item>
    </derivirana_varijabla>
  </DomainObject.Predmet.ProtuStrankaListNazivFormated>
  <DomainObject.Predmet.ProtuStrankaListNazivFormatedOIB>
    <izvorni_sadrzaj>
      <item>KONKA d.o.o., OIB 68460217059</item>
    </izvorni_sadrzaj>
    <derivirana_varijabla naziv="DomainObject.Predmet.ProtuStrankaListNazivFormatedOIB_1">
      <item>KONKA d.o.o., OIB 68460217059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KONKA d.o.o.</izvorni_sadrzaj>
    <derivirana_varijabla naziv="DomainObject.Predmet.ProtustrankaIDrugi_1">KONKA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KONKA d.o.o., OIB 68460217059, Slavonska avenija 50, 10000 Zagreb</izvorni_sadrzaj>
    <derivirana_varijabla naziv="DomainObject.Predmet.ProtustrankaIDrugiAdressOIB_1">KONKA d.o.o., OIB 68460217059,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KONKA d.o.o.</item>
      <item>FINA Regionalni centar Zagreb</item>
    </izvorni_sadrzaj>
    <derivirana_varijabla naziv="DomainObject.Predmet.SudioniciListNaziv_1">
      <item>KONKA d.o.o.</item>
      <item>FINA Regionalni centar Zagreb</item>
    </derivirana_varijabla>
  </DomainObject.Predmet.SudioniciListNaziv>
  <DomainObject.Predmet.SudioniciListAdressOIB>
    <izvorni_sadrzaj>
      <item>KONKA d.o.o., OIB 68460217059, Slavonska avenija 50,10000 Zagreb</item>
      <item>FINA Regionalni centar Zagreb, OIB 85821130368, Trg svibanjskih žrtava 1995. br. 1,10000 Zagreb</item>
    </izvorni_sadrzaj>
    <derivirana_varijabla naziv="DomainObject.Predmet.SudioniciListAdressOIB_1">
      <item>KONKA d.o.o., OIB 68460217059, Slavonska avenija 50,10000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68460217059</item>
      <item>, OIB 85821130368</item>
    </izvorni_sadrzaj>
    <derivirana_varijabla naziv="DomainObject.Predmet.SudioniciListNazivOIB_1">
      <item>, OIB 68460217059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BFF82-1512-4234-A52F-1A62177F1C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3284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2018-07-27T11:36:00Z</dcterms:created>
  <dc:creator>Snježana Andrijanić</dc:creator>
  <cp:lastModifiedBy>Gordana Harc</cp:lastModifiedBy>
  <cp:lastPrinted>2018-07-27T11:36:00Z</cp:lastPrinted>
  <dcterms:modified xmlns:xsi="http://www.w3.org/2001/XMLSchema-instance" xsi:type="dcterms:W3CDTF">2018-07-30T12:31:00Z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St-420-18-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