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2d8c" w14:paraId="dc32d8c" w:rsidRDefault="00916BCA" w:rsidP="00916BCA" w:rsidR="00916BCA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916BCA" w:rsidP="00916BCA" w:rsidR="00916BCA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 xml:space="preserve">         </w:t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St-33/2015.</w:t>
      </w:r>
    </w:p>
    <w:p w:rsidRDefault="00916BCA" w:rsidP="00916BCA" w:rsidR="00916BCA">
      <w:pPr>
        <w:rPr>
          <w:rFonts w:cs="Arial" w:hAnsi="Arial" w:ascii="Arial"/>
        </w:rPr>
      </w:pPr>
    </w:p>
    <w:p w:rsidRDefault="00916BCA" w:rsidP="00916BCA" w:rsidR="00916BCA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Predlagatelj:ŠTEFICA JAMBREC iz </w:t>
      </w:r>
      <w:proofErr w:type="spellStart"/>
      <w:r>
        <w:rPr>
          <w:rFonts w:cs="Arial" w:hAnsi="Arial" w:ascii="Arial"/>
        </w:rPr>
        <w:t>Sv.Ivana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Žabno</w:t>
      </w:r>
      <w:proofErr w:type="spellEnd"/>
    </w:p>
    <w:p w:rsidRDefault="00916BCA" w:rsidP="00916BCA" w:rsidR="00916BCA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 POLJOPRIVREDNA ZADRUGA VELIKO TROJSTVO     </w:t>
      </w:r>
    </w:p>
    <w:p w:rsidRDefault="00916BCA" w:rsidP="00916BCA" w:rsidR="00916BCA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916BCA" w:rsidP="00916BCA" w:rsidR="00916BC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916BCA" w:rsidP="00916BCA" w:rsidR="00916BC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916BCA" w:rsidP="00916BCA" w:rsidR="00916BCA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MIRKO RADIĆ</w:t>
      </w:r>
    </w:p>
    <w:p w:rsidRDefault="00916BCA" w:rsidP="00916BCA" w:rsidR="00916BC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</w:rPr>
        <w:t>(ime i prezime)</w:t>
      </w:r>
    </w:p>
    <w:p w:rsidRDefault="00916BCA" w:rsidP="00916BCA" w:rsidR="00916BCA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>
        <w:rPr>
          <w:rFonts w:cs="Arial" w:hAnsi="Arial" w:ascii="Arial"/>
        </w:rPr>
        <w:t>Bjelovar, Marina Getaldića 13.</w:t>
      </w:r>
    </w:p>
    <w:p w:rsidRDefault="00916BCA" w:rsidP="00916BCA" w:rsidR="00916BC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(adresa)</w:t>
      </w:r>
    </w:p>
    <w:p w:rsidRDefault="00916BCA" w:rsidP="00916BCA" w:rsidR="00916BC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utvrđivanja uvjeta za otvaranje stečajnog postupka u ovom predmetu na dan</w:t>
      </w:r>
    </w:p>
    <w:p w:rsidRDefault="00916BCA" w:rsidP="00916BCA" w:rsidR="00916BC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17. prosinca 2015. godine u 09,00 sati,</w:t>
      </w:r>
    </w:p>
    <w:p w:rsidRDefault="00916BCA" w:rsidP="00916BCA" w:rsidR="00916BC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916BCA" w:rsidP="00916BCA" w:rsidR="00916B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9. studenog 2015. godine</w:t>
      </w:r>
    </w:p>
    <w:p w:rsidRDefault="00916BCA" w:rsidP="00916BCA" w:rsidR="00916B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916BCA" w:rsidP="00916BCA" w:rsidR="00916B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916BCA" w:rsidP="00916BCA" w:rsidR="00916B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916BCA" w:rsidP="00916BCA" w:rsidR="00916B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ovlašteni službenik</w:t>
      </w:r>
    </w:p>
    <w:p w:rsidRDefault="00916BCA" w:rsidP="00916BCA" w:rsidR="00916BCA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     Jasmina </w:t>
      </w:r>
      <w:proofErr w:type="spellStart"/>
      <w:r>
        <w:rPr>
          <w:rFonts w:cs="Arial" w:hAnsi="Arial" w:ascii="Arial"/>
        </w:rP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916BCA" w:rsidP="00916BCA" w:rsidR="00916BC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16BCA" w:rsidP="00916BCA" w:rsidR="00916B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Dna:poslano izravno i putem e-oglasne ploče suda</w:t>
      </w:r>
    </w:p>
    <w:p w:rsidRDefault="00916BCA" w:rsidP="00916BCA" w:rsidR="00916BC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916BCA" w:rsidP="00916BCA" w:rsidR="00916BCA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>U Bj.9.11.2015.g.</w:t>
      </w:r>
    </w:p>
    <w:p w:rsidRDefault="00AE649C" w:rsidP="00E67D40" w:rsidR="00AE649C" w:rsidRPr="00B76F3C">
      <w:pPr>
        <w:pStyle w:val="FiksniRH"/>
      </w:pPr>
    </w:p>
    <w:p w:rsidRDefault="00916B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BCA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5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Marina Getaldića 13</izvorni_sadrzaj>
    <derivirana_varijabla naziv="DomainObject.UcesnikSudskeRadnje.Adresa.UlicaIKBR_1">Marina Getaldića 13</derivirana_varijabla>
  </DomainObject.UcesnikSudskeRadnje.Adresa.UlicaIKBR>
  <DomainObject.UcesnikSudskeRadnje.Naziv>
    <izvorni_sadrzaj>MIRKO RADIĆ</izvorni_sadrzaj>
    <derivirana_varijabla naziv="DomainObject.UcesnikSudskeRadnje.Naziv_1">MIRKO RADIĆ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prosinca 2015.</izvorni_sadrzaj>
    <derivirana_varijabla naziv="DomainObject.UcesnikSudskeRadnje.SudskaRadnja.PlaniraniZavrsetakDatum_1">17. prosinca 2015.</derivirana_varijabla>
  </DomainObject.UcesnikSudskeRadnje.SudskaRadnja.PlaniraniZavrsetakDatum>
  <DomainObject.UcesnikSudskeRadnje.SudskaRadnja.PlaniraniPocetakDatum>
    <izvorni_sadrzaj>17. prosinca 2015.</izvorni_sadrzaj>
    <derivirana_varijabla naziv="DomainObject.UcesnikSudskeRadnje.SudskaRadnja.PlaniraniPocetakDatum_1">17.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>MIRKO RADIĆ, OIB 35588082356, Marina Getaldića 13,43000 Bjelovar</izvorni_sadrzaj>
    <derivirana_varijabla naziv="DomainObject.UcesnikSudskeRadnje.NazivFormated_1">MIRKO RADIĆ, OIB 35588082356, Marina Getaldića 13,43000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D9FA3-4E8A-43F0-8B6B-EE9C8ECC7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106</properties:Words>
  <properties:Characters>618</properties:Characters>
  <properties:Lines>34</properties:Lines>
  <properties:Paragraphs>24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2015-11-12T13:30:00Z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MIRKO RADIĆ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