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7730" w14:paraId="f187730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4D4D09">
        <w:t>740</w:t>
      </w:r>
      <w:r w:rsidR="00281DE3">
        <w:t>/2016</w:t>
      </w:r>
      <w:r>
        <w:t>-</w:t>
      </w:r>
      <w:r w:rsidR="00505E23">
        <w:t>81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</w:t>
      </w:r>
      <w:r w:rsidR="00281DE3">
        <w:t>Zadru u ime Republike Hrvatske</w:t>
      </w:r>
      <w:r w:rsidRPr="001D58C0">
        <w:t xml:space="preserve">, po sucu ovog suda Ardeni Bajlo, u stečajnom postupku nad stečajnim dužnikom </w:t>
      </w:r>
      <w:r w:rsidR="004D4D09" w:rsidRPr="00EA0D7E">
        <w:t>HERES UGLJAN d.o.o., Ugljan, Put Mulina 81, OIB: 29238763987</w:t>
      </w:r>
      <w:r w:rsidR="00281DE3">
        <w:t>, zastupano po stečajnom upravitelju</w:t>
      </w:r>
      <w:r w:rsidRPr="001D58C0">
        <w:t xml:space="preserve"> </w:t>
      </w:r>
      <w:r w:rsidR="004D4D09">
        <w:t>Anti Poljaku</w:t>
      </w:r>
      <w:r w:rsidRPr="001D58C0">
        <w:t xml:space="preserve">, </w:t>
      </w:r>
      <w:r w:rsidR="003E3A6A">
        <w:t>12</w:t>
      </w:r>
      <w:r w:rsidR="00712843">
        <w:t xml:space="preserve">. </w:t>
      </w:r>
      <w:r w:rsidR="004D4D09">
        <w:t>rujna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4D4D09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LAPIS GRADNJA</w:t>
      </w:r>
      <w:r w:rsidR="00B157AE">
        <w:t xml:space="preserve"> d.o.o.</w:t>
      </w:r>
      <w:r w:rsidR="00712843">
        <w:t xml:space="preserve">, </w:t>
      </w:r>
      <w:r>
        <w:t>Soldatica XVII 1</w:t>
      </w:r>
      <w:r w:rsidR="00712843">
        <w:t xml:space="preserve">, </w:t>
      </w:r>
      <w:r>
        <w:t>23234</w:t>
      </w:r>
      <w:r w:rsidR="00712843">
        <w:t xml:space="preserve"> </w:t>
      </w:r>
      <w:r>
        <w:t>Vir</w:t>
      </w:r>
      <w:r w:rsidR="00712843">
        <w:t xml:space="preserve">, OIB: </w:t>
      </w:r>
      <w:r>
        <w:t>54402895642</w:t>
      </w:r>
      <w:r w:rsidR="00712843">
        <w:t>, IBAN: HR</w:t>
      </w:r>
      <w:r>
        <w:t>4024080021100046732</w:t>
      </w:r>
      <w:r w:rsidR="00712843">
        <w:t>,</w:t>
      </w:r>
    </w:p>
    <w:p w:rsidRDefault="004D4D09" w:rsidP="004D4D09" w:rsidR="00031693">
      <w:pPr>
        <w:spacing w:after="200"/>
        <w:ind w:left="720"/>
        <w:jc w:val="both"/>
      </w:pPr>
      <w:r>
        <w:t>čija ponuda nije prihvaćena</w:t>
      </w:r>
      <w:r w:rsidR="00031693" w:rsidRPr="002633C2">
        <w:t xml:space="preserve"> vrati uplaćenu jamčevinu.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4D4D09">
        <w:t>8</w:t>
      </w:r>
      <w:r>
        <w:t xml:space="preserve">. </w:t>
      </w:r>
      <w:r w:rsidR="004D4D09">
        <w:t>rujna 2017</w:t>
      </w:r>
      <w:r w:rsidRPr="006E2E98">
        <w:t xml:space="preserve">. izvještaj o provedenoj elektroničkoj javnoj dražbi (identifikator nadmetanja </w:t>
      </w:r>
      <w:r w:rsidR="00505E23">
        <w:t>4068</w:t>
      </w:r>
      <w:r w:rsidRPr="006E2E98">
        <w:t xml:space="preserve">) od </w:t>
      </w:r>
      <w:r w:rsidR="004D4D09">
        <w:t>5</w:t>
      </w:r>
      <w:r>
        <w:t xml:space="preserve">. </w:t>
      </w:r>
      <w:r w:rsidR="004D4D09">
        <w:t>rujna 2017., Klasa: O/110-10/16</w:t>
      </w:r>
      <w:r w:rsidRPr="006E2E98">
        <w:t>-01/</w:t>
      </w:r>
      <w:r w:rsidR="004D4D09">
        <w:t>710, Ur. br.: 04-09</w:t>
      </w:r>
      <w:r w:rsidRPr="006E2E98">
        <w:t>-1</w:t>
      </w:r>
      <w:r w:rsidR="004D4D09">
        <w:t>7</w:t>
      </w:r>
      <w:r w:rsidRPr="006E2E98">
        <w:t>-</w:t>
      </w:r>
      <w:r w:rsidR="00505E23">
        <w:t>61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4D4D09">
        <w:t>4</w:t>
      </w:r>
      <w:r>
        <w:t xml:space="preserve">. </w:t>
      </w:r>
      <w:r w:rsidR="004D4D09">
        <w:t>rujna 2017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4D4D09">
        <w:t>MARKO DUILO</w:t>
      </w:r>
      <w:r w:rsidR="00E47844" w:rsidRPr="00FE6A4D">
        <w:t xml:space="preserve">, </w:t>
      </w:r>
      <w:r w:rsidR="004D4D09">
        <w:t>10000</w:t>
      </w:r>
      <w:r w:rsidR="00E47844" w:rsidRPr="00FE6A4D">
        <w:t xml:space="preserve"> </w:t>
      </w:r>
      <w:r w:rsidR="004D4D09">
        <w:t>Zagreb</w:t>
      </w:r>
      <w:r w:rsidR="00E47844" w:rsidRPr="00FE6A4D">
        <w:t xml:space="preserve">, </w:t>
      </w:r>
      <w:r w:rsidR="004D4D09">
        <w:t>Puklačeva 18</w:t>
      </w:r>
      <w:r w:rsidR="00E47844" w:rsidRPr="00FE6A4D">
        <w:t xml:space="preserve">, OIB: </w:t>
      </w:r>
      <w:r w:rsidR="004D4D09">
        <w:t>20325880669</w:t>
      </w:r>
      <w:r>
        <w:t>,</w:t>
      </w:r>
      <w:r w:rsidRPr="006E2E98">
        <w:t xml:space="preserve"> u iznosu od </w:t>
      </w:r>
      <w:r w:rsidR="00505E23">
        <w:t>8.601</w:t>
      </w:r>
      <w:r w:rsidR="004D4D09">
        <w:t>,5</w:t>
      </w:r>
      <w:r>
        <w:t>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 w:rsidR="004D4D09">
        <w:t>.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3E3A6A">
        <w:t>12</w:t>
      </w:r>
      <w:r w:rsidR="00712843">
        <w:t xml:space="preserve">. </w:t>
      </w:r>
      <w:r w:rsidR="004D4D09">
        <w:t>rujna</w:t>
      </w:r>
      <w:r w:rsidR="00712843">
        <w:t xml:space="preserve"> 2018.</w:t>
      </w:r>
    </w:p>
    <w:p w:rsidRDefault="001D58C0" w:rsidP="001D58C0" w:rsidR="001D58C0" w:rsidRPr="001D58C0"/>
    <w:p w:rsidRDefault="00A32AD2" w:rsidP="006F1ED7" w:rsidR="006F1ED7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F1ED7">
        <w:t>Sutkinja</w:t>
      </w:r>
    </w:p>
    <w:p w:rsidRDefault="00A32AD2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66CBC"/>
    <w:rsid w:val="000743A9"/>
    <w:rsid w:val="00131772"/>
    <w:rsid w:val="001D58C0"/>
    <w:rsid w:val="001E203A"/>
    <w:rsid w:val="002275DA"/>
    <w:rsid w:val="00272916"/>
    <w:rsid w:val="00281DE3"/>
    <w:rsid w:val="003E3A6A"/>
    <w:rsid w:val="004D4D09"/>
    <w:rsid w:val="00505E23"/>
    <w:rsid w:val="00536857"/>
    <w:rsid w:val="005A70B3"/>
    <w:rsid w:val="006B4A1A"/>
    <w:rsid w:val="006D2F59"/>
    <w:rsid w:val="006F1ED7"/>
    <w:rsid w:val="006F72AB"/>
    <w:rsid w:val="00712843"/>
    <w:rsid w:val="00797F68"/>
    <w:rsid w:val="007C2541"/>
    <w:rsid w:val="007E0EE0"/>
    <w:rsid w:val="007E6A37"/>
    <w:rsid w:val="008F580E"/>
    <w:rsid w:val="00907795"/>
    <w:rsid w:val="00A32AD2"/>
    <w:rsid w:val="00AB6D8D"/>
    <w:rsid w:val="00B157AE"/>
    <w:rsid w:val="00B81BCB"/>
    <w:rsid w:val="00D04312"/>
    <w:rsid w:val="00DD4B63"/>
    <w:rsid w:val="00E47844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2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2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ima kal. 15.10.</izvorni_sadrzaj>
    <derivirana_varijabla naziv="DomainObject.Predmet.PrimjedbaSuca_1">ima kal. 15.10.</derivirana_varijabla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1461</properties:Characters>
  <properties:Lines>53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2018-09-06T13:10:00Z</dcterms:created>
  <dc:creator>Martina Kalmeta</dc:creator>
  <cp:lastModifiedBy>Ante Rubelj</cp:lastModifiedBy>
  <dcterms:modified xmlns:xsi="http://www.w3.org/2001/XMLSchema-instance" xsi:type="dcterms:W3CDTF">2018-09-12T10:50:00Z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(St-740-16-HERES UGLJAN-8067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