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5306" w14:paraId="4bf5306" w:rsidRDefault="005C4E0D" w:rsidP="00910611" w:rsidR="005C4E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E0D" w:rsidP="00910611" w:rsidR="005C4E0D">
      <w:r>
        <w:rPr>
          <w:rFonts w:eastAsia="MS Mincho"/>
        </w:rPr>
        <w:t>REPUBLIKA HRVATSKA</w:t>
      </w:r>
    </w:p>
    <w:p w:rsidRDefault="005C4E0D" w:rsidP="00910611" w:rsidR="005C4E0D">
      <w:r>
        <w:rPr>
          <w:rFonts w:eastAsia="MS Mincho"/>
        </w:rPr>
        <w:t>TRGOVAČKI SUD U RIJECI</w:t>
      </w:r>
    </w:p>
    <w:p w:rsidRDefault="005C4E0D" w:rsidR="005C4E0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063F5">
        <w:rPr>
          <w:bCs/>
        </w:rPr>
        <w:t>NOUVELLE</w:t>
      </w:r>
      <w:r w:rsidR="002063F5">
        <w:t xml:space="preserve"> jednostavno društvo s ograničenom odgovornošću za ugostiteljstvo Rijeka, Meštrovićeva 16, OIB: 00404488906, MBS: 040316986</w:t>
      </w:r>
      <w:r>
        <w:t>, dana 1</w:t>
      </w:r>
      <w:r w:rsidR="0084280C">
        <w:t>2</w:t>
      </w:r>
      <w:r>
        <w:t xml:space="preserve">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2063F5">
        <w:t xml:space="preserve">Ratku </w:t>
      </w:r>
      <w:proofErr w:type="spellStart"/>
      <w:r w:rsidR="002063F5">
        <w:t>Miklaušiću</w:t>
      </w:r>
      <w:proofErr w:type="spellEnd"/>
      <w:r w:rsidR="002063F5">
        <w:t xml:space="preserve">, OIB: 97911569674, </w:t>
      </w:r>
      <w:proofErr w:type="spellStart"/>
      <w:r w:rsidR="002063F5">
        <w:t>Ciottina</w:t>
      </w:r>
      <w:proofErr w:type="spellEnd"/>
      <w:r w:rsidR="002063F5">
        <w:t xml:space="preserve"> 20/I, Rijeka</w:t>
      </w:r>
      <w:r w:rsidR="00BE118D">
        <w:t xml:space="preserve">,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6479CB">
        <w:t>6</w:t>
      </w:r>
      <w:r w:rsidR="002063F5">
        <w:t>27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2063F5">
        <w:rPr>
          <w:bCs/>
        </w:rPr>
        <w:t>14</w:t>
      </w:r>
      <w:r w:rsidR="0084280C">
        <w:t>. listopada</w:t>
      </w:r>
      <w:r>
        <w:t xml:space="preserve"> 201</w:t>
      </w:r>
      <w:r w:rsidR="0084280C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2063F5">
        <w:rPr>
          <w:bCs/>
        </w:rPr>
        <w:t>NOUVELLE</w:t>
      </w:r>
      <w:r w:rsidR="002063F5">
        <w:t xml:space="preserve"> jednostavno društvo s ograničenom odgovornošću za ugostiteljstvo Rijeka, Meštrovićeva 16, OIB: 00404488906, MBS: 040316986</w:t>
      </w:r>
      <w:r w:rsidR="00B61EFF">
        <w:t xml:space="preserve">, a rješenjem </w:t>
      </w:r>
      <w:proofErr w:type="spellStart"/>
      <w:r w:rsidR="00B61EFF">
        <w:t>posl</w:t>
      </w:r>
      <w:proofErr w:type="spellEnd"/>
      <w:r w:rsidR="00B61EFF">
        <w:t>. br. 14 St-</w:t>
      </w:r>
      <w:r w:rsidR="00C71143">
        <w:t>6</w:t>
      </w:r>
      <w:r w:rsidR="002063F5">
        <w:t>27</w:t>
      </w:r>
      <w:r w:rsidR="00B61EFF">
        <w:t>/2016</w:t>
      </w:r>
      <w:r w:rsidR="002A4939">
        <w:t>-</w:t>
      </w:r>
      <w:r w:rsidR="002063F5">
        <w:t>12</w:t>
      </w:r>
      <w:r w:rsidR="00B61EFF">
        <w:t xml:space="preserve"> od </w:t>
      </w:r>
      <w:r w:rsidR="002063F5">
        <w:t>28. prosinca</w:t>
      </w:r>
      <w:r w:rsidR="002A4939">
        <w:t xml:space="preserve"> 201</w:t>
      </w:r>
      <w:r w:rsidR="002063F5">
        <w:t>6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2063F5">
        <w:t xml:space="preserve">Ratko </w:t>
      </w:r>
      <w:proofErr w:type="spellStart"/>
      <w:r w:rsidR="002063F5">
        <w:t>Miklaušić</w:t>
      </w:r>
      <w:proofErr w:type="spellEnd"/>
      <w:r w:rsidR="002063F5">
        <w:t xml:space="preserve">, OIB: 97911569674, </w:t>
      </w:r>
      <w:proofErr w:type="spellStart"/>
      <w:r w:rsidR="002063F5">
        <w:t>Ciottina</w:t>
      </w:r>
      <w:proofErr w:type="spellEnd"/>
      <w:r w:rsidR="002063F5">
        <w:t xml:space="preserve"> 20/I, Rijeka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C71143">
        <w:rPr>
          <w:bCs/>
        </w:rPr>
        <w:t>2</w:t>
      </w:r>
      <w:r w:rsidR="002063F5">
        <w:rPr>
          <w:bCs/>
        </w:rPr>
        <w:t>8</w:t>
      </w:r>
      <w:r w:rsidR="0084280C">
        <w:rPr>
          <w:bCs/>
        </w:rPr>
        <w:t>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</w:t>
      </w:r>
      <w:r w:rsidR="0084280C">
        <w:t>2</w:t>
      </w:r>
      <w:r>
        <w:t>. svibnja 2017. godine</w:t>
      </w:r>
    </w:p>
    <w:p w:rsidRDefault="00EF0C4D" w:rsidP="00C40999" w:rsidR="00EF0C4D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EF0C4D" w:rsidP="00C40999" w:rsidR="00EF0C4D"/>
    <w:p w:rsidRDefault="00EF0C4D" w:rsidP="00C40999" w:rsidR="00EF0C4D"/>
    <w:p w:rsidRDefault="00EF0C4D" w:rsidP="00C40999" w:rsidR="00EF0C4D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>
      <w:r>
        <w:lastRenderedPageBreak/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</w:t>
      </w:r>
      <w:r w:rsidR="0084280C">
        <w:t>2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A99" w:rsidP="00C40999" w:rsidR="00695A99">
      <w:r>
        <w:separator/>
      </w:r>
    </w:p>
  </w:endnote>
  <w:endnote w:id="0" w:type="continuationSeparator">
    <w:p w:rsidRDefault="00695A99" w:rsidP="00C40999" w:rsidR="00695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A99" w:rsidP="00C40999" w:rsidR="00695A99">
      <w:r>
        <w:separator/>
      </w:r>
    </w:p>
  </w:footnote>
  <w:footnote w:id="0" w:type="continuationSeparator">
    <w:p w:rsidRDefault="00695A99" w:rsidP="00C40999" w:rsidR="00695A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6479CB">
      <w:t>6</w:t>
    </w:r>
    <w:r w:rsidR="002063F5">
      <w:t>27</w:t>
    </w:r>
    <w:r>
      <w:t>/2016</w:t>
    </w:r>
    <w:r w:rsidR="00B61EFF">
      <w:t>-</w:t>
    </w:r>
    <w:r w:rsidR="002063F5">
      <w:t>20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2063F5"/>
    <w:rsid w:val="00267BBB"/>
    <w:rsid w:val="002A4939"/>
    <w:rsid w:val="0035095C"/>
    <w:rsid w:val="0035264E"/>
    <w:rsid w:val="003541B1"/>
    <w:rsid w:val="004F6C16"/>
    <w:rsid w:val="00520689"/>
    <w:rsid w:val="005C4E0D"/>
    <w:rsid w:val="006479CB"/>
    <w:rsid w:val="00684939"/>
    <w:rsid w:val="00695A99"/>
    <w:rsid w:val="0076139A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E118D"/>
    <w:rsid w:val="00C17835"/>
    <w:rsid w:val="00C40999"/>
    <w:rsid w:val="00C71143"/>
    <w:rsid w:val="00D67E91"/>
    <w:rsid w:val="00D94875"/>
    <w:rsid w:val="00E13E46"/>
    <w:rsid w:val="00E518D1"/>
    <w:rsid w:val="00EB6D0B"/>
    <w:rsid w:val="00ED0D53"/>
    <w:rsid w:val="00EF0C4D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E0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E0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E0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E0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E0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E0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E0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E0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NOUVELLE j.d.o.o.</izvorni_sadrzaj>
    <derivirana_varijabla naziv="DomainObject.Predmet.ProtustrankaFormated_1">  NOUVELLE j.d.o.o.</derivirana_varijabla>
  </DomainObject.Predmet.ProtustrankaFormated>
  <DomainObject.Predmet.ProtustrankaFormatedOIB>
    <izvorni_sadrzaj>  NOUVELLE j.d.o.o., OIB 00404488906</izvorni_sadrzaj>
    <derivirana_varijabla naziv="DomainObject.Predmet.ProtustrankaFormatedOIB_1">  NOUVELLE j.d.o.o., OIB 00404488906</derivirana_varijabla>
  </DomainObject.Predmet.ProtustrankaFormatedOIB>
  <DomainObject.Predmet.ProtustrankaFormatedWithAdress>
    <izvorni_sadrzaj> NOUVELLE j.d.o.o., Meštrovićeva 16, 51000 Rijeka</izvorni_sadrzaj>
    <derivirana_varijabla naziv="DomainObject.Predmet.ProtustrankaFormatedWithAdress_1"> NOUVELLE j.d.o.o., Meštrovićeva 16, 51000 Rijeka</derivirana_varijabla>
  </DomainObject.Predmet.ProtustrankaFormatedWithAdress>
  <DomainObject.Predmet.ProtustrankaFormatedWithAdressOIB>
    <izvorni_sadrzaj> NOUVELLE j.d.o.o., OIB 00404488906, Meštrovićeva 16, 51000 Rijeka</izvorni_sadrzaj>
    <derivirana_varijabla naziv="DomainObject.Predmet.ProtustrankaFormatedWithAdressOIB_1"> NOUVELLE j.d.o.o., OIB 00404488906, Meštrovićeva 16, 51000 Rijeka</derivirana_varijabla>
  </DomainObject.Predmet.ProtustrankaFormatedWithAdressOIB>
  <DomainObject.Predmet.ProtustrankaWithAdress>
    <izvorni_sadrzaj>NOUVELLE j.d.o.o. Meštrovićeva 16, 51000 Rijeka</izvorni_sadrzaj>
    <derivirana_varijabla naziv="DomainObject.Predmet.ProtustrankaWithAdress_1">NOUVELLE j.d.o.o. Meštrovićeva 16, 51000 Rijeka</derivirana_varijabla>
  </DomainObject.Predmet.ProtustrankaWithAdress>
  <DomainObject.Predmet.ProtustrankaWithAdressOIB>
    <izvorni_sadrzaj>NOUVELLE j.d.o.o., OIB 00404488906, Meštrovićeva 16, 51000 Rijeka</izvorni_sadrzaj>
    <derivirana_varijabla naziv="DomainObject.Predmet.ProtustrankaWithAdressOIB_1">NOUVELLE j.d.o.o., OIB 00404488906, Meštrovićeva 16, 51000 Rijeka</derivirana_varijabla>
  </DomainObject.Predmet.ProtustrankaWithAdressOIB>
  <DomainObject.Predmet.ProtustrankaNazivFormated>
    <izvorni_sadrzaj>NOUVELLE j.d.o.o.</izvorni_sadrzaj>
    <derivirana_varijabla naziv="DomainObject.Predmet.ProtustrankaNazivFormated_1">NOUVELLE j.d.o.o.</derivirana_varijabla>
  </DomainObject.Predmet.ProtustrankaNazivFormated>
  <DomainObject.Predmet.ProtustrankaNazivFormatedOIB>
    <izvorni_sadrzaj>NOUVELLE j.d.o.o., OIB 00404488906</izvorni_sadrzaj>
    <derivirana_varijabla naziv="DomainObject.Predmet.ProtustrankaNazivFormatedOIB_1">NOUVELLE j.d.o.o., OIB 00404488906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NOUVELLE j.d.o.o.</item>
    </izvorni_sadrzaj>
    <derivirana_varijabla naziv="DomainObject.Predmet.ProtuStrankaListFormated_1">
      <item>NOUVELLE j.d.o.o.</item>
    </derivirana_varijabla>
  </DomainObject.Predmet.ProtuStrankaListFormated>
  <DomainObject.Predmet.ProtuStrankaListFormatedOIB>
    <izvorni_sadrzaj>
      <item>NOUVELLE j.d.o.o., OIB 00404488906</item>
    </izvorni_sadrzaj>
    <derivirana_varijabla naziv="DomainObject.Predmet.ProtuStrankaListFormatedOIB_1">
      <item>NOUVELLE j.d.o.o., OIB 00404488906</item>
    </derivirana_varijabla>
  </DomainObject.Predmet.ProtuStrankaListFormatedOIB>
  <DomainObject.Predmet.ProtuStrankaListFormatedWithAdress>
    <izvorni_sadrzaj>
      <item>NOUVELLE j.d.o.o., Meštrovićeva 16, 51000 Rijeka</item>
    </izvorni_sadrzaj>
    <derivirana_varijabla naziv="DomainObject.Predmet.ProtuStrankaListFormatedWithAdress_1">
      <item>NOUVELLE j.d.o.o., Meštrovićeva 16, 51000 Rijeka</item>
    </derivirana_varijabla>
  </DomainObject.Predmet.ProtuStrankaListFormatedWithAdress>
  <DomainObject.Predmet.ProtuStrankaListFormatedWithAdressOIB>
    <izvorni_sadrzaj>
      <item>NOUVELLE j.d.o.o., OIB 00404488906, Meštrovićeva 16, 51000 Rijeka</item>
    </izvorni_sadrzaj>
    <derivirana_varijabla naziv="DomainObject.Predmet.ProtuStrankaListFormatedWithAdressOIB_1">
      <item>NOUVELLE j.d.o.o., OIB 00404488906, Meštrovićeva 16, 51000 Rijeka</item>
    </derivirana_varijabla>
  </DomainObject.Predmet.ProtuStrankaListFormatedWithAdressOIB>
  <DomainObject.Predmet.ProtuStrankaListNazivFormated>
    <izvorni_sadrzaj>
      <item>NOUVELLE j.d.o.o.</item>
    </izvorni_sadrzaj>
    <derivirana_varijabla naziv="DomainObject.Predmet.ProtuStrankaListNazivFormated_1">
      <item>NOUVELLE j.d.o.o.</item>
    </derivirana_varijabla>
  </DomainObject.Predmet.ProtuStrankaListNazivFormated>
  <DomainObject.Predmet.ProtuStrankaListNazivFormatedOIB>
    <izvorni_sadrzaj>
      <item>NOUVELLE j.d.o.o., OIB 00404488906</item>
    </izvorni_sadrzaj>
    <derivirana_varijabla naziv="DomainObject.Predmet.ProtuStrankaListNazivFormatedOIB_1">
      <item>NOUVELLE j.d.o.o., OIB 00404488906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NOUVELLE j.d.o.o.</izvorni_sadrzaj>
    <derivirana_varijabla naziv="DomainObject.Predmet.ProtustrankaIDrugi_1">NOUVELLE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NOUVELLE j.d.o.o., OIB 00404488906, Meštrovićeva 16, 51000 Rijeka</izvorni_sadrzaj>
    <derivirana_varijabla naziv="DomainObject.Predmet.ProtustrankaIDrugiAdressOIB_1">NOUVELLE j.d.o.o., OIB 00404488906, Meštrovićeva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NOUVELLE j.d.o.o.</item>
    </izvorni_sadrzaj>
    <derivirana_varijabla naziv="DomainObject.Predmet.SudioniciListNaziv_1">
      <item>FINA Rijeka</item>
      <item>NOUVELLE j.d.o.o.</item>
    </derivirana_varijabla>
  </DomainObject.Predmet.SudioniciListNaziv>
  <DomainObject.Predmet.SudioniciListAdressOIB>
    <izvorni_sadrzaj>
      <item>FINA Rijeka, OIB 85821130368, Frana Kurelca 8,51000 Rijeka</item>
      <item>NOUVELLE j.d.o.o., OIB 00404488906, Meštrovićeva 16,51000 Rijeka</item>
    </izvorni_sadrzaj>
    <derivirana_varijabla naziv="DomainObject.Predmet.SudioniciListAdressOIB_1">
      <item>FINA Rijeka, OIB 85821130368, Frana Kurelca 8,51000 Rijeka</item>
      <item>NOUVELLE j.d.o.o., OIB 00404488906, Meštrovićeva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00404488906</item>
    </izvorni_sadrzaj>
    <derivirana_varijabla naziv="DomainObject.Predmet.SudioniciListNazivOIB_1">
      <item>, OIB 85821130368</item>
      <item>, OIB 00404488906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1803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2017-05-12T08:32:00Z</dcterms:created>
  <dc:creator>Vera Jelenović</dc:creator>
  <cp:lastModifiedBy>Danijela Fumić</cp:lastModifiedBy>
  <cp:lastPrinted>2017-05-12T08:32:00Z</cp:lastPrinted>
  <dcterms:modified xmlns:xsi="http://www.w3.org/2001/XMLSchema-instance" xsi:type="dcterms:W3CDTF">2017-05-12T08:33:00Z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