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7731" w14:paraId="c96773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3771F">
        <w:rPr>
          <w:rStyle w:val="Naglaeno"/>
          <w:b w:val="false"/>
        </w:rPr>
        <w:t>6</w:t>
      </w:r>
      <w:r w:rsidR="00B57C6B">
        <w:rPr>
          <w:rStyle w:val="Naglaeno"/>
          <w:b w:val="false"/>
        </w:rPr>
        <w:t>42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B57C6B">
        <w:t>GEO</w:t>
      </w:r>
      <w:r w:rsidR="00F70A85">
        <w:t>-</w:t>
      </w:r>
      <w:r w:rsidR="00B57C6B">
        <w:t>PAN d.o.o.</w:t>
      </w:r>
      <w:r w:rsidR="00F70A85">
        <w:t xml:space="preserve"> za trgovinu i usluge</w:t>
      </w:r>
      <w:r w:rsidR="00B57C6B">
        <w:t xml:space="preserve">, </w:t>
      </w:r>
      <w:r w:rsidR="00FA0E78">
        <w:t xml:space="preserve">OIB: </w:t>
      </w:r>
      <w:r w:rsidR="00B57C6B">
        <w:t>58316574192</w:t>
      </w:r>
      <w:r w:rsidR="00A948C4">
        <w:t xml:space="preserve">, </w:t>
      </w:r>
      <w:r w:rsidR="00B57C6B">
        <w:t>MBS: 030139408</w:t>
      </w:r>
      <w:r w:rsidR="00A948C4">
        <w:t>,</w:t>
      </w:r>
      <w:r w:rsidR="00B57C6B">
        <w:t xml:space="preserve"> Vukovar, Olajnica 7/13,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948C4">
        <w:t>4</w:t>
      </w:r>
      <w:r w:rsidR="00773A14">
        <w:t>. srpnja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70A85">
        <w:t>GEO-</w:t>
      </w:r>
      <w:r w:rsidR="00B57C6B">
        <w:t>PAN d.o.o.</w:t>
      </w:r>
      <w:r w:rsidR="003D3E25" w:rsidRPr="003D3E25">
        <w:t xml:space="preserve"> </w:t>
      </w:r>
      <w:r w:rsidR="003D3E25">
        <w:t>za trgovinu i usluge</w:t>
      </w:r>
      <w:r w:rsidR="00B57C6B">
        <w:t>, OIB: 58316574192, MBS: 030139408, Vukovar, Olajnica 7/13,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57C6B">
        <w:t>.280,89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57C6B">
        <w:t>SLAĐANA BAJIĆ, OIB: 22535979991- direktor</w:t>
      </w:r>
      <w:r w:rsidR="00773A14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3A14">
        <w:t>6</w:t>
      </w:r>
      <w:r w:rsidR="00B57C6B">
        <w:t>42</w:t>
      </w:r>
      <w:r w:rsidR="00773A14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948C4">
        <w:t>4</w:t>
      </w:r>
      <w:r>
        <w:t xml:space="preserve">. srpnja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73A14">
        <w:t>24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3E25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0A85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D3E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3E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E2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E2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D3E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3E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E2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E2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St-642/2017-3</izvorni_sadrzaj>
    <derivirana_varijabla naziv="DomainObject.Oznaka_1">St-642/2017-3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GEO-PAN d.o.o. za trgovinu i usluge</izvorni_sadrzaj>
    <derivirana_varijabla naziv="DomainObject.Predmet.ProtustrankaFormated_1">  GEO-PAN d.o.o. za trgovinu i usluge</derivirana_varijabla>
  </DomainObject.Predmet.ProtustrankaFormated>
  <DomainObject.Predmet.ProtustrankaFormatedOIB>
    <izvorni_sadrzaj>  GEO-PAN d.o.o. za trgovinu i usluge, OIB 58316574192</izvorni_sadrzaj>
    <derivirana_varijabla naziv="DomainObject.Predmet.ProtustrankaFormatedOIB_1">  GEO-PAN d.o.o. za trgovinu i usluge, OIB 58316574192</derivirana_varijabla>
  </DomainObject.Predmet.ProtustrankaFormatedOIB>
  <DomainObject.Predmet.ProtustrankaFormatedWithAdress>
    <izvorni_sadrzaj> GEO-PAN d.o.o. za trgovinu i usluge, Olajnica 713, 32000 Vukovar</izvorni_sadrzaj>
    <derivirana_varijabla naziv="DomainObject.Predmet.ProtustrankaFormatedWithAdress_1"> GEO-PAN d.o.o. za trgovinu i usluge, Olajnica 713, 32000 Vukovar</derivirana_varijabla>
  </DomainObject.Predmet.ProtustrankaFormatedWithAdress>
  <DomainObject.Predmet.ProtustrankaFormatedWithAdressOIB>
    <izvorni_sadrzaj> GEO-PAN d.o.o. za trgovinu i usluge, OIB 58316574192, Olajnica 713, 32000 Vukovar</izvorni_sadrzaj>
    <derivirana_varijabla naziv="DomainObject.Predmet.ProtustrankaFormatedWithAdressOIB_1"> GEO-PAN d.o.o. za trgovinu i usluge, OIB 58316574192, Olajnica 713, 32000 Vukovar</derivirana_varijabla>
  </DomainObject.Predmet.ProtustrankaFormatedWithAdressOIB>
  <DomainObject.Predmet.ProtustrankaWithAdress>
    <izvorni_sadrzaj>GEO-PAN d.o.o. za trgovinu i usluge Olajnica 713, 32000 Vukovar</izvorni_sadrzaj>
    <derivirana_varijabla naziv="DomainObject.Predmet.ProtustrankaWithAdress_1">GEO-PAN d.o.o. za trgovinu i usluge Olajnica 713, 32000 Vukovar</derivirana_varijabla>
  </DomainObject.Predmet.ProtustrankaWithAdress>
  <DomainObject.Predmet.ProtustrankaWithAdressOIB>
    <izvorni_sadrzaj>GEO-PAN d.o.o. za trgovinu i usluge, OIB 58316574192, Olajnica 713, 32000 Vukovar</izvorni_sadrzaj>
    <derivirana_varijabla naziv="DomainObject.Predmet.ProtustrankaWithAdressOIB_1">GEO-PAN d.o.o. za trgovinu i usluge, OIB 58316574192, Olajnica 713, 32000 Vukovar</derivirana_varijabla>
  </DomainObject.Predmet.ProtustrankaWithAdressOIB>
  <DomainObject.Predmet.ProtustrankaNazivFormated>
    <izvorni_sadrzaj>GEO-PAN d.o.o. za trgovinu i usluge</izvorni_sadrzaj>
    <derivirana_varijabla naziv="DomainObject.Predmet.ProtustrankaNazivFormated_1">GEO-PAN d.o.o. za trgovinu i usluge</derivirana_varijabla>
  </DomainObject.Predmet.ProtustrankaNazivFormated>
  <DomainObject.Predmet.ProtustrankaNazivFormatedOIB>
    <izvorni_sadrzaj>GEO-PAN d.o.o. za trgovinu i usluge, OIB 58316574192</izvorni_sadrzaj>
    <derivirana_varijabla naziv="DomainObject.Predmet.ProtustrankaNazivFormatedOIB_1">GEO-PAN d.o.o. za trgovinu i usluge, OIB 58316574192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GEO-PAN d.o.o. za trgovinu i usluge</item>
    </izvorni_sadrzaj>
    <derivirana_varijabla naziv="DomainObject.Predmet.ProtuStrankaListFormated_1">
      <item>GEO-PAN d.o.o. za trgovinu i usluge</item>
    </derivirana_varijabla>
  </DomainObject.Predmet.ProtuStrankaListFormated>
  <DomainObject.Predmet.ProtuStrankaListFormatedOIB>
    <izvorni_sadrzaj>
      <item>GEO-PAN d.o.o. za trgovinu i usluge, OIB 58316574192</item>
    </izvorni_sadrzaj>
    <derivirana_varijabla naziv="DomainObject.Predmet.ProtuStrankaListFormatedOIB_1">
      <item>GEO-PAN d.o.o. za trgovinu i usluge, OIB 58316574192</item>
    </derivirana_varijabla>
  </DomainObject.Predmet.ProtuStrankaListFormatedOIB>
  <DomainObject.Predmet.ProtuStrankaListFormatedWithAdress>
    <izvorni_sadrzaj>
      <item>GEO-PAN d.o.o. za trgovinu i usluge, Olajnica 713, 32000 Vukovar</item>
    </izvorni_sadrzaj>
    <derivirana_varijabla naziv="DomainObject.Predmet.ProtuStrankaListFormatedWithAdress_1">
      <item>GEO-PAN d.o.o. za trgovinu i usluge, Olajnica 713, 32000 Vukovar</item>
    </derivirana_varijabla>
  </DomainObject.Predmet.ProtuStrankaListFormatedWithAdress>
  <DomainObject.Predmet.ProtuStrankaListFormatedWithAdressOIB>
    <izvorni_sadrzaj>
      <item>GEO-PAN d.o.o. za trgovinu i usluge, OIB 58316574192, Olajnica 713, 32000 Vukovar</item>
    </izvorni_sadrzaj>
    <derivirana_varijabla naziv="DomainObject.Predmet.ProtuStrankaListFormatedWithAdressOIB_1">
      <item>GEO-PAN d.o.o. za trgovinu i usluge, OIB 58316574192, Olajnica 713, 32000 Vukovar</item>
    </derivirana_varijabla>
  </DomainObject.Predmet.ProtuStrankaListFormatedWithAdressOIB>
  <DomainObject.Predmet.ProtuStrankaListNazivFormated>
    <izvorni_sadrzaj>
      <item>GEO-PAN d.o.o. za trgovinu i usluge</item>
    </izvorni_sadrzaj>
    <derivirana_varijabla naziv="DomainObject.Predmet.ProtuStrankaListNazivFormated_1">
      <item>GEO-PAN d.o.o. za trgovinu i usluge</item>
    </derivirana_varijabla>
  </DomainObject.Predmet.ProtuStrankaListNazivFormated>
  <DomainObject.Predmet.ProtuStrankaListNazivFormatedOIB>
    <izvorni_sadrzaj>
      <item>GEO-PAN d.o.o. za trgovinu i usluge, OIB 58316574192</item>
    </izvorni_sadrzaj>
    <derivirana_varijabla naziv="DomainObject.Predmet.ProtuStrankaListNazivFormatedOIB_1">
      <item>GEO-PAN d.o.o. za trgovinu i usluge, OIB 58316574192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St-642/2017-3</izvorni_sadrzaj>
    <derivirana_varijabla naziv="DomainObject.PoslovniBrojDokumenta_1">St-642/2017-3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GEO-PAN d.o.o. za trgovinu i usluge</izvorni_sadrzaj>
    <derivirana_varijabla naziv="DomainObject.Predmet.ProtustrankaIDrugi_1">GEO-PAN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GEO-PAN d.o.o. za trgovinu i usluge, OIB 58316574192, Olajnica 713, 32000 Vukovar</izvorni_sadrzaj>
    <derivirana_varijabla naziv="DomainObject.Predmet.ProtustrankaIDrugiAdressOIB_1">GEO-PAN d.o.o. za trgovinu i usluge, OIB 58316574192, Olajnica 713,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GEO-PAN d.o.o. za trgovinu i usluge</item>
    </izvorni_sadrzaj>
    <derivirana_varijabla naziv="DomainObject.Predmet.SudioniciListNaziv_1">
      <item>FINA RC OSIJEK</item>
      <item>GEO-PAN d.o.o. za trgovinu i usluge</item>
    </derivirana_varijabla>
  </DomainObject.Predmet.SudioniciListNaziv>
  <DomainObject.Predmet.SudioniciListAdressOIB>
    <izvorni_sadrzaj>
      <item>FINA RC OSIJEK, OIB 85821130368</item>
      <item>GEO-PAN d.o.o. za trgovinu i usluge, OIB 58316574192, Olajnica 713,32000 Vukovar</item>
    </izvorni_sadrzaj>
    <derivirana_varijabla naziv="DomainObject.Predmet.SudioniciListAdressOIB_1">
      <item>FINA RC OSIJEK, OIB 85821130368</item>
      <item>GEO-PAN d.o.o. za trgovinu i usluge, OIB 58316574192, Olajnica 713,32000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58316574192</item>
    </izvorni_sadrzaj>
    <derivirana_varijabla naziv="DomainObject.Predmet.SudioniciListNazivOIB_1">
      <item>, OIB 85821130368</item>
      <item>, OIB 58316574192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DC1C8-64CC-4EE8-A037-6E21D5E5C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2086</properties:Characters>
  <properties:Lines>50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2017-07-04T06:48:00Z</dcterms:created>
  <dc:creator>Korisnik</dc:creator>
  <cp:lastModifiedBy>Snježana Andrijanić</cp:lastModifiedBy>
  <cp:lastPrinted>2017-07-04T09:24:00Z</cp:lastPrinted>
  <dcterms:modified xmlns:xsi="http://www.w3.org/2001/XMLSchema-instance" xsi:type="dcterms:W3CDTF">2017-07-04T09:28:00Z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St-642/2017-3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