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ef03" w14:paraId="149ef03" w:rsidRDefault="00EC774E" w:rsidR="006754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St-7215/15-5</w:t>
      </w:r>
    </w:p>
    <w:p w:rsidRDefault="00EC774E" w:rsidR="006754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40834" w:rsidR="006754D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4DE" w:rsidR="006754DE">
      <w:pPr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C774E" w:rsidR="006754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C774E" w:rsidR="006754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C774E" w:rsidR="006754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754DE" w:rsidR="006754DE">
      <w:pPr>
        <w:jc w:val="center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St-7215/15, temeljem odredbe čl.430. Stečajnog zakona (NN br. 71/15),  dana  16. prosinca 2015., objavljuje </w:t>
      </w:r>
    </w:p>
    <w:p w:rsidRDefault="006754DE" w:rsidR="006754DE">
      <w:pPr>
        <w:jc w:val="both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754DE" w:rsidR="006754DE">
      <w:pPr>
        <w:jc w:val="center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HUCIKA-PROMET d.o.o. Trgovišće, Jarek Habekov 13, OIB:46162588087, MBS:080130644.</w:t>
      </w:r>
    </w:p>
    <w:p w:rsidRDefault="006754DE" w:rsidR="006754D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3.798,67 kn.</w:t>
      </w:r>
    </w:p>
    <w:p w:rsidRDefault="006754DE" w:rsidR="006754D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754DE" w:rsidR="006754D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54DE" w:rsidR="006754D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C774E" w:rsidR="006754D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C774E" w:rsidR="006754D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754DE" w:rsidR="006754D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6754DE" w:rsidR="006754DE">
      <w:pPr>
        <w:jc w:val="both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C774E" w:rsidR="006754D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754DE" w:rsidR="006754DE">
      <w:pPr>
        <w:jc w:val="right"/>
        <w:rPr>
          <w:rFonts w:hAnsi="Times New Roman" w:ascii="Times New Roman"/>
          <w:szCs w:val="24"/>
          <w:lang w:val="hr-HR"/>
        </w:rPr>
      </w:pPr>
    </w:p>
    <w:p w:rsidRDefault="006754DE" w:rsidR="006754DE">
      <w:pPr>
        <w:jc w:val="right"/>
        <w:rPr>
          <w:rFonts w:hAnsi="Times New Roman" w:ascii="Times New Roman"/>
          <w:szCs w:val="24"/>
          <w:lang w:val="hr-HR"/>
        </w:rPr>
      </w:pPr>
    </w:p>
    <w:p w:rsidRDefault="00EC774E" w:rsidR="006754D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C774E" w:rsidR="006754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C774E" w:rsidR="00EC774E"/>
    <w:sectPr w:rsidR="00EC774E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834"/>
    <w:rsid w:val="00440834"/>
    <w:rsid w:val="00606A30"/>
    <w:rsid w:val="006754DE"/>
    <w:rsid w:val="00EC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06A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A3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06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A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A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A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A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06A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A3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06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A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A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A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A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7215</izvorni_sadrzaj>
    <derivirana_varijabla naziv="DomainObject.Predmet.Broj_1">7215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St-7215/2015</izvorni_sadrzaj>
    <derivirana_varijabla naziv="DomainObject.Predmet.OznakaBroj_1">St-7215/2015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HUCIKA-PROMET, d.o.o.</izvorni_sadrzaj>
    <derivirana_varijabla naziv="DomainObject.Predmet.ProtustrankaFormated_1">  HUCIKA-PROMET, d.o.o.</derivirana_varijabla>
  </DomainObject.Predmet.ProtustrankaFormated>
  <DomainObject.Predmet.ProtustrankaFormatedOIB>
    <izvorni_sadrzaj>  HUCIKA-PROMET, d.o.o., OIB 46162588087</izvorni_sadrzaj>
    <derivirana_varijabla naziv="DomainObject.Predmet.ProtustrankaFormatedOIB_1">  HUCIKA-PROMET, d.o.o., OIB 46162588087</derivirana_varijabla>
  </DomainObject.Predmet.ProtustrankaFormatedOIB>
  <DomainObject.Predmet.ProtustrankaFormatedWithAdress>
    <izvorni_sadrzaj> HUCIKA-PROMET, d.o.o., Trgovišće, Jarek Habekov 13, 49283 Hrašćina</izvorni_sadrzaj>
    <derivirana_varijabla naziv="DomainObject.Predmet.ProtustrankaFormatedWithAdress_1"> HUCIKA-PROMET, d.o.o., Trgovišće, Jarek Habekov 13, 49283 Hrašćina</derivirana_varijabla>
  </DomainObject.Predmet.ProtustrankaFormatedWithAdress>
  <DomainObject.Predmet.ProtustrankaFormatedWithAdressOIB>
    <izvorni_sadrzaj> HUCIKA-PROMET, d.o.o., OIB 46162588087, Trgovišće, Jarek Habekov 13, 49283 Hrašćina</izvorni_sadrzaj>
    <derivirana_varijabla naziv="DomainObject.Predmet.ProtustrankaFormatedWithAdressOIB_1"> HUCIKA-PROMET, d.o.o., OIB 46162588087, Trgovišće, Jarek Habekov 13, 49283 Hrašćina</derivirana_varijabla>
  </DomainObject.Predmet.ProtustrankaFormatedWithAdressOIB>
  <DomainObject.Predmet.ProtustrankaWithAdress>
    <izvorni_sadrzaj>HUCIKA-PROMET, d.o.o. Trgovišće, Jarek Habekov 13, 49283 Hrašćina</izvorni_sadrzaj>
    <derivirana_varijabla naziv="DomainObject.Predmet.ProtustrankaWithAdress_1">HUCIKA-PROMET, d.o.o. Trgovišće, Jarek Habekov 13, 49283 Hrašćina</derivirana_varijabla>
  </DomainObject.Predmet.ProtustrankaWithAdress>
  <DomainObject.Predmet.ProtustrankaWithAdressOIB>
    <izvorni_sadrzaj>HUCIKA-PROMET, d.o.o., OIB 46162588087, Trgovišće, Jarek Habekov 13, 49283 Hrašćina</izvorni_sadrzaj>
    <derivirana_varijabla naziv="DomainObject.Predmet.ProtustrankaWithAdressOIB_1">HUCIKA-PROMET, d.o.o., OIB 46162588087, Trgovišće, Jarek Habekov 13, 49283 Hrašćina</derivirana_varijabla>
  </DomainObject.Predmet.ProtustrankaWithAdressOIB>
  <DomainObject.Predmet.ProtustrankaNazivFormated>
    <izvorni_sadrzaj>HUCIKA-PROMET, d.o.o.</izvorni_sadrzaj>
    <derivirana_varijabla naziv="DomainObject.Predmet.ProtustrankaNazivFormated_1">HUCIKA-PROMET, d.o.o.</derivirana_varijabla>
  </DomainObject.Predmet.ProtustrankaNazivFormated>
  <DomainObject.Predmet.ProtustrankaNazivFormatedOIB>
    <izvorni_sadrzaj>HUCIKA-PROMET, d.o.o., OIB 46162588087</izvorni_sadrzaj>
    <derivirana_varijabla naziv="DomainObject.Predmet.ProtustrankaNazivFormatedOIB_1">HUCIKA-PROMET, d.o.o., OIB 46162588087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HUCIKA-PROMET, d.o.o.</item>
    </izvorni_sadrzaj>
    <derivirana_varijabla naziv="DomainObject.Predmet.ProtuStrankaListFormated_1">
      <item>HUCIKA-PROMET, d.o.o.</item>
    </derivirana_varijabla>
  </DomainObject.Predmet.ProtuStrankaListFormated>
  <DomainObject.Predmet.ProtuStrankaListFormatedOIB>
    <izvorni_sadrzaj>
      <item>HUCIKA-PROMET, d.o.o., OIB 46162588087</item>
    </izvorni_sadrzaj>
    <derivirana_varijabla naziv="DomainObject.Predmet.ProtuStrankaListFormatedOIB_1">
      <item>HUCIKA-PROMET, d.o.o., OIB 46162588087</item>
    </derivirana_varijabla>
  </DomainObject.Predmet.ProtuStrankaListFormatedOIB>
  <DomainObject.Predmet.ProtuStrankaListFormatedWithAdress>
    <izvorni_sadrzaj>
      <item>HUCIKA-PROMET, d.o.o., Trgovišće, Jarek Habekov 13, 49283 Hrašćina</item>
    </izvorni_sadrzaj>
    <derivirana_varijabla naziv="DomainObject.Predmet.ProtuStrankaListFormatedWithAdress_1">
      <item>HUCIKA-PROMET, d.o.o., Trgovišće, Jarek Habekov 13, 49283 Hrašćina</item>
    </derivirana_varijabla>
  </DomainObject.Predmet.ProtuStrankaListFormatedWithAdress>
  <DomainObject.Predmet.ProtuStrankaListFormatedWithAdressOIB>
    <izvorni_sadrzaj>
      <item>HUCIKA-PROMET, d.o.o., OIB 46162588087, Trgovišće, Jarek Habekov 13, 49283 Hrašćina</item>
    </izvorni_sadrzaj>
    <derivirana_varijabla naziv="DomainObject.Predmet.ProtuStrankaListFormatedWithAdressOIB_1">
      <item>HUCIKA-PROMET, d.o.o., OIB 46162588087, Trgovišće, Jarek Habekov 13, 49283 Hrašćina</item>
    </derivirana_varijabla>
  </DomainObject.Predmet.ProtuStrankaListFormatedWithAdressOIB>
  <DomainObject.Predmet.ProtuStrankaListNazivFormated>
    <izvorni_sadrzaj>
      <item>HUCIKA-PROMET, d.o.o.</item>
    </izvorni_sadrzaj>
    <derivirana_varijabla naziv="DomainObject.Predmet.ProtuStrankaListNazivFormated_1">
      <item>HUCIKA-PROMET, d.o.o.</item>
    </derivirana_varijabla>
  </DomainObject.Predmet.ProtuStrankaListNazivFormated>
  <DomainObject.Predmet.ProtuStrankaListNazivFormatedOIB>
    <izvorni_sadrzaj>
      <item>HUCIKA-PROMET, d.o.o., OIB 46162588087</item>
    </izvorni_sadrzaj>
    <derivirana_varijabla naziv="DomainObject.Predmet.ProtuStrankaListNazivFormatedOIB_1">
      <item>HUCIKA-PROMET, d.o.o., OIB 46162588087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HUCIKA-PROMET, d.o.o.</izvorni_sadrzaj>
    <derivirana_varijabla naziv="DomainObject.Predmet.ProtustrankaIDrugi_1">HUCIKA-PROMET,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HUCIKA-PROMET, d.o.o., OIB 46162588087, Trgovišće, Jarek Habekov 13, 49283 Hrašćina</izvorni_sadrzaj>
    <derivirana_varijabla naziv="DomainObject.Predmet.ProtustrankaIDrugiAdressOIB_1">HUCIKA-PROMET, d.o.o., OIB 46162588087, Trgovišće, Jarek Habekov 13, 49283 Hrašćina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HUCIKA-PROMET, d.o.o.</item>
    </izvorni_sadrzaj>
    <derivirana_varijabla naziv="DomainObject.Predmet.SudioniciListNaziv_1">
      <item>FINA Regionalni centar Zagreb</item>
      <item>HUCIKA-PROMET,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HUCIKA-PROMET, d.o.o., OIB 46162588087, Trgovišće, Jarek Habekov 13,49283 Hrašćina</item>
    </izvorni_sadrzaj>
    <derivirana_varijabla naziv="DomainObject.Predmet.SudioniciListAdressOIB_1">
      <item>FINA Regionalni centar Zagreb, OIB 85821130368, Trg svibanjskih žrtava 1995. br. 1,10000 Zagreb</item>
      <item>HUCIKA-PROMET, d.o.o., OIB 46162588087, Trgovišće, Jarek Habekov 13,49283 Hrašćina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46162588087</item>
    </izvorni_sadrzaj>
    <derivirana_varijabla naziv="DomainObject.Predmet.SudioniciListNazivOIB_1">
      <item>, OIB 85821130368</item>
      <item>, OIB 46162588087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2015-12-16T06:55:00Z</dcterms:created>
  <dc:creator>Sudsko vijeæe</dc:creator>
  <cp:lastModifiedBy>Marina Markić</cp:lastModifiedBy>
  <cp:lastPrinted>2015-12-16T06:55:00Z</cp:lastPrinted>
  <dcterms:modified xmlns:xsi="http://www.w3.org/2001/XMLSchema-instance" xsi:type="dcterms:W3CDTF">2015-12-16T06:56:00Z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