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8c10" w14:paraId="8d48c10" w:rsidRDefault="002129B9" w:rsidP="0085221D" w:rsidR="00750685">
      <w:pPr>
        <w:jc w:val="both"/>
        <w15:collapsed w:val="false"/>
        <w:rPr>
          <w:noProof/>
        </w:rPr>
      </w:pPr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C645A" w:rsidP="0085221D" w:rsidR="004C645A">
      <w:pPr>
        <w:jc w:val="both"/>
        <w:rPr>
          <w:rStyle w:val="Naglaeno"/>
          <w:b w:val="false"/>
        </w:rPr>
      </w:pPr>
    </w:p>
    <w:p w:rsidRDefault="00D66C33" w:rsidP="0085221D" w:rsidR="00D66C33">
      <w:pPr>
        <w:jc w:val="both"/>
        <w:rPr>
          <w:rStyle w:val="Naglaeno"/>
          <w:b w:val="false"/>
        </w:rPr>
      </w:pP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E10140" w:rsidP="00B1707E" w:rsidR="004F11EE" w:rsidRPr="000E182A">
      <w:pPr>
        <w:jc w:val="center"/>
      </w:pPr>
      <w:r w:rsidRPr="000E182A">
        <w:t>R E P U B L I K A   H R V A T S K A</w:t>
      </w: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 w:rsidRPr="000E182A"/>
    <w:p w:rsidRDefault="004C645A" w:rsidP="00E10140" w:rsidR="004C645A" w:rsidRPr="000E182A"/>
    <w:p w:rsidRDefault="00864FF8" w:rsidP="0004260C" w:rsidR="004C645A" w:rsidRPr="00D66C33">
      <w:pPr>
        <w:ind w:firstLine="708"/>
        <w:jc w:val="both"/>
      </w:pPr>
      <w:r w:rsidRPr="00D66C33">
        <w:t xml:space="preserve">Trgovački sud u Osijeku, po stečajnom sucu mr. sc. Borisu Vukoviću, u stečajnom postupku nad dužnikom </w:t>
      </w:r>
      <w:r w:rsidR="006B24D9">
        <w:t xml:space="preserve">NIKATOR d.o.o. u stečaju, Kopačevo, Kiš </w:t>
      </w:r>
      <w:proofErr w:type="spellStart"/>
      <w:r w:rsidR="006B24D9">
        <w:t>Ferenca</w:t>
      </w:r>
      <w:proofErr w:type="spellEnd"/>
      <w:r w:rsidR="006B24D9">
        <w:t xml:space="preserve"> 7, MBS: 030150500, OIB: 85926308609</w:t>
      </w:r>
      <w:r w:rsidRPr="00D66C33">
        <w:t xml:space="preserve">, dana </w:t>
      </w:r>
      <w:r w:rsidR="0004260C" w:rsidRPr="00D66C33">
        <w:t>20</w:t>
      </w:r>
      <w:r w:rsidRPr="00D66C33">
        <w:t>. rujna 2018. godine</w:t>
      </w:r>
    </w:p>
    <w:p w:rsidRDefault="009C6537" w:rsidP="00D66C33" w:rsidR="009C6537">
      <w:pPr>
        <w:jc w:val="both"/>
      </w:pPr>
    </w:p>
    <w:p w:rsidRDefault="00D66C33" w:rsidP="00D66C33" w:rsidR="00D66C33" w:rsidRPr="000E182A">
      <w:pPr>
        <w:jc w:val="both"/>
      </w:pPr>
    </w:p>
    <w:p w:rsidRDefault="00E671A5" w:rsidP="00D66C33" w:rsidR="004C645A" w:rsidRPr="000E182A">
      <w:pPr>
        <w:jc w:val="center"/>
      </w:pPr>
      <w:r w:rsidRPr="000E182A">
        <w:t>r i j e š i o  j e</w:t>
      </w:r>
    </w:p>
    <w:p w:rsidRDefault="009C6537" w:rsidP="00E671A5" w:rsidR="009C6537">
      <w:pPr>
        <w:jc w:val="both"/>
      </w:pPr>
    </w:p>
    <w:p w:rsidRDefault="00D66C33" w:rsidP="00E671A5" w:rsidR="00D66C33" w:rsidRPr="000E182A">
      <w:pPr>
        <w:jc w:val="both"/>
      </w:pPr>
    </w:p>
    <w:p w:rsidRDefault="003B3F6C" w:rsidP="003B3F6C" w:rsidR="003B3F6C" w:rsidRPr="000E182A">
      <w:pPr>
        <w:pStyle w:val="Odlomakpopisa"/>
        <w:numPr>
          <w:ilvl w:val="0"/>
          <w:numId w:val="29"/>
        </w:numPr>
        <w:jc w:val="both"/>
      </w:pPr>
      <w:r w:rsidRPr="000E182A">
        <w:t>Utvrđuj</w:t>
      </w:r>
      <w:r w:rsidR="00D66C33">
        <w:rPr>
          <w:lang w:val="hr-HR"/>
        </w:rPr>
        <w:t>e</w:t>
      </w:r>
      <w:r w:rsidRPr="000E182A">
        <w:t xml:space="preserve"> se tražbin</w:t>
      </w:r>
      <w:r w:rsidR="00D66C33">
        <w:rPr>
          <w:lang w:val="hr-HR"/>
        </w:rPr>
        <w:t>a</w:t>
      </w:r>
      <w:r w:rsidRPr="000E182A">
        <w:t xml:space="preserve"> </w:t>
      </w:r>
      <w:r w:rsidRPr="000E182A">
        <w:rPr>
          <w:b/>
          <w:lang w:val="hr-HR"/>
        </w:rPr>
        <w:t>drugog</w:t>
      </w:r>
      <w:r w:rsidRPr="000E182A">
        <w:t xml:space="preserve"> višeg isplatnog reda:</w:t>
      </w:r>
    </w:p>
    <w:p w:rsidRDefault="003B3F6C" w:rsidP="003B3F6C" w:rsidR="003B3F6C" w:rsidRPr="000E182A">
      <w:pPr>
        <w:jc w:val="both"/>
      </w:pPr>
    </w:p>
    <w:p w:rsidRDefault="006B24D9" w:rsidP="006B24D9" w:rsidR="003B3F6C" w:rsidRPr="000E182A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t>Republika Hrvatska, Ministarstvo financija, Porezna uprava, zastupana od ŽDO u Osijeku</w:t>
      </w:r>
      <w:r w:rsidR="006C03EF">
        <w:t>,</w:t>
      </w:r>
      <w:r w:rsidR="006C03EF">
        <w:rPr>
          <w:lang w:val="hr-HR"/>
        </w:rPr>
        <w:t xml:space="preserve"> </w:t>
      </w:r>
      <w:r w:rsidR="00D66C33">
        <w:t>Katančićeva 5/a, 10000 Zagreb</w:t>
      </w:r>
      <w:r w:rsidR="007C5CA0" w:rsidRPr="000E182A">
        <w:rPr>
          <w:color w:val="000000"/>
          <w:lang w:eastAsia="hr-HR" w:val="hr-HR"/>
        </w:rPr>
        <w:t xml:space="preserve">,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>
        <w:t>18683136487</w:t>
      </w:r>
      <w:r w:rsidR="003B3F6C" w:rsidRPr="000E182A">
        <w:rPr>
          <w:color w:val="000000"/>
        </w:rPr>
        <w:t xml:space="preserve">, </w:t>
      </w:r>
      <w:r w:rsidR="003B3F6C" w:rsidRPr="000E182A">
        <w:t xml:space="preserve">u iznosu od </w:t>
      </w:r>
      <w:r w:rsidRPr="006B24D9">
        <w:rPr>
          <w:color w:val="000000"/>
        </w:rPr>
        <w:t>3.324.547,00</w:t>
      </w:r>
      <w:r>
        <w:rPr>
          <w:color w:val="000000"/>
          <w:lang w:val="hr-HR"/>
        </w:rPr>
        <w:t xml:space="preserve"> </w:t>
      </w:r>
      <w:r w:rsidR="003B3F6C" w:rsidRPr="000E182A">
        <w:rPr>
          <w:color w:val="000000"/>
        </w:rPr>
        <w:t>kn</w:t>
      </w:r>
      <w:r w:rsidR="00D66C33">
        <w:rPr>
          <w:color w:val="000000"/>
          <w:lang w:val="hr-HR"/>
        </w:rPr>
        <w:t>.</w:t>
      </w:r>
    </w:p>
    <w:p w:rsidRDefault="00EC69F0" w:rsidP="004D78DA" w:rsidR="00EC69F0"/>
    <w:p w:rsidRDefault="00D66C33" w:rsidP="004D78DA" w:rsidR="00D66C33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3B3F6C" w:rsidP="003B3F6C" w:rsidR="003B3F6C"/>
    <w:p w:rsidRDefault="00D66C33" w:rsidP="003B3F6C" w:rsidR="00D66C33" w:rsidRPr="000E182A"/>
    <w:p w:rsidRDefault="003B3F6C" w:rsidP="003B3F6C" w:rsidR="003B3F6C" w:rsidRPr="000E182A">
      <w:pPr>
        <w:jc w:val="both"/>
      </w:pPr>
      <w:r w:rsidRPr="000E182A">
        <w:tab/>
        <w:t xml:space="preserve">Na ispitnom ročištu održanom </w:t>
      </w:r>
      <w:r w:rsidR="00D66C33">
        <w:t>20</w:t>
      </w:r>
      <w:r w:rsidR="006D6A1E" w:rsidRPr="000E182A">
        <w:t>. rujna</w:t>
      </w:r>
      <w:r w:rsidRPr="000E182A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3B3F6C" w:rsidP="00D66C33" w:rsidR="00130B3C" w:rsidRPr="000E182A">
      <w:pPr>
        <w:ind w:firstLine="708"/>
        <w:jc w:val="both"/>
      </w:pPr>
      <w:r w:rsidRPr="000E182A">
        <w:t>Traž</w:t>
      </w:r>
      <w:r w:rsidR="00F416A0" w:rsidRPr="000E182A">
        <w:t>bin</w:t>
      </w:r>
      <w:r w:rsidR="00D66C33">
        <w:t>u</w:t>
      </w:r>
      <w:r w:rsidR="00F416A0" w:rsidRPr="000E182A">
        <w:t xml:space="preserve"> naveden</w:t>
      </w:r>
      <w:r w:rsidR="00D66C33">
        <w:t>u</w:t>
      </w:r>
      <w:r w:rsidR="00F416A0" w:rsidRPr="000E182A">
        <w:t xml:space="preserve"> pod </w:t>
      </w:r>
      <w:proofErr w:type="spellStart"/>
      <w:r w:rsidR="00F416A0" w:rsidRPr="000E182A">
        <w:t>toč</w:t>
      </w:r>
      <w:proofErr w:type="spellEnd"/>
      <w:r w:rsidR="00F416A0" w:rsidRPr="000E182A">
        <w:t xml:space="preserve">. I. </w:t>
      </w:r>
      <w:r w:rsidRPr="000E182A">
        <w:t>ovog rješenja stečajni upravitelj je u cijelosti priznao, a radi se o tražbin</w:t>
      </w:r>
      <w:r w:rsidR="00D66C33">
        <w:t>i</w:t>
      </w:r>
      <w:r w:rsidRPr="000E182A">
        <w:t xml:space="preserve"> drugog višeg isplatnog reda </w:t>
      </w:r>
      <w:r w:rsidR="00D66C33">
        <w:t>a</w:t>
      </w:r>
      <w:r w:rsidRPr="000E182A">
        <w:t xml:space="preserve"> </w:t>
      </w:r>
      <w:r w:rsidR="00D66C33">
        <w:t xml:space="preserve">budući da je jedini prisutni vjerovnik ujedno i jedini prijavio tražbinu nema niti mogućnosti osporavanja tražbine, te se stoga </w:t>
      </w:r>
      <w:r w:rsidR="00B10C96">
        <w:t xml:space="preserve">ista </w:t>
      </w:r>
      <w:r w:rsidR="00D66C33">
        <w:t>smatra</w:t>
      </w:r>
      <w:r w:rsidRPr="000E182A">
        <w:t xml:space="preserve"> utvrđen</w:t>
      </w:r>
      <w:r w:rsidR="00D66C33">
        <w:t>o</w:t>
      </w:r>
      <w:r w:rsidR="006C03EF">
        <w:t>m</w:t>
      </w:r>
      <w:r w:rsidRPr="000E182A">
        <w:t xml:space="preserve"> u smislu odredbi čl. 260., čl. 263.i čl. 265. SZ-a. </w:t>
      </w:r>
    </w:p>
    <w:p w:rsidRDefault="003B3F6C" w:rsidP="003B3F6C" w:rsidR="003B3F6C" w:rsidRPr="000E182A">
      <w:pPr>
        <w:jc w:val="both"/>
      </w:pPr>
    </w:p>
    <w:p w:rsidRDefault="003B3F6C" w:rsidP="00D66C33" w:rsidR="003B3F6C">
      <w:pPr>
        <w:ind w:firstLine="708"/>
        <w:jc w:val="both"/>
      </w:pPr>
      <w:r w:rsidRPr="000E182A">
        <w:lastRenderedPageBreak/>
        <w:t xml:space="preserve">Slijedom navedenog, odlučeno je kao u izreci temeljem odredbi čl. 263., čl. 265. i čl. 266. SZ-a. </w:t>
      </w:r>
    </w:p>
    <w:p w:rsidRDefault="00D66C33" w:rsidP="00D66C33" w:rsidR="00D66C33">
      <w:pPr>
        <w:ind w:firstLine="708"/>
        <w:jc w:val="both"/>
      </w:pPr>
    </w:p>
    <w:p w:rsidRDefault="00D66C33" w:rsidP="00D66C33" w:rsidR="00D66C33" w:rsidRPr="000E182A">
      <w:pPr>
        <w:ind w:firstLine="708"/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D66C33">
        <w:rPr>
          <w:sz w:val="24"/>
          <w:lang w:val="hr-HR"/>
        </w:rPr>
        <w:t>20</w:t>
      </w:r>
      <w:r w:rsidR="006D6A1E" w:rsidRPr="000E182A">
        <w:rPr>
          <w:sz w:val="24"/>
          <w:lang w:val="hr-HR"/>
        </w:rPr>
        <w:t>. rujna</w:t>
      </w:r>
      <w:r w:rsidRPr="000E182A">
        <w:rPr>
          <w:sz w:val="24"/>
          <w:lang w:val="hr-HR"/>
        </w:rPr>
        <w:t xml:space="preserve"> 2018. </w:t>
      </w:r>
    </w:p>
    <w:p w:rsidRDefault="003B3F6C" w:rsidP="00D66C33" w:rsidR="003B3F6C" w:rsidRPr="000E182A">
      <w:pPr>
        <w:pStyle w:val="Tijeloteksta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  <w:bookmarkStart w:name="_GoBack" w:id="0"/>
      <w:bookmarkEnd w:id="0"/>
    </w:p>
    <w:p w:rsidRDefault="003B3F6C" w:rsidP="003B3F6C" w:rsidR="003B3F6C">
      <w:pPr>
        <w:jc w:val="both"/>
      </w:pPr>
      <w:r w:rsidRPr="000E182A">
        <w:t xml:space="preserve">                        </w:t>
      </w:r>
    </w:p>
    <w:p w:rsidRDefault="00D66C33" w:rsidP="003B3F6C" w:rsidR="00D66C33">
      <w:pPr>
        <w:jc w:val="both"/>
      </w:pPr>
    </w:p>
    <w:p w:rsidRDefault="00D66C33" w:rsidP="003B3F6C" w:rsidR="00D66C33">
      <w:pPr>
        <w:jc w:val="both"/>
      </w:pPr>
    </w:p>
    <w:p w:rsidRDefault="00D66C33" w:rsidP="003B3F6C" w:rsidR="00D66C33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D66C33" w:rsidR="00F90CEB" w:rsidRPr="00D66C33">
      <w:pPr>
        <w:rPr>
          <w:b/>
        </w:rPr>
      </w:pPr>
      <w:r w:rsidRPr="000E182A">
        <w:t>-</w:t>
      </w:r>
      <w:r w:rsidR="00D66C33">
        <w:t>stečajni upravitelj Zvonko Tomljanović, Našice, J. Runjanina 7</w:t>
      </w:r>
    </w:p>
    <w:p w:rsidRDefault="003B3F6C" w:rsidP="00F90CEB" w:rsidR="003B3F6C" w:rsidRPr="000E182A">
      <w:pPr>
        <w:pStyle w:val="Tijeloteksta"/>
        <w:rPr>
          <w:sz w:val="24"/>
          <w:lang w:val="hr-HR"/>
        </w:rPr>
      </w:pPr>
      <w:r w:rsidRPr="000E182A">
        <w:rPr>
          <w:sz w:val="24"/>
        </w:rPr>
        <w:t xml:space="preserve">-mrežna stranica e-Oglasna ploča sudova </w:t>
      </w:r>
    </w:p>
    <w:p w:rsidRDefault="003B3F6C" w:rsidP="003B3F6C" w:rsidR="003B3F6C" w:rsidRPr="000E182A">
      <w:pPr>
        <w:jc w:val="both"/>
      </w:pPr>
      <w:r w:rsidRPr="000E182A">
        <w:t>-</w:t>
      </w:r>
      <w:r w:rsidR="00D66C33">
        <w:t>kal. 26.10.2018.</w:t>
      </w:r>
    </w:p>
    <w:p w:rsidRDefault="003B3F6C" w:rsidP="003B3F6C" w:rsidR="003B3F6C" w:rsidRPr="000E182A">
      <w:pPr>
        <w:jc w:val="center"/>
      </w:pPr>
    </w:p>
    <w:p w:rsidRDefault="00FC055E" w:rsidP="003B3F6C" w:rsidR="00FC055E" w:rsidRPr="000E182A">
      <w:pPr>
        <w:jc w:val="center"/>
      </w:pPr>
    </w:p>
    <w:sectPr w:rsidSect="00B92159" w:rsidR="00FC055E" w:rsidRPr="000E18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395" w:rsidR="002F3395">
      <w:r>
        <w:separator/>
      </w:r>
    </w:p>
  </w:endnote>
  <w:endnote w:id="0" w:type="continuationSeparator">
    <w:p w:rsidRDefault="002F3395" w:rsidR="002F3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395" w:rsidR="002F3395">
      <w:r>
        <w:separator/>
      </w:r>
    </w:p>
  </w:footnote>
  <w:footnote w:id="0" w:type="continuationSeparator">
    <w:p w:rsidRDefault="002F3395" w:rsidR="002F3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2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DC78FB" w:rsidP="00DC78FB" w:rsidR="00DC78FB" w:rsidRPr="00DC78FB">
    <w:pPr>
      <w:pStyle w:val="Zaglavlje"/>
      <w:jc w:val="right"/>
      <w:rPr>
        <w:lang w:val="hr-HR"/>
      </w:rPr>
    </w:pPr>
    <w:r>
      <w:t>7 St-1830/16-3</w:t>
    </w:r>
    <w:r>
      <w:rPr>
        <w:lang w:val="hr-HR"/>
      </w:rPr>
      <w:t>1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600060824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8FB" w:rsidP="00DC78FB" w:rsidR="00DC78FB" w:rsidRPr="00DC78FB">
    <w:pPr>
      <w:pStyle w:val="Zaglavlje"/>
      <w:jc w:val="right"/>
      <w:rPr>
        <w:lang w:val="hr-HR"/>
      </w:rPr>
    </w:pPr>
    <w:r>
      <w:t>7 St-1830/16-3</w:t>
    </w:r>
    <w:r>
      <w:rPr>
        <w:lang w:val="hr-HR"/>
      </w:rPr>
      <w:t>1</w:t>
    </w: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260C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B3C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3395"/>
    <w:rsid w:val="002F48B0"/>
    <w:rsid w:val="002F50F4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35FC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4F4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4FD2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24D9"/>
    <w:rsid w:val="006B3256"/>
    <w:rsid w:val="006B366E"/>
    <w:rsid w:val="006B648C"/>
    <w:rsid w:val="006B65CE"/>
    <w:rsid w:val="006B72EF"/>
    <w:rsid w:val="006B7989"/>
    <w:rsid w:val="006B7F34"/>
    <w:rsid w:val="006C03EF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05FD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87C0B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5CA0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6DB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42F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2D2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199C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0C96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C33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8FB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16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16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3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9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1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8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NIKATOR d.o.o. za trgovinu i usluge</izvorni_sadrzaj>
    <derivirana_varijabla naziv="DomainObject.Predmet.ProtustrankaFormated_1">  NIKATOR d.o.o. za trgovinu i usluge</derivirana_varijabla>
  </DomainObject.Predmet.ProtustrankaFormated>
  <DomainObject.Predmet.ProtustrankaFormatedOIB>
    <izvorni_sadrzaj>  NIKATOR d.o.o. za trgovinu i usluge, OIB 85926308609</izvorni_sadrzaj>
    <derivirana_varijabla naziv="DomainObject.Predmet.ProtustrankaFormatedOIB_1">  NIKATOR d.o.o. za trgovinu i usluge, OIB 85926308609</derivirana_varijabla>
  </DomainObject.Predmet.ProtustrankaFormatedOIB>
  <DomainObject.Predmet.ProtustrankaFormatedWithAdress>
    <izvorni_sadrzaj> NIKATOR d.o.o. za trgovinu i usluge, Kiš Ferenca 7, 31327 Kopačevo</izvorni_sadrzaj>
    <derivirana_varijabla naziv="DomainObject.Predmet.ProtustrankaFormatedWithAdress_1"> NIKATOR d.o.o. za trgovinu i usluge, Kiš Ferenca 7, 31327 Kopačevo</derivirana_varijabla>
  </DomainObject.Predmet.ProtustrankaFormatedWithAdress>
  <DomainObject.Predmet.ProtustrankaFormatedWithAdressOIB>
    <izvorni_sadrzaj> NIKATOR d.o.o. za trgovinu i usluge, OIB 85926308609, Kiš Ferenca 7, 31327 Kopačevo</izvorni_sadrzaj>
    <derivirana_varijabla naziv="DomainObject.Predmet.ProtustrankaFormatedWithAdressOIB_1"> NIKATOR d.o.o. za trgovinu i usluge, OIB 85926308609, Kiš Ferenca 7, 31327 Kopačevo</derivirana_varijabla>
  </DomainObject.Predmet.ProtustrankaFormatedWithAdressOIB>
  <DomainObject.Predmet.ProtustrankaWithAdress>
    <izvorni_sadrzaj>NIKATOR d.o.o. za trgovinu i usluge Kiš Ferenca 7, 31327 Kopačevo</izvorni_sadrzaj>
    <derivirana_varijabla naziv="DomainObject.Predmet.ProtustrankaWithAdress_1">NIKATOR d.o.o. za trgovinu i usluge Kiš Ferenca 7, 31327 Kopačevo</derivirana_varijabla>
  </DomainObject.Predmet.ProtustrankaWithAdress>
  <DomainObject.Predmet.ProtustrankaWithAdressOIB>
    <izvorni_sadrzaj>NIKATOR d.o.o. za trgovinu i usluge, OIB 85926308609, Kiš Ferenca 7, 31327 Kopačevo</izvorni_sadrzaj>
    <derivirana_varijabla naziv="DomainObject.Predmet.ProtustrankaWithAdressOIB_1">NIKATOR d.o.o. za trgovinu i usluge, OIB 85926308609, Kiš Ferenca 7, 31327 Kopačevo</derivirana_varijabla>
  </DomainObject.Predmet.ProtustrankaWithAdressOIB>
  <DomainObject.Predmet.ProtustrankaNazivFormated>
    <izvorni_sadrzaj>NIKATOR d.o.o. za trgovinu i usluge</izvorni_sadrzaj>
    <derivirana_varijabla naziv="DomainObject.Predmet.ProtustrankaNazivFormated_1">NIKATOR d.o.o. za trgovinu i usluge</derivirana_varijabla>
  </DomainObject.Predmet.ProtustrankaNazivFormated>
  <DomainObject.Predmet.ProtustrankaNazivFormatedOIB>
    <izvorni_sadrzaj>NIKATOR d.o.o. za trgovinu i usluge, OIB 85926308609</izvorni_sadrzaj>
    <derivirana_varijabla naziv="DomainObject.Predmet.ProtustrankaNazivFormatedOIB_1">NIKATOR d.o.o. za trgovinu i usluge, OIB 85926308609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NIKATOR d.o.o. za trgovinu i usluge</item>
    </izvorni_sadrzaj>
    <derivirana_varijabla naziv="DomainObject.Predmet.ProtuStrankaListFormated_1">
      <item>NIKATOR d.o.o. za trgovinu i usluge</item>
    </derivirana_varijabla>
  </DomainObject.Predmet.ProtuStrankaListFormated>
  <DomainObject.Predmet.ProtuStrankaListFormatedOIB>
    <izvorni_sadrzaj>
      <item>NIKATOR d.o.o. za trgovinu i usluge, OIB 85926308609</item>
    </izvorni_sadrzaj>
    <derivirana_varijabla naziv="DomainObject.Predmet.ProtuStrankaListFormatedOIB_1">
      <item>NIKATOR d.o.o. za trgovinu i usluge, OIB 85926308609</item>
    </derivirana_varijabla>
  </DomainObject.Predmet.ProtuStrankaListFormatedOIB>
  <DomainObject.Predmet.ProtuStrankaListFormatedWithAdress>
    <izvorni_sadrzaj>
      <item>NIKATOR d.o.o. za trgovinu i usluge, Kiš Ferenca 7, 31327 Kopačevo</item>
    </izvorni_sadrzaj>
    <derivirana_varijabla naziv="DomainObject.Predmet.ProtuStrankaListFormatedWithAdress_1">
      <item>NIKATOR d.o.o. za trgovinu i usluge, Kiš Ferenca 7, 31327 Kopačevo</item>
    </derivirana_varijabla>
  </DomainObject.Predmet.ProtuStrankaListFormatedWithAdress>
  <DomainObject.Predmet.ProtuStrankaListFormatedWithAdressOIB>
    <izvorni_sadrzaj>
      <item>NIKATOR d.o.o. za trgovinu i usluge, OIB 85926308609, Kiš Ferenca 7, 31327 Kopačevo</item>
    </izvorni_sadrzaj>
    <derivirana_varijabla naziv="DomainObject.Predmet.ProtuStrankaListFormatedWithAdressOIB_1">
      <item>NIKATOR d.o.o. za trgovinu i usluge, OIB 85926308609, Kiš Ferenca 7, 31327 Kopačevo</item>
    </derivirana_varijabla>
  </DomainObject.Predmet.ProtuStrankaListFormatedWithAdressOIB>
  <DomainObject.Predmet.ProtuStrankaListNazivFormated>
    <izvorni_sadrzaj>
      <item>NIKATOR d.o.o. za trgovinu i usluge</item>
    </izvorni_sadrzaj>
    <derivirana_varijabla naziv="DomainObject.Predmet.ProtuStrankaListNazivFormated_1">
      <item>NIKATOR d.o.o. za trgovinu i usluge</item>
    </derivirana_varijabla>
  </DomainObject.Predmet.ProtuStrankaListNazivFormated>
  <DomainObject.Predmet.ProtuStrankaListNazivFormatedOIB>
    <izvorni_sadrzaj>
      <item>NIKATOR d.o.o. za trgovinu i usluge, OIB 85926308609</item>
    </izvorni_sadrzaj>
    <derivirana_varijabla naziv="DomainObject.Predmet.ProtuStrankaListNazivFormatedOIB_1">
      <item>NIKATOR d.o.o. za trgovinu i usluge, OIB 85926308609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NIKATOR d.o.o. za trgovinu i usluge</izvorni_sadrzaj>
    <derivirana_varijabla naziv="DomainObject.Predmet.ProtustrankaIDrugi_1">NIKATOR d.o.o. za trgovinu i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NIKATOR d.o.o. za trgovinu i usluge, OIB 85926308609, Kiš Ferenca 7, 31327 Kopačevo</izvorni_sadrzaj>
    <derivirana_varijabla naziv="DomainObject.Predmet.ProtustrankaIDrugiAdressOIB_1">NIKATOR d.o.o. za trgovinu i usluge, OIB 85926308609,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NIKATOR d.o.o. za trgovinu i usluge</item>
      <item>REPUBLIKA HRVATSKA MINISTARSTVO FINANCIJA</item>
      <item>Županijsko državno odvjetništvo u Osijeku</item>
    </izvorni_sadrzaj>
    <derivirana_varijabla naziv="DomainObject.Predmet.SudioniciListNaziv_1">
      <item>NIKATOR d.o.o. za trgovinu i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85926308609</item>
      <item>, OIB 52634238587</item>
      <item>, OIB 61379160880</item>
    </izvorni_sadrzaj>
    <derivirana_varijabla naziv="DomainObject.Predmet.SudioniciListNazivOIB_1">
      <item>, OIB 85926308609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61B9A-6CAE-42E2-A055-E21103455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1786</properties:Characters>
  <properties:Lines>71</properties:Lines>
  <properties:Paragraphs>23</properties:Paragraphs>
  <properties:TotalTime>534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2018-10-01T09:06:00Z</cp:lastPrinted>
  <dcterms:modified xmlns:xsi="http://www.w3.org/2001/XMLSchema-instance" xsi:type="dcterms:W3CDTF">2018-10-03T06:34:00Z</dcterms:modified>
  <cp:revision>626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(-31) NIKATOR samo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