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4f4b" w14:paraId="f7f4f4b" w:rsidRDefault="00980F20" w:rsidP="00B542FA" w:rsidR="00980F20">
      <w:pPr>
        <w:jc w:val="both"/>
        <w15:collapsed w:val="false"/>
      </w:pPr>
      <w:bookmarkStart w:name="_GoBack" w:id="0"/>
      <w:bookmarkEnd w:id="0"/>
    </w:p>
    <w:p w:rsidRDefault="00980F20" w:rsidP="002D60CE" w:rsidR="00980F2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2F6837">
        <w:t>-783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2F6837" w:rsidP="00C40A44" w:rsidR="000B22E7" w:rsidRPr="00B9015B">
      <w:pPr>
        <w:ind w:firstLine="708"/>
        <w:jc w:val="both"/>
      </w:pPr>
      <w:r w:rsidRPr="002F6837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F6837">
        <w:t>85821130368</w:t>
      </w:r>
      <w:r w:rsidRPr="002F6837">
        <w:rPr>
          <w:lang w:val="pt-BR"/>
        </w:rPr>
        <w:t>, za otvaranje stečajnog postupka nad dužnikom MATUKA d.o.o., Zagreb, Vladimira Ruždjaka 19, OIB: 62882551841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80F20">
        <w:rPr>
          <w:lang w:val="pt-BR"/>
        </w:rPr>
        <w:t xml:space="preserve">3. srpnja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F6837" w:rsidRPr="002F6837">
        <w:rPr>
          <w:lang w:val="pt-BR"/>
        </w:rPr>
        <w:t>MATUKA d.o.o., Zagreb, Vladimira Ruždjaka 19, OIB: 62882551841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F6837">
        <w:t>783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F6837" w:rsidP="002F6837" w:rsidR="002F6837" w:rsidRPr="002F6837">
      <w:pPr>
        <w:pStyle w:val="Tijeloteksta"/>
        <w:ind w:firstLine="708"/>
        <w:rPr>
          <w:lang w:val="pt-BR"/>
        </w:rPr>
      </w:pPr>
      <w:r w:rsidRPr="002F6837">
        <w:t xml:space="preserve">Financijska agencija, Regionalni centar Zagreb, podnijela je ovom sudu prijedlog za otvaranje stečajnog postupka </w:t>
      </w:r>
      <w:r w:rsidRPr="002F6837">
        <w:rPr>
          <w:lang w:val="pt-BR"/>
        </w:rPr>
        <w:t>MATUKA d.o.o., Zagreb, Vladimira Ruždjaka 19.</w:t>
      </w:r>
    </w:p>
    <w:p w:rsidRDefault="002F6837" w:rsidP="002F6837" w:rsidR="002F6837" w:rsidRPr="002F6837">
      <w:pPr>
        <w:pStyle w:val="Tijeloteksta"/>
        <w:rPr>
          <w:lang w:val="pt-BR"/>
        </w:rPr>
      </w:pPr>
    </w:p>
    <w:p w:rsidRDefault="002F6837" w:rsidP="002F6837" w:rsidR="002F6837" w:rsidRPr="002F6837">
      <w:pPr>
        <w:pStyle w:val="Tijeloteksta"/>
        <w:ind w:firstLine="708"/>
      </w:pPr>
      <w:r w:rsidRPr="002F683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F6837" w:rsidP="002F6837" w:rsidR="002F6837" w:rsidRPr="002F6837">
      <w:pPr>
        <w:pStyle w:val="Tijeloteksta"/>
        <w:ind w:firstLine="708"/>
      </w:pPr>
    </w:p>
    <w:p w:rsidRDefault="002F6837" w:rsidP="002F6837" w:rsidR="00F54F04" w:rsidRPr="00F54F04">
      <w:pPr>
        <w:pStyle w:val="Tijeloteksta"/>
        <w:ind w:firstLine="708"/>
        <w:rPr>
          <w:lang w:val="en-GB"/>
        </w:rPr>
      </w:pPr>
      <w:r w:rsidRPr="002F6837">
        <w:t xml:space="preserve">Financijska agencija, kao predlagatelj, navela je u prijedlogu za otvaranje stečajnog postupka kako dužnik na dan 7. ožujka 2017. u Očevidniku redoslijeda osnova za plaćanje ima evidentirane neizvršene osnove za plaćanje u neprekinutom razdoblju od 120 dana, u ukupnom iznosu od 7.565,12 kn, kao i da dužnik ima 1 zaposlenog. </w:t>
      </w:r>
      <w:r w:rsidRPr="002F683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44775" w:rsidP="006041F4" w:rsidR="00644775">
      <w:pPr>
        <w:pStyle w:val="Tijeloteksta"/>
      </w:pPr>
    </w:p>
    <w:p w:rsidRDefault="00D23EA3" w:rsidP="00F54F04" w:rsidR="00D23EA3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F54F04" w:rsidP="00F54F04" w:rsidR="00F54F04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F54F04" w:rsidR="00F54F04" w:rsidRPr="00F54F04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6041F4">
        <w:t>.</w:t>
      </w:r>
      <w:r w:rsidR="00754D9D">
        <w:t xml:space="preserve"> </w:t>
      </w:r>
      <w:r w:rsidR="000A7D16">
        <w:t>Nadalje, iz uvjerenja</w:t>
      </w:r>
      <w:r w:rsidR="000A7D16" w:rsidRPr="000A7D16">
        <w:t xml:space="preserve"> Ministarstva unutarnjih poslova</w:t>
      </w:r>
      <w:r w:rsidR="000A7D16">
        <w:t>, Policijske uprave Zagrebačke od 28. lipnja 2017.</w:t>
      </w:r>
      <w:r w:rsidR="002F6837">
        <w:t xml:space="preserve"> (list 29</w:t>
      </w:r>
      <w:r w:rsidR="000A7D16" w:rsidRPr="000A7D16">
        <w:t xml:space="preserve">. spisa) </w:t>
      </w:r>
      <w:r w:rsidR="000A7D16">
        <w:t>proizlazi</w:t>
      </w:r>
      <w:r w:rsidR="000A7D16" w:rsidRPr="000A7D16">
        <w:t xml:space="preserve"> kako </w:t>
      </w:r>
      <w:r w:rsidR="00F54F04">
        <w:t>dužnik u službenim evidencijama registracije cestovnih vozila nije  upisan kao vlasnik vozila</w:t>
      </w:r>
      <w:r w:rsidR="000A7D16">
        <w:t>.</w:t>
      </w:r>
      <w:r w:rsidR="00F54F04">
        <w:t xml:space="preserve"> Pored navedenog, sud je uvidom u podnesak </w:t>
      </w:r>
      <w:r w:rsidR="002F6837">
        <w:t>RH, MF, Porezne uprave od 9. lipnja 2017. (list 25</w:t>
      </w:r>
      <w:r w:rsidR="00F54F04" w:rsidRPr="00F54F04">
        <w:t xml:space="preserve">. spisa) </w:t>
      </w:r>
      <w:r w:rsidR="00F54F04">
        <w:t>utvrdio</w:t>
      </w:r>
      <w:r w:rsidR="00F54F04" w:rsidRPr="00F54F04">
        <w:t xml:space="preserve"> kako dužnik u informacijskom sustavu Porezne uprave nije evidentiran kao vlasnik</w:t>
      </w:r>
      <w:r w:rsidR="002F6837">
        <w:t xml:space="preserve"> pokretne odnosno nepokretne imovine.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  <w:r w:rsidR="000A7D16">
        <w:t xml:space="preserve"> 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80F20">
        <w:t xml:space="preserve">3. srpnja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980F20">
        <w:t xml:space="preserve">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980F20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80F20" w:rsidP="00BA7734" w:rsidR="00980F20">
      <w:pPr>
        <w:tabs>
          <w:tab w:pos="5134" w:val="left"/>
        </w:tabs>
        <w:jc w:val="right"/>
      </w:pPr>
    </w:p>
    <w:p w:rsidRDefault="00980F20" w:rsidP="00BA7734" w:rsidR="00980F20">
      <w:pPr>
        <w:tabs>
          <w:tab w:pos="5134" w:val="left"/>
        </w:tabs>
        <w:jc w:val="right"/>
      </w:pPr>
    </w:p>
    <w:p w:rsidRDefault="00980F20" w:rsidP="00BA7734" w:rsidR="00980F20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980F20" w:rsidP="00BA7734" w:rsidR="00980F2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65B42" w:rsidP="00980F20" w:rsidR="00065B42" w:rsidRPr="00B9015B">
      <w:pPr>
        <w:pStyle w:val="Odlomakpopisa"/>
      </w:pPr>
    </w:p>
    <w:sectPr w:rsidSect="00980F20" w:rsidR="00065B42" w:rsidRPr="00B9015B">
      <w:headerReference w:type="default" r:id="rId11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20" w:rsidP="00980F20" w:rsidR="00980F20">
      <w:r>
        <w:separator/>
      </w:r>
    </w:p>
  </w:endnote>
  <w:endnote w:id="0" w:type="continuationSeparator">
    <w:p w:rsidRDefault="00980F20" w:rsidP="00980F20" w:rsidR="00980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20" w:rsidP="00980F20" w:rsidR="00980F20">
      <w:r>
        <w:separator/>
      </w:r>
    </w:p>
  </w:footnote>
  <w:footnote w:id="0" w:type="continuationSeparator">
    <w:p w:rsidRDefault="00980F20" w:rsidP="00980F20" w:rsidR="00980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F20" w:rsidP="00980F20" w:rsidR="00980F20">
    <w:pPr>
      <w:jc w:val="both"/>
    </w:pPr>
    <w:r>
      <w:tab/>
    </w:r>
    <w:sdt>
      <w:sdtPr>
        <w:id w:val="72863228"/>
        <w:docPartObj>
          <w:docPartGallery w:val="Page Numbers (Top of Page)"/>
          <w:docPartUnique/>
        </w:docPartObj>
      </w:sdtPr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</w:p>
  <w:p w:rsidRDefault="00980F20" w:rsidP="00980F20" w:rsidR="00980F20" w:rsidRPr="00B9015B">
    <w:pPr>
      <w:ind w:firstLine="708" w:left="6372"/>
      <w:jc w:val="both"/>
    </w:pP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-783/17</w:t>
    </w:r>
  </w:p>
  <w:p w:rsidRDefault="00980F20" w:rsidP="00980F20" w:rsidR="00980F20">
    <w:pPr>
      <w:pStyle w:val="Zaglavlje"/>
      <w:tabs>
        <w:tab w:pos="6799" w:val="left"/>
      </w:tabs>
    </w:pPr>
  </w:p>
  <w:p w:rsidRDefault="00980F20" w:rsidR="00980F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A7D16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B4FD4"/>
    <w:rsid w:val="002C3072"/>
    <w:rsid w:val="002D5087"/>
    <w:rsid w:val="002D60CE"/>
    <w:rsid w:val="002F6837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041F4"/>
    <w:rsid w:val="00644775"/>
    <w:rsid w:val="00662884"/>
    <w:rsid w:val="00704DD0"/>
    <w:rsid w:val="007150E9"/>
    <w:rsid w:val="00754CF2"/>
    <w:rsid w:val="00754D9D"/>
    <w:rsid w:val="007B068E"/>
    <w:rsid w:val="007E6A6F"/>
    <w:rsid w:val="008204DE"/>
    <w:rsid w:val="008B669A"/>
    <w:rsid w:val="00901CFD"/>
    <w:rsid w:val="00947BCF"/>
    <w:rsid w:val="00973C2C"/>
    <w:rsid w:val="00980F20"/>
    <w:rsid w:val="009B1748"/>
    <w:rsid w:val="009B3D51"/>
    <w:rsid w:val="00A0793E"/>
    <w:rsid w:val="00A446AE"/>
    <w:rsid w:val="00A6064D"/>
    <w:rsid w:val="00A75EA1"/>
    <w:rsid w:val="00A75F17"/>
    <w:rsid w:val="00A851A3"/>
    <w:rsid w:val="00AD5AD9"/>
    <w:rsid w:val="00B15505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53D49"/>
    <w:rsid w:val="00EF3D26"/>
    <w:rsid w:val="00F324F6"/>
    <w:rsid w:val="00F54F04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F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980F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80F2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F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980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80F2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MATUKA d.o.o. zastupanog po punomoćniku Lino-emanuel Matuka</izvorni_sadrzaj>
    <derivirana_varijabla naziv="DomainObject.Predmet.ProtustrankaFormated_1">  MATUKA d.o.o. zastupanog po punomoćniku Lino-emanuel Matuka</derivirana_varijabla>
  </DomainObject.Predmet.ProtustrankaFormated>
  <DomainObject.Predmet.ProtustrankaFormatedOIB>
    <izvorni_sadrzaj>  MATUKA d.o.o., OIB 62882551841 zastupanog po punomoćniku Lino-emanuel Matuka</izvorni_sadrzaj>
    <derivirana_varijabla naziv="DomainObject.Predmet.ProtustrankaFormatedOIB_1">  MATUKA d.o.o., OIB 62882551841 zastupanog po punomoćniku Lino-emanuel Matuka</derivirana_varijabla>
  </DomainObject.Predmet.ProtustrankaFormatedOIB>
  <DomainObject.Predmet.ProtustrankaFormatedWithAdress>
    <izvorni_sadrzaj> MATUKA d.o.o., Vladimira Ruždjaka 19, 10000 Zagreb zastupanog po punomoćniku Lino-emanuel Matuka</izvorni_sadrzaj>
    <derivirana_varijabla naziv="DomainObject.Predmet.ProtustrankaFormatedWithAdress_1"> MATUKA d.o.o., Vladimira Ruždjaka 19, 10000 Zagreb zastupanog po punomoćniku Lino-emanuel Matuka</derivirana_varijabla>
  </DomainObject.Predmet.ProtustrankaFormatedWithAdress>
  <DomainObject.Predmet.ProtustrankaFormatedWithAdressOIB>
    <izvorni_sadrzaj> MATUKA d.o.o., OIB 62882551841, Vladimira Ruždjaka 19, 10000 Zagreb zastupanog po punomoćniku Lino-emanuel Matuka</izvorni_sadrzaj>
    <derivirana_varijabla naziv="DomainObject.Predmet.ProtustrankaFormatedWithAdressOIB_1"> MATUKA d.o.o., OIB 62882551841, Vladimira Ruždjaka 19, 10000 Zagreb zastupanog po punomoćniku Lino-emanuel Matuka</derivirana_varijabla>
  </DomainObject.Predmet.ProtustrankaFormatedWithAdressOIB>
  <DomainObject.Predmet.ProtustrankaWithAdress>
    <izvorni_sadrzaj>MATUKA d.o.o. Vladimira Ruždjaka 19, 10000 Zagreb</izvorni_sadrzaj>
    <derivirana_varijabla naziv="DomainObject.Predmet.ProtustrankaWithAdress_1">MATUKA d.o.o. Vladimira Ruždjaka 19, 10000 Zagreb</derivirana_varijabla>
  </DomainObject.Predmet.ProtustrankaWithAdress>
  <DomainObject.Predmet.ProtustrankaWithAdressOIB>
    <izvorni_sadrzaj>MATUKA d.o.o., OIB 62882551841, Vladimira Ruždjaka 19, 10000 Zagreb</izvorni_sadrzaj>
    <derivirana_varijabla naziv="DomainObject.Predmet.ProtustrankaWithAdressOIB_1">MATUKA d.o.o., OIB 62882551841, Vladimira Ruždjaka 19, 10000 Zagreb</derivirana_varijabla>
  </DomainObject.Predmet.ProtustrankaWithAdressOIB>
  <DomainObject.Predmet.ProtustrankaNazivFormated>
    <izvorni_sadrzaj>MATUKA d.o.o.</izvorni_sadrzaj>
    <derivirana_varijabla naziv="DomainObject.Predmet.ProtustrankaNazivFormated_1">MATUKA d.o.o.</derivirana_varijabla>
  </DomainObject.Predmet.ProtustrankaNazivFormated>
  <DomainObject.Predmet.ProtustrankaNazivFormatedOIB>
    <izvorni_sadrzaj>MATUKA d.o.o., OIB 62882551841</izvorni_sadrzaj>
    <derivirana_varijabla naziv="DomainObject.Predmet.ProtustrankaNazivFormatedOIB_1">MATUKA d.o.o., OIB 62882551841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Lino-emanuel Matuka</izvorni_sadrzaj>
    <derivirana_varijabla naziv="DomainObject.Predmet.StrankaFormated_1">  FINA Regionalni centar Zagreb; Lino-emanuel Matuka</derivirana_varijabla>
  </DomainObject.Predmet.StrankaFormated>
  <DomainObject.Predmet.StrankaFormatedOIB>
    <izvorni_sadrzaj>  FINA Regionalni centar Zagreb, OIB 85821130368; Lino-emanuel Matuka, OIB 24610898554</izvorni_sadrzaj>
    <derivirana_varijabla naziv="DomainObject.Predmet.StrankaFormatedOIB_1">  FINA Regionalni centar Zagreb, OIB 85821130368; Lino-emanuel Matuka, OIB 24610898554</derivirana_varijabla>
  </DomainObject.Predmet.StrankaFormatedOIB>
  <DomainObject.Predmet.StrankaFormatedWithAdress>
    <izvorni_sadrzaj> FINA Regionalni centar Zagreb, Trg svibanjskih žrtava 1995. br. 1, 10000 Zagreb; Lino-emanuel Matuka, Ulica Vladimira Ruždjaka 19, 10000 Zagreb</izvorni_sadrzaj>
    <derivirana_varijabla naziv="DomainObject.Predmet.StrankaFormatedWithAdress_1"> FINA Regionalni centar Zagreb, Trg svibanjskih žrtava 1995. br. 1, 10000 Zagreb; Lino-emanuel Matuka, Ulica Vladimira Ruždjaka 19, 10000 Zagreb</derivirana_varijabla>
  </DomainObject.Predmet.StrankaFormatedWithAdress>
  <DomainObject.Predmet.StrankaFormatedWithAdressOIB>
    <izvorni_sadrzaj> FINA Regionalni centar Zagreb, OIB 85821130368, Trg svibanjskih žrtava 1995. br. 1, 10000 Zagreb; Lino-emanuel Matuka, OIB 24610898554, Ulica Vladimira Ruždjaka 19, 10000 Zagreb</izvorni_sadrzaj>
    <derivirana_varijabla naziv="DomainObject.Predmet.StrankaFormatedWithAdressOIB_1"> FINA Regionalni centar Zagreb, OIB 85821130368, Trg svibanjskih žrtava 1995. br. 1, 10000 Zagreb; Lino-emanuel Matuka, OIB 24610898554, Ulica Vladimira Ruždjaka 19, 10000 Zagreb</derivirana_varijabla>
  </DomainObject.Predmet.StrankaFormatedWithAdressOIB>
  <DomainObject.Predmet.StrankaWithAdress>
    <izvorni_sadrzaj>FINA Regionalni centar Zagreb Trg svibanjskih žrtava 1995. br. 1,10000 Zagreb,Lino-emanuel Matuka Ulica Vladimira Ruždjaka 19,10000 Zagreb</izvorni_sadrzaj>
    <derivirana_varijabla naziv="DomainObject.Predmet.StrankaWithAdress_1">FINA Regionalni centar Zagreb Trg svibanjskih žrtava 1995. br. 1,10000 Zagreb,Lino-emanuel Matuka Ulica Vladimira Ruždjaka 19,10000 Zagreb</derivirana_varijabla>
  </DomainObject.Predmet.StrankaWithAdress>
  <DomainObject.Predmet.StrankaWithAdressOIB>
    <izvorni_sadrzaj>FINA Regionalni centar Zagreb, OIB 85821130368, Trg svibanjskih žrtava 1995. br. 1,10000 Zagreb,Lino-emanuel Matuka, OIB 24610898554, Ulica Vladimira Ruždjaka 19,10000 Zagreb</izvorni_sadrzaj>
    <derivirana_varijabla naziv="DomainObject.Predmet.StrankaWithAdressOIB_1">FINA Regionalni centar Zagreb, OIB 85821130368, Trg svibanjskih žrtava 1995. br. 1,10000 Zagreb,Lino-emanuel Matuka, OIB 24610898554, Ulica Vladimira Ruždjaka 19,10000 Zagreb</derivirana_varijabla>
  </DomainObject.Predmet.StrankaWithAdressOIB>
  <DomainObject.Predmet.StrankaNazivFormated>
    <izvorni_sadrzaj>FINA Regionalni centar Zagreb,Lino-emanuel Matuka</izvorni_sadrzaj>
    <derivirana_varijabla naziv="DomainObject.Predmet.StrankaNazivFormated_1">FINA Regionalni centar Zagreb,Lino-emanuel Matuka</derivirana_varijabla>
  </DomainObject.Predmet.StrankaNazivFormated>
  <DomainObject.Predmet.StrankaNazivFormatedOIB>
    <izvorni_sadrzaj>FINA Regionalni centar Zagreb, OIB 85821130368,Lino-emanuel Matuka, OIB 24610898554</izvorni_sadrzaj>
    <derivirana_varijabla naziv="DomainObject.Predmet.StrankaNazivFormatedOIB_1">FINA Regionalni centar Zagreb, OIB 85821130368,Lino-emanuel Matuka, OIB 24610898554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Lino-emanuel Matuka</item>
    </izvorni_sadrzaj>
    <derivirana_varijabla naziv="DomainObject.Predmet.StrankaListFormated_1">
      <item>FINA Regionalni centar Zagreb</item>
      <item>Lino-emanuel Matuka</item>
    </derivirana_varijabla>
  </DomainObject.Predmet.StrankaListFormated>
  <DomainObject.Predmet.StrankaListFormatedOIB>
    <izvorni_sadrzaj>
      <item>FINA Regionalni centar Zagreb, OIB 85821130368</item>
      <item>Lino-emanuel Matuka, OIB 24610898554</item>
    </izvorni_sadrzaj>
    <derivirana_varijabla naziv="DomainObject.Predmet.StrankaListFormatedOIB_1">
      <item>FINA Regionalni centar Zagreb, OIB 85821130368</item>
      <item>Lino-emanuel Matuka, OIB 24610898554</item>
    </derivirana_varijabla>
  </DomainObject.Predmet.StrankaListFormatedOIB>
  <DomainObject.Predmet.StrankaListFormatedWithAdress>
    <izvorni_sadrzaj>
      <item>FINA Regionalni centar Zagreb, Trg svibanjskih žrtava 1995. br. 1, 10000 Zagreb</item>
      <item>Lino-emanuel Matuka, Ulica Vladimira Ruždjaka 19, 10000 Zagreb</item>
    </izvorni_sadrzaj>
    <derivirana_varijabla naziv="DomainObject.Predmet.StrankaListFormatedWithAdress_1">
      <item>FINA Regionalni centar Zagreb, Trg svibanjskih žrtava 1995. br. 1, 10000 Zagreb</item>
      <item>Lino-emanuel Matuka, Ulica Vladimira Ruždjaka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Lino-emanuel Matuka, OIB 24610898554, Ulica Vladimira Ruždjaka 19, 10000 Zagreb</item>
    </izvorni_sadrzaj>
    <derivirana_varijabla naziv="DomainObject.Predmet.StrankaListFormatedWithAdressOIB_1">
      <item>FINA Regionalni centar Zagreb, OIB 85821130368, Trg svibanjskih žrtava 1995. br. 1, 10000 Zagreb</item>
      <item>Lino-emanuel Matuka, OIB 24610898554, Ulica Vladimira Ruždjaka 19, 10000 Zagreb</item>
    </derivirana_varijabla>
  </DomainObject.Predmet.StrankaListFormatedWithAdressOIB>
  <DomainObject.Predmet.StrankaListNazivFormated>
    <izvorni_sadrzaj>
      <item>FINA Regionalni centar Zagreb</item>
      <item>Lino-emanuel Matuka</item>
    </izvorni_sadrzaj>
    <derivirana_varijabla naziv="DomainObject.Predmet.StrankaListNazivFormated_1">
      <item>FINA Regionalni centar Zagreb</item>
      <item>Lino-emanuel Matuka</item>
    </derivirana_varijabla>
  </DomainObject.Predmet.StrankaListNazivFormated>
  <DomainObject.Predmet.StrankaListNazivFormatedOIB>
    <izvorni_sadrzaj>
      <item>FINA Regionalni centar Zagreb, OIB 85821130368</item>
      <item>Lino-emanuel Matuka, OIB 24610898554</item>
    </izvorni_sadrzaj>
    <derivirana_varijabla naziv="DomainObject.Predmet.StrankaListNazivFormatedOIB_1">
      <item>FINA Regionalni centar Zagreb, OIB 85821130368</item>
      <item>Lino-emanuel Matuka, OIB 24610898554</item>
    </derivirana_varijabla>
  </DomainObject.Predmet.StrankaListNazivFormatedOIB>
  <DomainObject.Predmet.ProtuStrankaListFormated>
    <izvorni_sadrzaj>
      <item>MATUKA d.o.o. zastupanog po punomoćniku Lino-emanuel Matuka</item>
    </izvorni_sadrzaj>
    <derivirana_varijabla naziv="DomainObject.Predmet.ProtuStrankaListFormated_1">
      <item>MATUKA d.o.o. zastupanog po punomoćniku Lino-emanuel Matuka</item>
    </derivirana_varijabla>
  </DomainObject.Predmet.ProtuStrankaListFormated>
  <DomainObject.Predmet.ProtuStrankaListFormatedOIB>
    <izvorni_sadrzaj>
      <item>MATUKA d.o.o., OIB 62882551841 zastupanog po punomoćniku Lino-emanuel Matuka</item>
    </izvorni_sadrzaj>
    <derivirana_varijabla naziv="DomainObject.Predmet.ProtuStrankaListFormatedOIB_1">
      <item>MATUKA d.o.o., OIB 62882551841 zastupanog po punomoćniku Lino-emanuel Matuka</item>
    </derivirana_varijabla>
  </DomainObject.Predmet.ProtuStrankaListFormatedOIB>
  <DomainObject.Predmet.ProtuStrankaListFormatedWithAdress>
    <izvorni_sadrzaj>
      <item>MATUKA d.o.o., Vladimira Ruždjaka 19, 10000 Zagreb zastupanog po punomoćniku Lino-emanuel Matuka</item>
    </izvorni_sadrzaj>
    <derivirana_varijabla naziv="DomainObject.Predmet.ProtuStrankaListFormatedWithAdress_1">
      <item>MATUKA d.o.o., Vladimira Ruždjaka 19, 10000 Zagreb zastupanog po punomoćniku Lino-emanuel Matuka</item>
    </derivirana_varijabla>
  </DomainObject.Predmet.ProtuStrankaListFormatedWithAdress>
  <DomainObject.Predmet.ProtuStrankaListFormatedWithAdressOIB>
    <izvorni_sadrzaj>
      <item>MATUKA d.o.o., OIB 62882551841, Vladimira Ruždjaka 19, 10000 Zagreb zastupanog po punomoćniku Lino-emanuel Matuka</item>
    </izvorni_sadrzaj>
    <derivirana_varijabla naziv="DomainObject.Predmet.ProtuStrankaListFormatedWithAdressOIB_1">
      <item>MATUKA d.o.o., OIB 62882551841, Vladimira Ruždjaka 19, 10000 Zagreb zastupanog po punomoćniku Lino-emanuel Matuka</item>
    </derivirana_varijabla>
  </DomainObject.Predmet.ProtuStrankaListFormatedWithAdressOIB>
  <DomainObject.Predmet.ProtuStrankaListNazivFormated>
    <izvorni_sadrzaj>
      <item>MATUKA d.o.o.</item>
    </izvorni_sadrzaj>
    <derivirana_varijabla naziv="DomainObject.Predmet.ProtuStrankaListNazivFormated_1">
      <item>MATUKA d.o.o.</item>
    </derivirana_varijabla>
  </DomainObject.Predmet.ProtuStrankaListNazivFormated>
  <DomainObject.Predmet.ProtuStrankaListNazivFormatedOIB>
    <izvorni_sadrzaj>
      <item>MATUKA d.o.o., OIB 62882551841</item>
    </izvorni_sadrzaj>
    <derivirana_varijabla naziv="DomainObject.Predmet.ProtuStrankaListNazivFormatedOIB_1">
      <item>MATUKA d.o.o., OIB 62882551841</item>
    </derivirana_varijabla>
  </DomainObject.Predmet.ProtuStrankaListNazivFormatedOIB>
  <DomainObject.Predmet.OstaliListFormated>
    <izvorni_sadrzaj>
      <item>Lino-emanuel Matuka punomoćnik sudionika u postupku MATUKA d.o.o.</item>
      <item>RBA d.d.</item>
    </izvorni_sadrzaj>
    <derivirana_varijabla naziv="DomainObject.Predmet.OstaliListFormated_1">
      <item>Lino-emanuel Matuka punomoćnik sudionika u postupku MATUKA d.o.o.</item>
      <item>RBA d.d.</item>
    </derivirana_varijabla>
  </DomainObject.Predmet.OstaliListFormated>
  <DomainObject.Predmet.OstaliListFormatedOIB>
    <izvorni_sadrzaj>
      <item>Lino-emanuel Matuka, OIB 24610898554 punomoćnik sudionika u postupku MATUKA d.o.o.</item>
      <item>RBA d.d.</item>
    </izvorni_sadrzaj>
    <derivirana_varijabla naziv="DomainObject.Predmet.OstaliListFormatedOIB_1">
      <item>Lino-emanuel Matuka, OIB 24610898554 punomoćnik sudionika u postupku MATUKA d.o.o.</item>
      <item>RBA d.d.</item>
    </derivirana_varijabla>
  </DomainObject.Predmet.OstaliListFormatedOIB>
  <DomainObject.Predmet.OstaliListFormatedWithAdress>
    <izvorni_sadrzaj>
      <item>Lino-emanuel Matuka, Ulica Vladimira Ruždjaka 19, 10000 Zagreb punomoćnik sudionika u postupku MATUKA d.o.o.</item>
      <item>RBA d.d., Magazinska cesta 69, 10000 Zagreb</item>
    </izvorni_sadrzaj>
    <derivirana_varijabla naziv="DomainObject.Predmet.OstaliListFormatedWithAdress_1">
      <item>Lino-emanuel Matuka, Ulica Vladimira Ruždjaka 19, 10000 Zagreb punomoćnik sudionika u postupku MATUKA d.o.o.</item>
      <item>RBA d.d., Magazinska cesta 69, 10000 Zagreb</item>
    </derivirana_varijabla>
  </DomainObject.Predmet.OstaliListFormatedWithAdress>
  <DomainObject.Predmet.OstaliListFormatedWithAdressOIB>
    <izvorni_sadrzaj>
      <item>Lino-emanuel Matuka, OIB 24610898554, Ulica Vladimira Ruždjaka 19, 10000 Zagreb punomoćnik sudionika u postupku MATUKA d.o.o.</item>
      <item>RBA d.d., Magazinska cesta 69, 10000 Zagreb</item>
    </izvorni_sadrzaj>
    <derivirana_varijabla naziv="DomainObject.Predmet.OstaliListFormatedWithAdressOIB_1">
      <item>Lino-emanuel Matuka, OIB 24610898554, Ulica Vladimira Ruždjaka 19, 10000 Zagreb punomoćnik sudionika u postupku MATUKA d.o.o.</item>
      <item>RBA d.d., Magazinska cesta 69, 10000 Zagreb</item>
    </derivirana_varijabla>
  </DomainObject.Predmet.OstaliListFormatedWithAdressOIB>
  <DomainObject.Predmet.OstaliListNazivFormated>
    <izvorni_sadrzaj>
      <item>Lino-emanuel Matuka</item>
      <item>RBA d.d.</item>
    </izvorni_sadrzaj>
    <derivirana_varijabla naziv="DomainObject.Predmet.OstaliListNazivFormated_1">
      <item>Lino-emanuel Matuka</item>
      <item>RBA d.d.</item>
    </derivirana_varijabla>
  </DomainObject.Predmet.OstaliListNazivFormated>
  <DomainObject.Predmet.OstaliListNazivFormatedOIB>
    <izvorni_sadrzaj>
      <item>Lino-emanuel Matuka, OIB 24610898554</item>
      <item>RBA d.d.</item>
    </izvorni_sadrzaj>
    <derivirana_varijabla naziv="DomainObject.Predmet.OstaliListNazivFormatedOIB_1">
      <item>Lino-emanuel Matuka, OIB 24610898554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MATUKA d.o.o.</izvorni_sadrzaj>
    <derivirana_varijabla naziv="DomainObject.Predmet.ProtustrankaIDrugi_1">MATUKA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MATUKA d.o.o., OIB 62882551841, Vladimira Ruždjaka 19, 10000 Zagreb</izvorni_sadrzaj>
    <derivirana_varijabla naziv="DomainObject.Predmet.ProtustrankaIDrugiAdressOIB_1">MATUKA d.o.o., OIB 62882551841,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MATUKA d.o.o.</item>
      <item>Lino-emanuel Matuka</item>
      <item>RBA d.d.</item>
      <item>Lino-emanuel Matuka</item>
    </izvorni_sadrzaj>
    <derivirana_varijabla naziv="DomainObject.Predmet.SudioniciListNaziv_1">
      <item>FINA Regionalni centar Zagreb</item>
      <item>MATUKA d.o.o.</item>
      <item>Lino-emanuel Matuka</item>
      <item>RBA d.d.</item>
      <item>Lino-emanuel Matuka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MATUKA d.o.o., OIB 62882551841, Vladimira Ruždjaka 19,10000 Zagreb</item>
      <item>Lino-emanuel Matuka, OIB 24610898554, Ulica Vladimira Ruždjaka 19,10000 Zagreb</item>
      <item>RBA d.d., Magazinska cesta 69,10000 Zagreb</item>
      <item>Lino-emanuel Matuka, OIB 24610898554, Ulica Vladimira Ruždjaka 19,10000 Zagreb</item>
    </izvorni_sadrzaj>
    <derivirana_varijabla naziv="DomainObject.Predmet.SudioniciListAdressOIB_1">
      <item>FINA Regionalni centar Zagreb, OIB 85821130368, Trg svibanjskih žrtava 1995. br. 1,10000 Zagreb</item>
      <item>MATUKA d.o.o., OIB 62882551841, Vladimira Ruždjaka 19,10000 Zagreb</item>
      <item>Lino-emanuel Matuka, OIB 24610898554, Ulica Vladimira Ruždjaka 19,10000 Zagreb</item>
      <item>RBA d.d., Magazinska cesta 69,10000 Zagreb</item>
      <item>Lino-emanuel Matuka, OIB 24610898554, Ulica Vladimira Ruždjaka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62882551841</item>
      <item>, OIB 24610898554</item>
      <item>, OIB null</item>
      <item>, OIB 24610898554</item>
    </izvorni_sadrzaj>
    <derivirana_varijabla naziv="DomainObject.Predmet.SudioniciListNazivOIB_1">
      <item>, OIB 85821130368</item>
      <item>, OIB 62882551841</item>
      <item>, OIB 24610898554</item>
      <item>, OIB null</item>
      <item>, OIB 24610898554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E8DBE-EEA6-4013-A1B0-40826A463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4189</properties:Characters>
  <properties:Lines>94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2017-07-03T13:17:00Z</dcterms:created>
  <dc:creator>gzubak</dc:creator>
  <cp:lastModifiedBy>Katica Franjić</cp:lastModifiedBy>
  <cp:lastPrinted>2017-07-03T13:27:00Z</cp:lastPrinted>
  <dcterms:modified xmlns:xsi="http://www.w3.org/2001/XMLSchema-instance" xsi:type="dcterms:W3CDTF">2017-07-03T13:28:00Z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