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ee4f" w14:paraId="55bee4f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866FD">
        <w:t>1</w:t>
      </w:r>
      <w:r w:rsidR="005D463E">
        <w:t>7</w:t>
      </w:r>
      <w:r w:rsidR="008962D8">
        <w:t>27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0866FD">
        <w:t>9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8962D8" w:rsidR="008962D8" w:rsidRPr="008962D8">
      <w:pPr>
        <w:jc w:val="both"/>
      </w:pPr>
      <w:r>
        <w:t xml:space="preserve">I           Za dužnika </w:t>
      </w:r>
      <w:r w:rsidR="008962D8" w:rsidRPr="008962D8">
        <w:t xml:space="preserve">MEĐUNARODNI EDUKACIJSKI CENTAR OSOBA S </w:t>
      </w:r>
      <w:r w:rsidR="008962D8">
        <w:t xml:space="preserve"> IN</w:t>
      </w:r>
      <w:r w:rsidR="008962D8" w:rsidRPr="008962D8">
        <w:t>VALIDITETOM Zagreb, Vlaška 78, OIB 81881846637.</w:t>
      </w:r>
    </w:p>
    <w:p w:rsidRDefault="005D463E" w:rsidP="005D463E" w:rsidR="005D463E">
      <w:pPr>
        <w:jc w:val="both"/>
      </w:pPr>
    </w:p>
    <w:p w:rsidRDefault="00361F1A" w:rsidP="005D463E" w:rsidR="00361F1A">
      <w:pPr>
        <w:jc w:val="both"/>
      </w:pPr>
      <w:r>
        <w:t xml:space="preserve">II         Iznos duga evidentiran na temelju neizvršenih osnova za plaćanje je </w:t>
      </w:r>
      <w:r w:rsidR="008962D8">
        <w:t>694.924,42</w:t>
      </w:r>
      <w:r w:rsidR="00300E91">
        <w:t xml:space="preserve">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B86588">
        <w:t>1</w:t>
      </w:r>
      <w:r w:rsidR="000866FD">
        <w:t>9</w:t>
      </w:r>
      <w:r w:rsidR="00B86588">
        <w:t>. siječnja</w:t>
      </w:r>
      <w:r>
        <w:t xml:space="preserve"> 2016.</w:t>
      </w:r>
    </w:p>
    <w:p w:rsidRDefault="00300E91" w:rsidP="00300E91" w:rsidR="00300E91">
      <w:pPr>
        <w:ind w:left="2124"/>
        <w:jc w:val="center"/>
      </w:pPr>
    </w:p>
    <w:p w:rsidRDefault="00300E91" w:rsidP="008962D8" w:rsidR="008962D8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8962D8" w:rsidRPr="003D78D9">
        <w:t xml:space="preserve">SUDAC: </w:t>
      </w:r>
    </w:p>
    <w:p w:rsidRDefault="008962D8" w:rsidP="00CF23FE" w:rsidR="008962D8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8962D8" w:rsidP="00CF23FE" w:rsidR="008962D8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8962D8" w:rsidP="00CF23FE" w:rsidR="008962D8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8962D8" w:rsidP="00B95577" w:rsidR="008962D8" w:rsidRPr="003D78D9"/>
    <w:p w:rsidRDefault="00300E91" w:rsidP="008962D8" w:rsidR="00300E91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62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D6361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047BB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7DBE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C4799"/>
    <w:rsid w:val="00ED6B92"/>
    <w:rsid w:val="00ED742A"/>
    <w:rsid w:val="00EE3BE3"/>
    <w:rsid w:val="00EE5B40"/>
    <w:rsid w:val="00EE64D7"/>
    <w:rsid w:val="00F015F5"/>
    <w:rsid w:val="00F0424A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D6361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2D6361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D6361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2D6361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1727</izvorni_sadrzaj>
    <derivirana_varijabla naziv="DomainObject.Predmet.Broj_1">1727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St-1727/2015</izvorni_sadrzaj>
    <derivirana_varijabla naziv="DomainObject.Predmet.OznakaBroj_1">St-1727/2015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MEĐUNARODNI EDUKACIJSKI CENTAR OSOBA S INVALIDITETOM</izvorni_sadrzaj>
    <derivirana_varijabla naziv="DomainObject.Predmet.ProtustrankaFormated_1">  MEĐUNARODNI EDUKACIJSKI CENTAR OSOBA S INVALIDITETOM</derivirana_varijabla>
  </DomainObject.Predmet.ProtustrankaFormated>
  <DomainObject.Predmet.ProtustrankaFormatedOIB>
    <izvorni_sadrzaj>  MEĐUNARODNI EDUKACIJSKI CENTAR OSOBA S INVALIDITETOM, OIB 81881846637</izvorni_sadrzaj>
    <derivirana_varijabla naziv="DomainObject.Predmet.ProtustrankaFormatedOIB_1">  MEĐUNARODNI EDUKACIJSKI CENTAR OSOBA S INVALIDITETOM, OIB 81881846637</derivirana_varijabla>
  </DomainObject.Predmet.ProtustrankaFormatedOIB>
  <DomainObject.Predmet.ProtustrankaFormatedWithAdress>
    <izvorni_sadrzaj> MEĐUNARODNI EDUKACIJSKI CENTAR OSOBA S INVALIDITETOM, Vlaška 78, 10000 Zagreb</izvorni_sadrzaj>
    <derivirana_varijabla naziv="DomainObject.Predmet.ProtustrankaFormatedWithAdress_1"> MEĐUNARODNI EDUKACIJSKI CENTAR OSOBA S INVALIDITETOM, Vlaška 78, 10000 Zagreb</derivirana_varijabla>
  </DomainObject.Predmet.ProtustrankaFormatedWithAdress>
  <DomainObject.Predmet.ProtustrankaFormatedWithAdressOIB>
    <izvorni_sadrzaj> MEĐUNARODNI EDUKACIJSKI CENTAR OSOBA S INVALIDITETOM, OIB 81881846637, Vlaška 78, 10000 Zagreb</izvorni_sadrzaj>
    <derivirana_varijabla naziv="DomainObject.Predmet.ProtustrankaFormatedWithAdressOIB_1"> MEĐUNARODNI EDUKACIJSKI CENTAR OSOBA S INVALIDITETOM, OIB 81881846637, Vlaška 78, 10000 Zagreb</derivirana_varijabla>
  </DomainObject.Predmet.ProtustrankaFormatedWithAdressOIB>
  <DomainObject.Predmet.ProtustrankaWithAdress>
    <izvorni_sadrzaj>MEĐUNARODNI EDUKACIJSKI CENTAR OSOBA S INVALIDITETOM Vlaška 78, 10000 Zagreb</izvorni_sadrzaj>
    <derivirana_varijabla naziv="DomainObject.Predmet.ProtustrankaWithAdress_1">MEĐUNARODNI EDUKACIJSKI CENTAR OSOBA S INVALIDITETOM Vlaška 78, 10000 Zagreb</derivirana_varijabla>
  </DomainObject.Predmet.ProtustrankaWithAdress>
  <DomainObject.Predmet.ProtustrankaWithAdressOIB>
    <izvorni_sadrzaj>MEĐUNARODNI EDUKACIJSKI CENTAR OSOBA S INVALIDITETOM, OIB 81881846637, Vlaška 78, 10000 Zagreb</izvorni_sadrzaj>
    <derivirana_varijabla naziv="DomainObject.Predmet.ProtustrankaWithAdressOIB_1">MEĐUNARODNI EDUKACIJSKI CENTAR OSOBA S INVALIDITETOM, OIB 81881846637, Vlaška 78, 10000 Zagreb</derivirana_varijabla>
  </DomainObject.Predmet.ProtustrankaWithAdressOIB>
  <DomainObject.Predmet.ProtustrankaNazivFormated>
    <izvorni_sadrzaj>MEĐUNARODNI EDUKACIJSKI CENTAR OSOBA S INVALIDITETOM</izvorni_sadrzaj>
    <derivirana_varijabla naziv="DomainObject.Predmet.ProtustrankaNazivFormated_1">MEĐUNARODNI EDUKACIJSKI CENTAR OSOBA S INVALIDITETOM</derivirana_varijabla>
  </DomainObject.Predmet.ProtustrankaNazivFormated>
  <DomainObject.Predmet.ProtustrankaNazivFormatedOIB>
    <izvorni_sadrzaj>MEĐUNARODNI EDUKACIJSKI CENTAR OSOBA S INVALIDITETOM, OIB 81881846637</izvorni_sadrzaj>
    <derivirana_varijabla naziv="DomainObject.Predmet.ProtustrankaNazivFormatedOIB_1">MEĐUNARODNI EDUKACIJSKI CENTAR OSOBA S INVALIDITETOM, OIB 81881846637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MEĐUNARODNI EDUKACIJSKI CENTAR OSOBA S INVALIDITETOM</item>
    </izvorni_sadrzaj>
    <derivirana_varijabla naziv="DomainObject.Predmet.ProtuStrankaListFormated_1">
      <item>MEĐUNARODNI EDUKACIJSKI CENTAR OSOBA S INVALIDITETOM</item>
    </derivirana_varijabla>
  </DomainObject.Predmet.ProtuStrankaListFormated>
  <DomainObject.Predmet.ProtuStrankaListFormatedOIB>
    <izvorni_sadrzaj>
      <item>MEĐUNARODNI EDUKACIJSKI CENTAR OSOBA S INVALIDITETOM, OIB 81881846637</item>
    </izvorni_sadrzaj>
    <derivirana_varijabla naziv="DomainObject.Predmet.ProtuStrankaListFormatedOIB_1">
      <item>MEĐUNARODNI EDUKACIJSKI CENTAR OSOBA S INVALIDITETOM, OIB 81881846637</item>
    </derivirana_varijabla>
  </DomainObject.Predmet.ProtuStrankaListFormatedOIB>
  <DomainObject.Predmet.ProtuStrankaListFormatedWithAdress>
    <izvorni_sadrzaj>
      <item>MEĐUNARODNI EDUKACIJSKI CENTAR OSOBA S INVALIDITETOM, Vlaška 78, 10000 Zagreb</item>
    </izvorni_sadrzaj>
    <derivirana_varijabla naziv="DomainObject.Predmet.ProtuStrankaListFormatedWithAdress_1">
      <item>MEĐUNARODNI EDUKACIJSKI CENTAR OSOBA S INVALIDITETOM, Vlaška 78, 10000 Zagreb</item>
    </derivirana_varijabla>
  </DomainObject.Predmet.ProtuStrankaListFormatedWithAdress>
  <DomainObject.Predmet.ProtuStrankaListFormatedWithAdressOIB>
    <izvorni_sadrzaj>
      <item>MEĐUNARODNI EDUKACIJSKI CENTAR OSOBA S INVALIDITETOM, OIB 81881846637, Vlaška 78, 10000 Zagreb</item>
    </izvorni_sadrzaj>
    <derivirana_varijabla naziv="DomainObject.Predmet.ProtuStrankaListFormatedWithAdressOIB_1">
      <item>MEĐUNARODNI EDUKACIJSKI CENTAR OSOBA S INVALIDITETOM, OIB 81881846637, Vlaška 78, 10000 Zagreb</item>
    </derivirana_varijabla>
  </DomainObject.Predmet.ProtuStrankaListFormatedWithAdressOIB>
  <DomainObject.Predmet.ProtuStrankaListNazivFormated>
    <izvorni_sadrzaj>
      <item>MEĐUNARODNI EDUKACIJSKI CENTAR OSOBA S INVALIDITETOM</item>
    </izvorni_sadrzaj>
    <derivirana_varijabla naziv="DomainObject.Predmet.ProtuStrankaListNazivFormated_1">
      <item>MEĐUNARODNI EDUKACIJSKI CENTAR OSOBA S INVALIDITETOM</item>
    </derivirana_varijabla>
  </DomainObject.Predmet.ProtuStrankaListNazivFormated>
  <DomainObject.Predmet.ProtuStrankaListNazivFormatedOIB>
    <izvorni_sadrzaj>
      <item>MEĐUNARODNI EDUKACIJSKI CENTAR OSOBA S INVALIDITETOM, OIB 81881846637</item>
    </izvorni_sadrzaj>
    <derivirana_varijabla naziv="DomainObject.Predmet.ProtuStrankaListNazivFormatedOIB_1">
      <item>MEĐUNARODNI EDUKACIJSKI CENTAR OSOBA S INVALIDITETOM, OIB 81881846637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MEĐUNARODNI EDUKACIJSKI CENTAR OSOBA S INVALIDITETOM</izvorni_sadrzaj>
    <derivirana_varijabla naziv="DomainObject.Predmet.ProtustrankaIDrugi_1">MEĐUNARODNI EDUKACIJSKI CENTAR OSOBA S INVALIDITETOM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MEĐUNARODNI EDUKACIJSKI CENTAR OSOBA S INVALIDITETOM, OIB 81881846637, Vlaška 78, 10000 Zagreb</izvorni_sadrzaj>
    <derivirana_varijabla naziv="DomainObject.Predmet.ProtustrankaIDrugiAdressOIB_1">MEĐUNARODNI EDUKACIJSKI CENTAR OSOBA S INVALIDITETOM, OIB 81881846637, Vlaška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MEĐUNARODNI EDUKACIJSKI CENTAR OSOBA S INVALIDITETOM</item>
    </izvorni_sadrzaj>
    <derivirana_varijabla naziv="DomainObject.Predmet.SudioniciListNaziv_1">
      <item>FINA Regionalni centar Zagreb</item>
      <item>MEĐUNARODNI EDUKACIJSKI CENTAR OSOBA S INVALIDITETOM</item>
    </derivirana_varijabla>
  </DomainObject.Predmet.SudioniciListNaziv>
  <DomainObject.Predmet.SudioniciListAdressOIB>
    <izvorni_sadrzaj>
      <item>FINA Regionalni centar Zagreb, OIB 85821130368, Trg svibanjskih žrtava 1995. 1,10000 Zagreb</item>
      <item>MEĐUNARODNI EDUKACIJSKI CENTAR OSOBA S INVALIDITETOM, OIB 81881846637, Vlaška 78,10000 Zagreb</item>
    </izvorni_sadrzaj>
    <derivirana_varijabla naziv="DomainObject.Predmet.SudioniciListAdressOIB_1">
      <item>FINA Regionalni centar Zagreb, OIB 85821130368, Trg svibanjskih žrtava 1995. 1,10000 Zagreb</item>
      <item>MEĐUNARODNI EDUKACIJSKI CENTAR OSOBA S INVALIDITETOM, OIB 81881846637, Vlaška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81881846637</item>
    </izvorni_sadrzaj>
    <derivirana_varijabla naziv="DomainObject.Predmet.SudioniciListNazivOIB_1">
      <item>, OIB 85821130368</item>
      <item>, OIB 81881846637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4B20A1-AE10-4981-9E99-C06F8202DE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1341</properties:Characters>
  <properties:Lines>45</properties:Lines>
  <properties:Paragraphs>18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2016-01-19T12:18:00Z</cp:lastPrinted>
  <dcterms:modified xmlns:xsi="http://www.w3.org/2001/XMLSchema-instance" xsi:type="dcterms:W3CDTF">2016-01-19T12:19:00Z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