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ad96" w14:paraId="681ad96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163662">
        <w:t>3589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163662">
        <w:rPr>
          <w:b/>
        </w:rPr>
        <w:t>CASANOVA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E675C4">
        <w:t>Sesvete, (Grad Zagreb), II. Odvojak P. Pirkera 15/c</w:t>
      </w:r>
      <w:r w:rsidR="00EF2719" w:rsidRPr="0029662A">
        <w:t>,</w:t>
      </w:r>
      <w:r w:rsidR="00AC4528" w:rsidRPr="0029662A">
        <w:t xml:space="preserve"> (OIB </w:t>
      </w:r>
      <w:r w:rsidR="00E675C4">
        <w:t>42717315091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E675C4">
        <w:t>24.532,95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63662">
      <w:rPr>
        <w:b/>
      </w:rPr>
      <w:t>3589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05E9D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3589</izvorni_sadrzaj>
    <derivirana_varijabla naziv="DomainObject.Predmet.Broj_1">3589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St-3589/2015</izvorni_sadrzaj>
    <derivirana_varijabla naziv="DomainObject.Predmet.OznakaBroj_1">St-3589/2015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CASANOVA d.o.o. zastupanog po punomoćniku Ana Stjepanović</izvorni_sadrzaj>
    <derivirana_varijabla naziv="DomainObject.Predmet.ProtustrankaFormated_1">  CASANOVA d.o.o. zastupanog po punomoćniku Ana Stjepanović</derivirana_varijabla>
  </DomainObject.Predmet.ProtustrankaFormated>
  <DomainObject.Predmet.ProtustrankaFormatedOIB>
    <izvorni_sadrzaj>  CASANOVA d.o.o., OIB 42717315091 zastupanog po punomoćniku Ana Stjepanović</izvorni_sadrzaj>
    <derivirana_varijabla naziv="DomainObject.Predmet.ProtustrankaFormatedOIB_1">  CASANOVA d.o.o., OIB 42717315091 zastupanog po punomoćniku Ana Stjepanović</derivirana_varijabla>
  </DomainObject.Predmet.ProtustrankaFormatedOIB>
  <DomainObject.Predmet.ProtustrankaFormatedWithAdress>
    <izvorni_sadrzaj> CASANOVA d.o.o., II. Odvojak P. Pirkera 15/c, 10360 Sesvete zastupanog po punomoćniku Ana Stjepanović</izvorni_sadrzaj>
    <derivirana_varijabla naziv="DomainObject.Predmet.ProtustrankaFormatedWithAdress_1"> CASANOVA d.o.o., II. Odvojak P. Pirkera 15/c, 10360 Sesvete zastupanog po punomoćniku Ana Stjepanović</derivirana_varijabla>
  </DomainObject.Predmet.ProtustrankaFormatedWithAdress>
  <DomainObject.Predmet.ProtustrankaFormatedWithAdressOIB>
    <izvorni_sadrzaj> CASANOVA d.o.o., OIB 42717315091, II. Odvojak P. Pirkera 15/c, 10360 Sesvete zastupanog po punomoćniku Ana Stjepanović</izvorni_sadrzaj>
    <derivirana_varijabla naziv="DomainObject.Predmet.ProtustrankaFormatedWithAdressOIB_1"> CASANOVA d.o.o., OIB 42717315091, II. Odvojak P. Pirkera 15/c, 10360 Sesvete zastupanog po punomoćniku Ana Stjepanović</derivirana_varijabla>
  </DomainObject.Predmet.ProtustrankaFormatedWithAdressOIB>
  <DomainObject.Predmet.ProtustrankaWithAdress>
    <izvorni_sadrzaj>CASANOVA d.o.o. II. Odvojak P. Pirkera 15/c, 10360 Sesvete</izvorni_sadrzaj>
    <derivirana_varijabla naziv="DomainObject.Predmet.ProtustrankaWithAdress_1">CASANOVA d.o.o. II. Odvojak P. Pirkera 15/c, 10360 Sesvete</derivirana_varijabla>
  </DomainObject.Predmet.ProtustrankaWithAdress>
  <DomainObject.Predmet.ProtustrankaWithAdressOIB>
    <izvorni_sadrzaj>CASANOVA d.o.o., OIB 42717315091, II. Odvojak P. Pirkera 15/c, 10360 Sesvete</izvorni_sadrzaj>
    <derivirana_varijabla naziv="DomainObject.Predmet.ProtustrankaWithAdressOIB_1">CASANOVA d.o.o., OIB 42717315091, II. Odvojak P. Pirkera 15/c, 10360 Sesvete</derivirana_varijabla>
  </DomainObject.Predmet.ProtustrankaWithAdressOIB>
  <DomainObject.Predmet.ProtustrankaNazivFormated>
    <izvorni_sadrzaj>CASANOVA d.o.o.</izvorni_sadrzaj>
    <derivirana_varijabla naziv="DomainObject.Predmet.ProtustrankaNazivFormated_1">CASANOVA d.o.o.</derivirana_varijabla>
  </DomainObject.Predmet.ProtustrankaNazivFormated>
  <DomainObject.Predmet.ProtustrankaNazivFormatedOIB>
    <izvorni_sadrzaj>CASANOVA d.o.o., OIB 42717315091</izvorni_sadrzaj>
    <derivirana_varijabla naziv="DomainObject.Predmet.ProtustrankaNazivFormatedOIB_1">CASANOVA d.o.o., OIB 42717315091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CASANOVA d.o.o. zastupanog po punomoćniku Ana Stjepanović</item>
    </izvorni_sadrzaj>
    <derivirana_varijabla naziv="DomainObject.Predmet.ProtuStrankaListFormated_1">
      <item>CASANOVA d.o.o. zastupanog po punomoćniku Ana Stjepanović</item>
    </derivirana_varijabla>
  </DomainObject.Predmet.ProtuStrankaListFormated>
  <DomainObject.Predmet.ProtuStrankaListFormatedOIB>
    <izvorni_sadrzaj>
      <item>CASANOVA d.o.o., OIB 42717315091 zastupanog po punomoćniku Ana Stjepanović</item>
    </izvorni_sadrzaj>
    <derivirana_varijabla naziv="DomainObject.Predmet.ProtuStrankaListFormatedOIB_1">
      <item>CASANOVA d.o.o., OIB 42717315091 zastupanog po punomoćniku Ana Stjepanović</item>
    </derivirana_varijabla>
  </DomainObject.Predmet.ProtuStrankaListFormatedOIB>
  <DomainObject.Predmet.ProtuStrankaListFormatedWithAdress>
    <izvorni_sadrzaj>
      <item>CASANOVA d.o.o., II. Odvojak P. Pirkera 15/c, 10360 Sesvete zastupanog po punomoćniku Ana Stjepanović</item>
    </izvorni_sadrzaj>
    <derivirana_varijabla naziv="DomainObject.Predmet.ProtuStrankaListFormatedWithAdress_1">
      <item>CASANOVA d.o.o., II. Odvojak P. Pirkera 15/c, 10360 Sesvete zastupanog po punomoćniku Ana Stjepanović</item>
    </derivirana_varijabla>
  </DomainObject.Predmet.ProtuStrankaListFormatedWithAdress>
  <DomainObject.Predmet.ProtuStrankaListFormatedWithAdressOIB>
    <izvorni_sadrzaj>
      <item>CASANOVA d.o.o., OIB 42717315091, II. Odvojak P. Pirkera 15/c, 10360 Sesvete zastupanog po punomoćniku Ana Stjepanović</item>
    </izvorni_sadrzaj>
    <derivirana_varijabla naziv="DomainObject.Predmet.ProtuStrankaListFormatedWithAdressOIB_1">
      <item>CASANOVA d.o.o., OIB 42717315091, II. Odvojak P. Pirkera 15/c, 10360 Sesvete zastupanog po punomoćniku Ana Stjepanović</item>
    </derivirana_varijabla>
  </DomainObject.Predmet.ProtuStrankaListFormatedWithAdressOIB>
  <DomainObject.Predmet.ProtuStrankaListNazivFormated>
    <izvorni_sadrzaj>
      <item>CASANOVA d.o.o.</item>
    </izvorni_sadrzaj>
    <derivirana_varijabla naziv="DomainObject.Predmet.ProtuStrankaListNazivFormated_1">
      <item>CASANOVA d.o.o.</item>
    </derivirana_varijabla>
  </DomainObject.Predmet.ProtuStrankaListNazivFormated>
  <DomainObject.Predmet.ProtuStrankaListNazivFormatedOIB>
    <izvorni_sadrzaj>
      <item>CASANOVA d.o.o., OIB 42717315091</item>
    </izvorni_sadrzaj>
    <derivirana_varijabla naziv="DomainObject.Predmet.ProtuStrankaListNazivFormatedOIB_1">
      <item>CASANOVA d.o.o., OIB 42717315091</item>
    </derivirana_varijabla>
  </DomainObject.Predmet.ProtuStrankaListNazivFormatedOIB>
  <DomainObject.Predmet.OstaliListFormated>
    <izvorni_sadrzaj>
      <item>Ana Stjepanović punomoćnik sudionika u postupku CASANOVA d.o.o.</item>
    </izvorni_sadrzaj>
    <derivirana_varijabla naziv="DomainObject.Predmet.OstaliListFormated_1">
      <item>Ana Stjepanović punomoćnik sudionika u postupku CASANOVA d.o.o.</item>
    </derivirana_varijabla>
  </DomainObject.Predmet.OstaliListFormated>
  <DomainObject.Predmet.OstaliListFormatedOIB>
    <izvorni_sadrzaj>
      <item>Ana Stjepanović, OIB 24004127536 punomoćnik sudionika u postupku CASANOVA d.o.o.</item>
    </izvorni_sadrzaj>
    <derivirana_varijabla naziv="DomainObject.Predmet.OstaliListFormatedOIB_1">
      <item>Ana Stjepanović, OIB 24004127536 punomoćnik sudionika u postupku CASANOVA d.o.o.</item>
    </derivirana_varijabla>
  </DomainObject.Predmet.OstaliListFormatedOIB>
  <DomainObject.Predmet.OstaliListFormatedWithAdress>
    <izvorni_sadrzaj>
      <item>Ana Stjepanović, Pere Pirkera Ii. Odvojak 15h, 10360 Sesvete punomoćnik sudionika u postupku CASANOVA d.o.o.</item>
    </izvorni_sadrzaj>
    <derivirana_varijabla naziv="DomainObject.Predmet.OstaliListFormatedWithAdress_1">
      <item>Ana Stjepanović, Pere Pirkera Ii. Odvojak 15h, 10360 Sesvete punomoćnik sudionika u postupku CASANOVA d.o.o.</item>
    </derivirana_varijabla>
  </DomainObject.Predmet.OstaliListFormatedWithAdress>
  <DomainObject.Predmet.OstaliListFormatedWithAdressOIB>
    <izvorni_sadrzaj>
      <item>Ana Stjepanović, OIB 24004127536, Pere Pirkera Ii. Odvojak 15h, 10360 Sesvete punomoćnik sudionika u postupku CASANOVA d.o.o.</item>
    </izvorni_sadrzaj>
    <derivirana_varijabla naziv="DomainObject.Predmet.OstaliListFormatedWithAdressOIB_1">
      <item>Ana Stjepanović, OIB 24004127536, Pere Pirkera Ii. Odvojak 15h, 10360 Sesvete punomoćnik sudionika u postupku CASANOVA d.o.o.</item>
    </derivirana_varijabla>
  </DomainObject.Predmet.OstaliListFormatedWithAdressOIB>
  <DomainObject.Predmet.OstaliListNazivFormated>
    <izvorni_sadrzaj>
      <item>Ana Stjepanović</item>
    </izvorni_sadrzaj>
    <derivirana_varijabla naziv="DomainObject.Predmet.OstaliListNazivFormated_1">
      <item>Ana Stjepanović</item>
    </derivirana_varijabla>
  </DomainObject.Predmet.OstaliListNazivFormated>
  <DomainObject.Predmet.OstaliListNazivFormatedOIB>
    <izvorni_sadrzaj>
      <item>Ana Stjepanović, OIB 24004127536</item>
    </izvorni_sadrzaj>
    <derivirana_varijabla naziv="DomainObject.Predmet.OstaliListNazivFormatedOIB_1">
      <item>Ana Stjepanović, OIB 24004127536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CASANOVA d.o.o.</izvorni_sadrzaj>
    <derivirana_varijabla naziv="DomainObject.Predmet.ProtustrankaIDrugi_1">CASANOVA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CASANOVA d.o.o., OIB 42717315091, II. Odvojak P. Pirkera 15/c, 10360 Sesvete</izvorni_sadrzaj>
    <derivirana_varijabla naziv="DomainObject.Predmet.ProtustrankaIDrugiAdressOIB_1">CASANOVA d.o.o., OIB 42717315091, II. Odvojak P. Pirkera 15/c,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CASANOVA d.o.o.</item>
      <item>FINA Regionalni centar Zagreb</item>
      <item>Ana Stjepanović</item>
    </izvorni_sadrzaj>
    <derivirana_varijabla naziv="DomainObject.Predmet.SudioniciListNaziv_1">
      <item>CASANOVA d.o.o.</item>
      <item>FINA Regionalni centar Zagreb</item>
      <item>Ana Stjepanović</item>
    </derivirana_varijabla>
  </DomainObject.Predmet.SudioniciListNaziv>
  <DomainObject.Predmet.SudioniciListAdressOIB>
    <izvorni_sadrzaj>
      <item>CASANOVA d.o.o., OIB 42717315091, II. Odvojak P. Pirkera 15/c,10360 Sesvete</item>
      <item>FINA Regionalni centar Zagreb, OIB 85821130368, Trg svibanjskih žrtava 1995. 1,10000 Zagreb</item>
      <item>Ana Stjepanović, OIB 24004127536, Pere Pirkera Ii. Odvojak 15h,10360 Sesvete</item>
    </izvorni_sadrzaj>
    <derivirana_varijabla naziv="DomainObject.Predmet.SudioniciListAdressOIB_1">
      <item>CASANOVA d.o.o., OIB 42717315091, II. Odvojak P. Pirkera 15/c,10360 Sesvete</item>
      <item>FINA Regionalni centar Zagreb, OIB 85821130368, Trg svibanjskih žrtava 1995. 1,10000 Zagreb</item>
      <item>Ana Stjepanović, OIB 24004127536, Pere Pirkera Ii. Odvojak 15h,10360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42717315091</item>
      <item>, OIB 85821130368</item>
      <item>, OIB 24004127536</item>
    </izvorni_sadrzaj>
    <derivirana_varijabla naziv="DomainObject.Predmet.SudioniciListNazivOIB_1">
      <item>, OIB 42717315091</item>
      <item>, OIB 85821130368</item>
      <item>, OIB 24004127536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1338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2015-12-30T13:44:00Z</dcterms:created>
  <dc:creator>ilukac</dc:creator>
  <cp:lastModifiedBy>Irena Benko</cp:lastModifiedBy>
  <cp:lastPrinted>2016-01-11T10:20:00Z</cp:lastPrinted>
  <dcterms:modified xmlns:xsi="http://www.w3.org/2001/XMLSchema-instance" xsi:type="dcterms:W3CDTF">2016-01-11T10:20:00Z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