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bdc2f14" w14:paraId="bdc2f14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860596" w:rsidRPr="00047B49">
        <w:t xml:space="preserve"> </w:t>
      </w:r>
      <w:r w:rsidR="002B574C" w:rsidRPr="004738C6">
        <w:t>VIKTOR KAMEN j.d.o.o. za građenje i trgovinu, Zadar, Nikole Jurišića 57, OIB:1823492</w:t>
      </w:r>
      <w:r w:rsidR="002B574C">
        <w:t xml:space="preserve">1343, </w:t>
      </w:r>
      <w:r w:rsidRPr="00047B49">
        <w:t xml:space="preserve">potrebno je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dostaviti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>to podatke na dan izdavanja Potvrde</w:t>
      </w:r>
      <w:r w:rsidR="003F1470">
        <w:t>, a</w:t>
      </w:r>
      <w:r w:rsidR="002B574C">
        <w:t xml:space="preserve"> ne na dan podnošenja</w:t>
      </w:r>
      <w:r w:rsidR="003F1470">
        <w:t xml:space="preserve"> sudu </w:t>
      </w:r>
      <w:r w:rsidR="002B574C">
        <w:t xml:space="preserve">zahtjeva za provedbu skraćenog </w:t>
      </w:r>
      <w:r w:rsidR="003F1470">
        <w:t xml:space="preserve">stečajnog postupka, </w:t>
      </w:r>
      <w:r w:rsidR="002B574C">
        <w:t>što je u konkretnom slučaju bilo 20. ožujka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0B7480">
        <w:t xml:space="preserve">23. kolovoza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047B49" w:rsidRPr="00047B49">
        <w:t>1</w:t>
      </w:r>
      <w:r w:rsidR="000B7480">
        <w:t>7</w:t>
      </w:r>
      <w:r w:rsidR="00C77A83" w:rsidRPr="00047B49">
        <w:t xml:space="preserve">. srpnja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F3715C" w:rsidP="00F3715C" w:rsidR="00D610E5" w:rsidRPr="00AD2980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D610E5" w:rsidRPr="00AD2980">
        <w:t>Sutkinja</w:t>
      </w:r>
    </w:p>
    <w:p w:rsidRDefault="00F3715C" w:rsidP="00F3715C" w:rsidR="00D610E5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2B574C">
        <w:t>Ana Markač</w:t>
      </w:r>
      <w:r>
        <w:t>, v.r.</w:t>
      </w:r>
    </w:p>
    <w:p w:rsidRDefault="005B795B" w:rsidP="005B795B" w:rsidR="005B795B" w:rsidRPr="00047B49"/>
    <w:p w:rsidRDefault="00AB7880" w:rsidP="00B019B7" w:rsidR="00AB7880" w:rsidRPr="00047B49"/>
    <w:sectPr w:rsidR="00AB7880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2B574C">
      <w:t>239/2018-4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3715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37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15C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715C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715C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715C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37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15C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715C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715C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715C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 KAMEN j.d.o.o.</izvorni_sadrzaj>
    <derivirana_varijabla naziv="DomainObject.Predmet.ProtustrankaFormated_1">  VIKTOR KAMEN j.d.o.o.</derivirana_varijabla>
  </DomainObject.Predmet.ProtustrankaFormated>
  <DomainObject.Predmet.ProtustrankaFormatedOIB>
    <izvorni_sadrzaj>  VIKTOR KAMEN j.d.o.o., OIB 18234921343</izvorni_sadrzaj>
    <derivirana_varijabla naziv="DomainObject.Predmet.ProtustrankaFormatedOIB_1">  VIKTOR KAMEN j.d.o.o., OIB 18234921343</derivirana_varijabla>
  </DomainObject.Predmet.ProtustrankaFormatedOIB>
  <DomainObject.Predmet.ProtustrankaFormatedWithAdress>
    <izvorni_sadrzaj> VIKTOR KAMEN j.d.o.o., Nikole Jurišića 57, 23000 Zadar</izvorni_sadrzaj>
    <derivirana_varijabla naziv="DomainObject.Predmet.ProtustrankaFormatedWithAdress_1"> VIKTOR KAMEN j.d.o.o., Nikole Jurišića 57, 23000 Zadar</derivirana_varijabla>
  </DomainObject.Predmet.ProtustrankaFormatedWithAdress>
  <DomainObject.Predmet.ProtustrankaFormatedWithAdressOIB>
    <izvorni_sadrzaj> VIKTOR KAMEN j.d.o.o., OIB 18234921343, Nikole Jurišića 57, 23000 Zadar</izvorni_sadrzaj>
    <derivirana_varijabla naziv="DomainObject.Predmet.ProtustrankaFormatedWithAdressOIB_1"> VIKTOR KAMEN j.d.o.o., OIB 18234921343, Nikole Jurišića 57, 23000 Zadar</derivirana_varijabla>
  </DomainObject.Predmet.ProtustrankaFormatedWithAdressOIB>
  <DomainObject.Predmet.ProtustrankaWithAdress>
    <izvorni_sadrzaj>VIKTOR KAMEN j.d.o.o. Nikole Jurišića 57, 23000 Zadar</izvorni_sadrzaj>
    <derivirana_varijabla naziv="DomainObject.Predmet.ProtustrankaWithAdress_1">VIKTOR KAMEN j.d.o.o. Nikole Jurišića 57, 23000 Zadar</derivirana_varijabla>
  </DomainObject.Predmet.ProtustrankaWithAdress>
  <DomainObject.Predmet.ProtustrankaWithAdressOIB>
    <izvorni_sadrzaj>VIKTOR KAMEN j.d.o.o., OIB 18234921343, Nikole Jurišića 57, 23000 Zadar</izvorni_sadrzaj>
    <derivirana_varijabla naziv="DomainObject.Predmet.ProtustrankaWithAdressOIB_1">VIKTOR KAMEN j.d.o.o., OIB 18234921343, Nikole Jurišića 57, 23000 Zadar</derivirana_varijabla>
  </DomainObject.Predmet.ProtustrankaWithAdressOIB>
  <DomainObject.Predmet.ProtustrankaNazivFormated>
    <izvorni_sadrzaj>VIKTOR KAMEN j.d.o.o.</izvorni_sadrzaj>
    <derivirana_varijabla naziv="DomainObject.Predmet.ProtustrankaNazivFormated_1">VIKTOR KAMEN j.d.o.o.</derivirana_varijabla>
  </DomainObject.Predmet.ProtustrankaNazivFormated>
  <DomainObject.Predmet.ProtustrankaNazivFormatedOIB>
    <izvorni_sadrzaj>VIKTOR KAMEN j.d.o.o., OIB 18234921343</izvorni_sadrzaj>
    <derivirana_varijabla naziv="DomainObject.Predmet.ProtustrankaNazivFormatedOIB_1">VIKTOR KAMEN j.d.o.o., OIB 18234921343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VIKTOR KAMEN j.d.o.o.</item>
    </izvorni_sadrzaj>
    <derivirana_varijabla naziv="DomainObject.Predmet.ProtuStrankaListFormated_1">
      <item>VIKTOR KAMEN j.d.o.o.</item>
    </derivirana_varijabla>
  </DomainObject.Predmet.ProtuStrankaListFormated>
  <DomainObject.Predmet.ProtuStrankaListFormatedOIB>
    <izvorni_sadrzaj>
      <item>VIKTOR KAMEN j.d.o.o., OIB 18234921343</item>
    </izvorni_sadrzaj>
    <derivirana_varijabla naziv="DomainObject.Predmet.ProtuStrankaListFormatedOIB_1">
      <item>VIKTOR KAMEN j.d.o.o., OIB 18234921343</item>
    </derivirana_varijabla>
  </DomainObject.Predmet.ProtuStrankaListFormatedOIB>
  <DomainObject.Predmet.ProtuStrankaListFormatedWithAdress>
    <izvorni_sadrzaj>
      <item>VIKTOR KAMEN j.d.o.o., Nikole Jurišića 57, 23000 Zadar</item>
    </izvorni_sadrzaj>
    <derivirana_varijabla naziv="DomainObject.Predmet.ProtuStrankaListFormatedWithAdress_1">
      <item>VIKTOR KAMEN j.d.o.o., Nikole Jurišića 57, 23000 Zadar</item>
    </derivirana_varijabla>
  </DomainObject.Predmet.ProtuStrankaListFormatedWithAdress>
  <DomainObject.Predmet.ProtuStrankaListFormatedWithAdressOIB>
    <izvorni_sadrzaj>
      <item>VIKTOR KAMEN j.d.o.o., OIB 18234921343, Nikole Jurišića 57, 23000 Zadar</item>
    </izvorni_sadrzaj>
    <derivirana_varijabla naziv="DomainObject.Predmet.ProtuStrankaListFormatedWithAdressOIB_1">
      <item>VIKTOR KAMEN j.d.o.o., OIB 18234921343, Nikole Jurišića 57, 23000 Zadar</item>
    </derivirana_varijabla>
  </DomainObject.Predmet.ProtuStrankaListFormatedWithAdressOIB>
  <DomainObject.Predmet.ProtuStrankaListNazivFormated>
    <izvorni_sadrzaj>
      <item>VIKTOR KAMEN j.d.o.o.</item>
    </izvorni_sadrzaj>
    <derivirana_varijabla naziv="DomainObject.Predmet.ProtuStrankaListNazivFormated_1">
      <item>VIKTOR KAMEN j.d.o.o.</item>
    </derivirana_varijabla>
  </DomainObject.Predmet.ProtuStrankaListNazivFormated>
  <DomainObject.Predmet.ProtuStrankaListNazivFormatedOIB>
    <izvorni_sadrzaj>
      <item>VIKTOR KAMEN j.d.o.o., OIB 18234921343</item>
    </izvorni_sadrzaj>
    <derivirana_varijabla naziv="DomainObject.Predmet.ProtuStrankaListNazivFormatedOIB_1">
      <item>VIKTOR KAMEN j.d.o.o., OIB 18234921343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VIKTOR KAMEN j.d.o.o.</izvorni_sadrzaj>
    <derivirana_varijabla naziv="DomainObject.Predmet.ProtustrankaIDrugi_1">VIKTOR KAMEN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VIKTOR KAMEN j.d.o.o., OIB 18234921343, Nikole Jurišića 57, 23000 Zadar</izvorni_sadrzaj>
    <derivirana_varijabla naziv="DomainObject.Predmet.ProtustrankaIDrugiAdressOIB_1">VIKTOR KAMEN j.d.o.o., OIB 18234921343, Nikole Jurišića 57,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VIKTOR KAMEN j.d.o.o.</item>
    </izvorni_sadrzaj>
    <derivirana_varijabla naziv="DomainObject.Predmet.SudioniciListNaziv_1">
      <item>FINA</item>
      <item>VIKTOR KAMEN j.d.o.o.</item>
    </derivirana_varijabla>
  </DomainObject.Predmet.SudioniciListNaziv>
  <DomainObject.Predmet.SudioniciListAdressOIB>
    <izvorni_sadrzaj>
      <item>FINA, OIB 85821130368</item>
      <item>VIKTOR KAMEN j.d.o.o., OIB 18234921343, Nikole Jurišića 57,23000 Zadar</item>
    </izvorni_sadrzaj>
    <derivirana_varijabla naziv="DomainObject.Predmet.SudioniciListAdressOIB_1">
      <item>FINA, OIB 85821130368</item>
      <item>VIKTOR KAMEN j.d.o.o., OIB 18234921343, Nikole Jurišića 57,23000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18234921343</item>
    </izvorni_sadrzaj>
    <derivirana_varijabla naziv="DomainObject.Predmet.SudioniciListNazivOIB_1">
      <item>, OIB 85821130368</item>
      <item>, OIB 18234921343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4B44D-C1CE-4010-9B47-E8C426496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124</properties:Words>
  <properties:Characters>725</properties:Characters>
  <properties:Lines>26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2018-07-17T06:20:00Z</dcterms:created>
  <dc:creator>Administrator</dc:creator>
  <cp:lastModifiedBy>Merlina Klišmanić</cp:lastModifiedBy>
  <cp:lastPrinted>2018-07-16T09:31:00Z</cp:lastPrinted>
  <dcterms:modified xmlns:xsi="http://www.w3.org/2001/XMLSchema-instance" xsi:type="dcterms:W3CDTF">2018-07-17T11:41:00Z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(St-239-18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