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5c01" w14:paraId="24d5c01" w:rsidRDefault="001F651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651B" w:rsidP="001F651B" w:rsidR="00AE649C">
      <w:pPr>
        <w:pStyle w:val="NormaleSPIS"/>
        <w:spacing w:after="0"/>
      </w:pPr>
      <w:r>
        <w:t xml:space="preserve">       Republika Hrvatska</w:t>
      </w:r>
    </w:p>
    <w:p w:rsidRDefault="001F651B" w:rsidP="001F651B" w:rsidR="001F651B">
      <w:pPr>
        <w:pStyle w:val="NormaleSPIS"/>
        <w:spacing w:after="0"/>
      </w:pPr>
      <w:r>
        <w:t xml:space="preserve">     Trgovački sud u Bjelovaru</w:t>
      </w:r>
    </w:p>
    <w:p w:rsidRDefault="001F651B" w:rsidP="001F651B" w:rsidR="001F651B">
      <w:pPr>
        <w:pStyle w:val="NormaleSPIS"/>
        <w:spacing w:after="0"/>
      </w:pPr>
      <w:r>
        <w:t>Bjelovar, Šetalište dr.I.Lebovića 42.</w:t>
      </w:r>
    </w:p>
    <w:p w:rsidRDefault="001F651B" w:rsidP="001F651B" w:rsidR="001F651B">
      <w:pPr>
        <w:pStyle w:val="NormaleSPIS"/>
        <w:jc w:val="right"/>
        <w:rPr>
          <w:noProof/>
        </w:rPr>
      </w:pPr>
      <w:r>
        <w:rPr>
          <w:noProof/>
        </w:rPr>
        <w:t xml:space="preserve"> Poslovni broj: 7 St-703/2018-10</w:t>
      </w:r>
    </w:p>
    <w:p w:rsidRDefault="001F651B" w:rsidP="001F651B" w:rsidR="001F651B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1F651B" w:rsidP="001F651B" w:rsidR="001F651B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1F651B" w:rsidP="001F651B" w:rsidR="001F651B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Bjelovar, za otvaranje stečajnog postupka nad dužnikom</w:t>
      </w:r>
      <w:r>
        <w:rPr>
          <w:lang w:eastAsia="hr-HR"/>
        </w:rPr>
        <w:t xml:space="preserve"> TEA d.o.o. za trgovinu, proizvodnju i usluge iz Garešnice, Vladimira Nazora 6, MBS 010082930, OIB 45329183796, 13</w:t>
      </w:r>
      <w:r>
        <w:t>. studenog</w:t>
      </w:r>
      <w:r>
        <w:rPr>
          <w:noProof/>
        </w:rPr>
        <w:t xml:space="preserve"> 2018.</w:t>
      </w:r>
    </w:p>
    <w:p w:rsidRDefault="001F651B" w:rsidP="001F651B" w:rsidR="001F651B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1F651B" w:rsidP="001F651B" w:rsidR="001F651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>1.Pokreće se prethodni postupak radi utvrđivanja uvjeta za otvaranje stečajnog postupka nad dužnikom TEA d.o.o. za trgovinu, proizvodnju i usluge iz Garešnice, Vladimira Nazora 6, MBS 010082930, OIB 45329183796.</w:t>
      </w:r>
    </w:p>
    <w:p w:rsidRDefault="001F651B" w:rsidP="001F651B" w:rsidR="001F651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1F651B" w:rsidP="001F651B" w:rsidR="001F651B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siječnja 2019. godine u 10,00 sati, u ovome sudu u Bjelovaru, Šetalište dr. Ivše Lebovića 42, sudnica br. 2, na koje se pozivaju dostavom ovoga rješenja:</w:t>
      </w:r>
    </w:p>
    <w:p w:rsidRDefault="001F651B" w:rsidP="001F651B" w:rsidR="001F651B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1F651B" w:rsidP="001F651B" w:rsidR="001F651B">
      <w:pPr>
        <w:ind w:left="851"/>
        <w:jc w:val="both"/>
        <w:rPr>
          <w:noProof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>Damir Tkalac iz Garešnice, Vladimira Nazora 12.</w:t>
      </w:r>
    </w:p>
    <w:p w:rsidRDefault="001F651B" w:rsidP="001F651B" w:rsidR="001F651B">
      <w:pPr>
        <w:ind w:firstLine="720"/>
        <w:jc w:val="both"/>
        <w:rPr>
          <w:noProof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1F651B" w:rsidP="001F651B" w:rsidR="001F651B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1F651B" w:rsidP="001F651B" w:rsidR="001F651B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1F651B" w:rsidP="001F651B" w:rsidR="001F651B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Podružnica Bjelovar, prijedlog za pokretanje stečajnog postupka nad dužnikom. </w:t>
      </w:r>
      <w:r>
        <w:t xml:space="preserve">U prijedlogu navodi da na dan 16.07.2018. dužnik u Očevidniku redoslijeda osnova za plaćanje ima evidentirane neizvršene osnove za plaćanje u neprekinutom razdoblju od 120 dana, u ukupnom iznosu od 16.786,93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1F651B" w:rsidP="001F651B" w:rsidR="001F651B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1F651B" w:rsidP="001F651B" w:rsidR="001F651B">
      <w:pPr>
        <w:spacing w:after="0"/>
        <w:ind w:firstLine="851"/>
        <w:jc w:val="center"/>
      </w:pPr>
      <w:r>
        <w:lastRenderedPageBreak/>
        <w:t>2</w:t>
      </w:r>
    </w:p>
    <w:p w:rsidRDefault="001F651B" w:rsidP="001F651B" w:rsidR="001F651B">
      <w:pPr>
        <w:ind w:firstLine="851"/>
        <w:jc w:val="right"/>
      </w:pPr>
      <w:r>
        <w:t>Poslovni broj:7 St-703/2018-10</w:t>
      </w:r>
    </w:p>
    <w:p w:rsidRDefault="001F651B" w:rsidP="001F651B" w:rsidR="001F651B">
      <w:pPr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1F651B" w:rsidP="001F651B" w:rsidR="001F651B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F651B" w:rsidP="001F651B" w:rsidR="001F651B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</w:t>
      </w:r>
      <w:bookmarkStart w:name="_GoBack" w:id="0"/>
      <w:bookmarkEnd w:id="0"/>
      <w:r>
        <w:rPr>
          <w:noProof/>
        </w:rPr>
        <w:t xml:space="preserve">       </w:t>
      </w:r>
    </w:p>
    <w:p w:rsidRDefault="001F651B" w:rsidP="001F651B" w:rsidR="001F651B">
      <w:pPr>
        <w:jc w:val="center"/>
        <w:outlineLvl w:val="0"/>
        <w:rPr>
          <w:noProof/>
        </w:rPr>
      </w:pPr>
      <w:r>
        <w:rPr>
          <w:noProof/>
        </w:rPr>
        <w:t xml:space="preserve">Bjelovar 13. studenog 2018. </w:t>
      </w:r>
    </w:p>
    <w:p w:rsidRDefault="001F651B" w:rsidP="001F651B" w:rsidR="001F651B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t xml:space="preserve">             </w:t>
      </w:r>
      <w:r>
        <w:rPr>
          <w:noProof/>
        </w:rPr>
        <w:t xml:space="preserve">   S u d a c</w:t>
      </w:r>
    </w:p>
    <w:p w:rsidRDefault="001F651B" w:rsidP="001F651B" w:rsidR="001F651B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</w:t>
      </w:r>
      <w:r>
        <w:rPr>
          <w:noProof/>
        </w:rPr>
        <w:t xml:space="preserve">            </w:t>
      </w:r>
      <w:r>
        <w:rPr>
          <w:noProof/>
        </w:rPr>
        <w:t xml:space="preserve"> Tomislav Mrazović,v.r.</w:t>
      </w:r>
    </w:p>
    <w:p w:rsidRDefault="001F651B" w:rsidP="001F651B" w:rsidR="001F651B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 xml:space="preserve">            </w:t>
      </w:r>
      <w:r>
        <w:rPr>
          <w:noProof/>
        </w:rPr>
        <w:t xml:space="preserve">    Za točnost otpravka-ovlašteni služebnik</w:t>
      </w:r>
    </w:p>
    <w:p w:rsidRDefault="001F651B" w:rsidP="001F651B" w:rsidR="001F651B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              </w:t>
      </w:r>
      <w:r>
        <w:rPr>
          <w:noProof/>
        </w:rPr>
        <w:t>Jasmina Tubić</w:t>
      </w:r>
    </w:p>
    <w:p w:rsidRDefault="001F651B" w:rsidP="001F651B" w:rsidR="001F651B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1F651B" w:rsidP="001F651B" w:rsidR="001F651B">
      <w:pPr>
        <w:jc w:val="both"/>
      </w:pPr>
    </w:p>
    <w:p w:rsidRDefault="001F651B" w:rsidP="001F651B" w:rsidR="001F651B">
      <w:pPr>
        <w:jc w:val="both"/>
        <w:rPr>
          <w:noProof/>
        </w:rPr>
      </w:pPr>
    </w:p>
    <w:p w:rsidRDefault="001F651B" w:rsidP="001F651B" w:rsidR="001F651B">
      <w:pPr>
        <w:jc w:val="both"/>
        <w:rPr>
          <w:noProof/>
        </w:rPr>
      </w:pPr>
    </w:p>
    <w:p w:rsidRDefault="001F651B" w:rsidP="001F651B" w:rsidR="001F651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51B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82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St-703/2018-10</izvorni_sadrzaj>
    <derivirana_varijabla naziv="DomainObject.Oznaka_1">St-703/2018-10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St-703/2018</izvorni_sadrzaj>
    <derivirana_varijabla naziv="DomainObject.Predmet.OznakaBroj_1">St-703/2018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društvo s ograničenom odgovornošću za trgovinu, proizvodnju i usluge</izvorni_sadrzaj>
    <derivirana_varijabla naziv="DomainObject.Predmet.ProtustrankaFormated_1">  TEA društvo s ograničenom odgovornošću za trgovinu, proizvodnju i usluge</derivirana_varijabla>
  </DomainObject.Predmet.ProtustrankaFormated>
  <DomainObject.Predmet.ProtustrankaFormatedOIB>
    <izvorni_sadrzaj>  TEA društvo s ograničenom odgovornošću za trgovinu, proizvodnju i usluge, OIB 45329183796</izvorni_sadrzaj>
    <derivirana_varijabla naziv="DomainObject.Predmet.ProtustrankaFormatedOIB_1">  TEA društvo s ograničenom odgovornošću za trgovinu, proizvodnju i usluge, OIB 45329183796</derivirana_varijabla>
  </DomainObject.Predmet.ProtustrankaFormatedOIB>
  <DomainObject.Predmet.ProtustrankaFormatedWithAdress>
    <izvorni_sadrzaj> TEA društvo s ograničenom odgovornošću za trgovinu, proizvodnju i usluge, Vladimira Nazora 6, 43280 Garešnica</izvorni_sadrzaj>
    <derivirana_varijabla naziv="DomainObject.Predmet.ProtustrankaFormatedWithAdress_1"> TEA društvo s ograničenom odgovornošću za trgovinu, proizvodnju i usluge, Vladimira Nazora 6, 43280 Garešnica</derivirana_varijabla>
  </DomainObject.Predmet.ProtustrankaFormatedWithAdress>
  <DomainObject.Predmet.ProtustrankaFormatedWithAdressOIB>
    <izvorni_sadrzaj> TEA društvo s ograničenom odgovornošću za trgovinu, proizvodnju i usluge, OIB 45329183796, Vladimira Nazora 6, 43280 Garešnica</izvorni_sadrzaj>
    <derivirana_varijabla naziv="DomainObject.Predmet.ProtustrankaFormatedWithAdressOIB_1"> TEA društvo s ograničenom odgovornošću za trgovinu, proizvodnju i usluge, OIB 45329183796, Vladimira Nazora 6, 43280 Garešnica</derivirana_varijabla>
  </DomainObject.Predmet.ProtustrankaFormatedWithAdressOIB>
  <DomainObject.Predmet.ProtustrankaWithAdress>
    <izvorni_sadrzaj>TEA društvo s ograničenom odgovornošću za trgovinu, proizvodnju i usluge Vladimira Nazora 6, 43280 Garešnica</izvorni_sadrzaj>
    <derivirana_varijabla naziv="DomainObject.Predmet.ProtustrankaWithAdress_1">TEA društvo s ograničenom odgovornošću za trgovinu, proizvodnju i usluge Vladimira Nazora 6, 43280 Garešnica</derivirana_varijabla>
  </DomainObject.Predmet.ProtustrankaWithAdress>
  <DomainObject.Predmet.ProtustrankaWithAdressOIB>
    <izvorni_sadrzaj>TEA društvo s ograničenom odgovornošću za trgovinu, proizvodnju i usluge, OIB 45329183796, Vladimira Nazora 6, 43280 Garešnica</izvorni_sadrzaj>
    <derivirana_varijabla naziv="DomainObject.Predmet.ProtustrankaWithAdressOIB_1">TEA društvo s ograničenom odgovornošću za trgovinu, proizvodnju i usluge, OIB 45329183796, Vladimira Nazora 6, 43280 Garešnica</derivirana_varijabla>
  </DomainObject.Predmet.ProtustrankaWithAdressOIB>
  <DomainObject.Predmet.ProtustrankaNazivFormated>
    <izvorni_sadrzaj>TEA društvo s ograničenom odgovornošću za trgovinu, proizvodnju i usluge</izvorni_sadrzaj>
    <derivirana_varijabla naziv="DomainObject.Predmet.ProtustrankaNazivFormated_1">TEA društvo s ograničenom odgovornošću za trgovinu, proizvodnju i usluge</derivirana_varijabla>
  </DomainObject.Predmet.ProtustrankaNazivFormated>
  <DomainObject.Predmet.ProtustrankaNazivFormatedOIB>
    <izvorni_sadrzaj>TEA društvo s ograničenom odgovornošću za trgovinu, proizvodnju i usluge, OIB 45329183796</izvorni_sadrzaj>
    <derivirana_varijabla naziv="DomainObject.Predmet.ProtustrankaNazivFormatedOIB_1">TEA društvo s ograničenom odgovornošću za trgovinu, proizvodnju i usluge, OIB 45329183796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TEA društvo s ograničenom odgovornošću za trgovinu, proizvodnju i usluge</item>
    </izvorni_sadrzaj>
    <derivirana_varijabla naziv="DomainObject.Predmet.ProtuStrankaListFormated_1">
      <item>TEA društvo s ograničenom odgovornošću za trgovinu, proizvodnju i usluge</item>
    </derivirana_varijabla>
  </DomainObject.Predmet.ProtuStrankaListFormated>
  <DomainObject.Predmet.ProtuStrankaListFormatedOIB>
    <izvorni_sadrzaj>
      <item>TEA društvo s ograničenom odgovornošću za trgovinu, proizvodnju i usluge, OIB 45329183796</item>
    </izvorni_sadrzaj>
    <derivirana_varijabla naziv="DomainObject.Predmet.ProtuStrankaListFormatedOIB_1">
      <item>TEA društvo s ograničenom odgovornošću za trgovinu, proizvodnju i usluge, OIB 45329183796</item>
    </derivirana_varijabla>
  </DomainObject.Predmet.ProtuStrankaListFormatedOIB>
  <DomainObject.Predmet.ProtuStrankaListFormatedWithAdress>
    <izvorni_sadrzaj>
      <item>TEA društvo s ograničenom odgovornošću za trgovinu, proizvodnju i usluge, Vladimira Nazora 6, 43280 Garešnica</item>
    </izvorni_sadrzaj>
    <derivirana_varijabla naziv="DomainObject.Predmet.ProtuStrankaListFormatedWithAdress_1">
      <item>TEA društvo s ograničenom odgovornošću za trgovinu, proizvodnju i usluge, Vladimira Nazora 6, 43280 Garešnica</item>
    </derivirana_varijabla>
  </DomainObject.Predmet.ProtuStrankaListFormatedWithAdress>
  <DomainObject.Predmet.ProtuStrankaListFormatedWithAdressOIB>
    <izvorni_sadrzaj>
      <item>TEA društvo s ograničenom odgovornošću za trgovinu, proizvodnju i usluge, OIB 45329183796, Vladimira Nazora 6, 43280 Garešnica</item>
    </izvorni_sadrzaj>
    <derivirana_varijabla naziv="DomainObject.Predmet.ProtuStrankaListFormatedWithAdressOIB_1">
      <item>TEA društvo s ograničenom odgovornošću za trgovinu, proizvodnju i usluge, OIB 45329183796, Vladimira Nazora 6, 43280 Garešnica</item>
    </derivirana_varijabla>
  </DomainObject.Predmet.ProtuStrankaListFormatedWithAdressOIB>
  <DomainObject.Predmet.ProtuStrankaListNazivFormated>
    <izvorni_sadrzaj>
      <item>TEA društvo s ograničenom odgovornošću za trgovinu, proizvodnju i usluge</item>
    </izvorni_sadrzaj>
    <derivirana_varijabla naziv="DomainObject.Predmet.ProtuStrankaListNazivFormated_1">
      <item>TEA društvo s ograničenom odgovornošću za trgovinu, proizvodnju i usluge</item>
    </derivirana_varijabla>
  </DomainObject.Predmet.ProtuStrankaListNazivFormated>
  <DomainObject.Predmet.ProtuStrankaListNazivFormatedOIB>
    <izvorni_sadrzaj>
      <item>TEA društvo s ograničenom odgovornošću za trgovinu, proizvodnju i usluge, OIB 45329183796</item>
    </izvorni_sadrzaj>
    <derivirana_varijabla naziv="DomainObject.Predmet.ProtuStrankaListNazivFormatedOIB_1">
      <item>TEA društvo s ograničenom odgovornošću za trgovinu, proizvodnju i usluge, OIB 45329183796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St-703/2018-10</izvorni_sadrzaj>
    <derivirana_varijabla naziv="DomainObject.PoslovniBrojDokumenta_1">St-703/2018-10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TEA društvo s ograničenom odgovornošću za trgovinu, proizvodnju i usluge</izvorni_sadrzaj>
    <derivirana_varijabla naziv="DomainObject.Predmet.ProtustrankaIDrugi_1">TEA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TEA društvo s ograničenom odgovornošću za trgovinu, proizvodnju i usluge, OIB 45329183796, Vladimira Nazora 6, 43280 Garešnica</izvorni_sadrzaj>
    <derivirana_varijabla naziv="DomainObject.Predmet.ProtustrankaIDrugiAdressOIB_1">TEA društvo s ograničenom odgovornošću za trgovinu, proizvodnju i usluge, OIB 45329183796, Vladimira Nazora 6,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TEA društvo s ograničenom odgovornošću za trgovinu, proizvodnju i usluge</item>
    </izvorni_sadrzaj>
    <derivirana_varijabla naziv="DomainObject.Predmet.SudioniciListNaziv_1">
      <item>FINA, RC ZAGREB, Podružnica BJELOVAR</item>
      <item>TEA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TEA društvo s ograničenom odgovornošću za trgovinu, proizvodnju i usluge, OIB 45329183796, Vladimira Nazora 6,43280 Garešnica</item>
    </izvorni_sadrzaj>
    <derivirana_varijabla naziv="DomainObject.Predmet.SudioniciListAdressOIB_1">
      <item>FINA, RC ZAGREB, Podružnica BJELOVAR, OIB 85821130368, F. Supila 4,43000 Bjelovar</item>
      <item>TEA društvo s ograničenom odgovornošću za trgovinu, proizvodnju i usluge, OIB 45329183796, Vladimira Nazora 6,43280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4C315-4748-4D38-80A7-CA0E5B2B7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2805</properties:Characters>
  <properties:Lines>61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St-703/2018-10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