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E69A6" w14:paraId="5DF53BDB" w:rsidRDefault="00054CF0" w:rsidP="002D429E" w:rsidR="00054CF0" w:rsidRPr="00DE7050">
      <w:pPr>
        <w:spacing w:lineRule="auto" w:line="360"/>
        <w:ind w:firstLine="709"/>
        <w:jc w:val="both"/>
        <w15:collapsed w:val="false"/>
      </w:pPr>
      <w:bookmarkStart w:name="_GoBack" w:id="0"/>
      <w:bookmarkEnd w:id="0"/>
      <w:r w:rsidRPr="00DE7050">
        <w:t xml:space="preserve">Stečajni upravitelj u stečajnom postupku </w:t>
      </w:r>
      <w:r>
        <w:t xml:space="preserve">pod brojem </w:t>
      </w:r>
      <w:proofErr w:type="spellStart"/>
      <w:r w:rsidR="008F0C57" w:rsidRPr="008F0C57">
        <w:t>1768</w:t>
      </w:r>
      <w:proofErr w:type="spellEnd"/>
      <w:r w:rsidR="008F0C57" w:rsidRPr="008F0C57">
        <w:t>/</w:t>
      </w:r>
      <w:proofErr w:type="spellStart"/>
      <w:r w:rsidR="008F0C57" w:rsidRPr="008F0C57">
        <w:t>13</w:t>
      </w:r>
      <w:proofErr w:type="spellEnd"/>
      <w:r w:rsidR="008F0C57">
        <w:t xml:space="preserve"> </w:t>
      </w:r>
      <w:r>
        <w:t xml:space="preserve">kod Trgovačkog suda u Zagrebu, </w:t>
      </w:r>
      <w:r w:rsidRPr="00DE7050">
        <w:t>nad dužnikom</w:t>
      </w:r>
      <w:r>
        <w:t xml:space="preserve"> </w:t>
      </w:r>
      <w:proofErr w:type="spellStart"/>
      <w:r w:rsidR="008F0C57" w:rsidRPr="008F0C57">
        <w:t>Tavers</w:t>
      </w:r>
      <w:proofErr w:type="spellEnd"/>
      <w:r w:rsidR="008F0C57" w:rsidRPr="008F0C57">
        <w:t xml:space="preserve"> d.o.o. u stečaju</w:t>
      </w:r>
      <w:r w:rsidR="008F0C57">
        <w:t>,</w:t>
      </w:r>
      <w:r w:rsidR="008F0C57" w:rsidRPr="008F0C57">
        <w:t xml:space="preserve"> </w:t>
      </w:r>
      <w:r w:rsidRPr="00DE7050">
        <w:t xml:space="preserve">objavljuje </w:t>
      </w:r>
    </w:p>
    <w:p w14:textId="77777777" w14:paraId="2406335A" w:rsidRDefault="00054CF0" w:rsidP="00054CF0" w:rsidR="00054CF0">
      <w:pPr>
        <w:jc w:val="both"/>
        <w:rPr>
          <w:b/>
          <w:bCs/>
        </w:rPr>
      </w:pPr>
    </w:p>
    <w:p w14:textId="77777777" w14:paraId="1CECC1AA" w:rsidRDefault="00054CF0" w:rsidP="00054CF0" w:rsidR="00054CF0" w:rsidRPr="00DE7050">
      <w:pPr>
        <w:jc w:val="center"/>
      </w:pPr>
      <w:r>
        <w:rPr>
          <w:b/>
          <w:bCs/>
        </w:rPr>
        <w:t xml:space="preserve">ZAVRŠNI </w:t>
      </w:r>
      <w:r w:rsidRPr="00DE7050">
        <w:rPr>
          <w:b/>
          <w:bCs/>
        </w:rPr>
        <w:t>DIOBNI POPIS</w:t>
      </w:r>
    </w:p>
    <w:p w14:textId="77777777" w14:paraId="41CE528D" w:rsidRDefault="00054CF0" w:rsidP="00054CF0" w:rsidR="00054CF0">
      <w:pPr>
        <w:jc w:val="both"/>
      </w:pPr>
    </w:p>
    <w:p w14:textId="77777777" w14:paraId="2341C31E" w:rsidRDefault="00054CF0" w:rsidP="002D429E" w:rsidR="00054CF0">
      <w:pPr>
        <w:spacing w:lineRule="auto" w:line="360"/>
        <w:ind w:firstLine="709"/>
        <w:jc w:val="both"/>
      </w:pPr>
      <w:r>
        <w:tab/>
      </w:r>
      <w:proofErr w:type="spellStart"/>
      <w:r>
        <w:t>1.Popis</w:t>
      </w:r>
      <w:proofErr w:type="spellEnd"/>
      <w:r>
        <w:t xml:space="preserve"> utvrđenih tražbina</w:t>
      </w:r>
    </w:p>
    <w:p w14:textId="77777777" w14:paraId="2CE70BD9" w:rsidRDefault="00054CF0" w:rsidP="002D429E" w:rsidR="00054CF0">
      <w:pPr>
        <w:spacing w:lineRule="auto" w:line="360"/>
        <w:ind w:firstLine="709"/>
        <w:jc w:val="both"/>
      </w:pPr>
      <w:r>
        <w:tab/>
        <w:t>prvi viši isplatni red</w:t>
      </w:r>
    </w:p>
    <w:p w14:textId="77777777" w14:paraId="36BE5548" w:rsidRDefault="00054CF0" w:rsidP="00054CF0" w:rsidR="00054CF0">
      <w:pPr>
        <w:jc w:val="both"/>
      </w:pPr>
    </w:p>
    <w:tbl>
      <w:tblPr>
        <w:tblStyle w:val="Reetkatablice"/>
        <w:tblW w:type="auto" w:w="0"/>
        <w:tblInd w:type="dxa" w:w="288"/>
        <w:tblLayout w:type="fixed"/>
        <w:tblLook w:val="01E0" w:noVBand="0" w:noHBand="0" w:lastColumn="1" w:firstColumn="1" w:lastRow="1" w:firstRow="1"/>
      </w:tblPr>
      <w:tblGrid>
        <w:gridCol w:w="576"/>
        <w:gridCol w:w="5932"/>
        <w:gridCol w:w="2127"/>
      </w:tblGrid>
      <w:tr w14:textId="77777777" w14:paraId="028DB7CC" w:rsidTr="00DF3927" w:rsidR="00DF3927">
        <w:tc>
          <w:tcPr>
            <w:tcW w:type="dxa" w:w="576"/>
          </w:tcPr>
          <w:p w14:textId="77777777" w14:paraId="3EDA6FA4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Redbr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932"/>
          </w:tcPr>
          <w:p w14:textId="77777777" w14:paraId="7474593F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vjerovnik i adresa</w:t>
            </w:r>
          </w:p>
        </w:tc>
        <w:tc>
          <w:tcPr>
            <w:tcW w:type="dxa" w:w="2127"/>
          </w:tcPr>
          <w:p w14:textId="77777777" w14:paraId="2E90C2CB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Iznos tražbine </w:t>
            </w:r>
          </w:p>
        </w:tc>
      </w:tr>
      <w:tr w14:textId="77777777" w14:paraId="76224908" w:rsidTr="00DF3927" w:rsidR="00DF3927">
        <w:tc>
          <w:tcPr>
            <w:tcW w:type="dxa" w:w="576"/>
          </w:tcPr>
          <w:p w14:textId="578C1FCF" w14:paraId="11D0BC9E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type="dxa" w:w="5932"/>
          </w:tcPr>
          <w:p w14:textId="1485EC35" w14:paraId="3A40AB72" w:rsidRDefault="00DF3927" w:rsidP="008F0C57" w:rsidR="00DF3927" w:rsidRPr="00464191">
            <w:pPr>
              <w:tabs>
                <w:tab w:pos="480" w:val="left"/>
              </w:tabs>
              <w:rPr>
                <w:sz w:val="22"/>
                <w:szCs w:val="22"/>
              </w:rPr>
            </w:pPr>
            <w:r w:rsidRPr="008F0C57">
              <w:rPr>
                <w:sz w:val="22"/>
                <w:szCs w:val="22"/>
              </w:rPr>
              <w:t>Ministarstvo financija, Porezna uprava, Područni ured Karlovac</w:t>
            </w:r>
          </w:p>
        </w:tc>
        <w:tc>
          <w:tcPr>
            <w:tcW w:type="dxa" w:w="2127"/>
          </w:tcPr>
          <w:p w14:textId="77777777" w14:paraId="6C78609E" w:rsidRDefault="00DF3927" w:rsidP="00DF3927" w:rsidR="00DF3927" w:rsidRPr="008F0C57">
            <w:pPr>
              <w:jc w:val="right"/>
              <w:rPr>
                <w:sz w:val="22"/>
                <w:szCs w:val="22"/>
              </w:rPr>
            </w:pPr>
            <w:proofErr w:type="spellStart"/>
            <w:r w:rsidRPr="008F0C57">
              <w:rPr>
                <w:sz w:val="22"/>
                <w:szCs w:val="22"/>
              </w:rPr>
              <w:t>457.404</w:t>
            </w:r>
            <w:proofErr w:type="spellEnd"/>
            <w:r w:rsidRPr="008F0C57">
              <w:rPr>
                <w:sz w:val="22"/>
                <w:szCs w:val="22"/>
              </w:rPr>
              <w:t>,</w:t>
            </w:r>
            <w:proofErr w:type="spellStart"/>
            <w:r w:rsidRPr="008F0C57">
              <w:rPr>
                <w:sz w:val="22"/>
                <w:szCs w:val="22"/>
              </w:rPr>
              <w:t>27</w:t>
            </w:r>
            <w:proofErr w:type="spellEnd"/>
          </w:p>
          <w:p w14:textId="77777777" w14:paraId="5DFE0C14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</w:p>
        </w:tc>
      </w:tr>
    </w:tbl>
    <w:p w14:textId="77777777" w14:paraId="1C58BC15" w:rsidRDefault="00054CF0" w:rsidP="00054CF0" w:rsidR="00054CF0">
      <w:pPr>
        <w:ind w:firstLine="705"/>
        <w:jc w:val="both"/>
      </w:pPr>
    </w:p>
    <w:p w14:textId="77777777" w14:paraId="133434FE" w:rsidRDefault="00054CF0" w:rsidP="00054CF0" w:rsidR="00054CF0">
      <w:pPr>
        <w:jc w:val="both"/>
      </w:pPr>
      <w:r>
        <w:tab/>
        <w:t>drugi viši isplatni red</w:t>
      </w:r>
    </w:p>
    <w:p w14:textId="77777777" w14:paraId="54E1B310" w:rsidRDefault="00054CF0" w:rsidP="00054CF0" w:rsidR="00054CF0">
      <w:pPr>
        <w:jc w:val="both"/>
      </w:pPr>
    </w:p>
    <w:tbl>
      <w:tblPr>
        <w:tblStyle w:val="Reetkatablice"/>
        <w:tblW w:type="auto" w:w="0"/>
        <w:tblInd w:type="dxa" w:w="288"/>
        <w:tblLayout w:type="fixed"/>
        <w:tblLook w:val="01E0" w:noVBand="0" w:noHBand="0" w:lastColumn="1" w:firstColumn="1" w:lastRow="1" w:firstRow="1"/>
      </w:tblPr>
      <w:tblGrid>
        <w:gridCol w:w="576"/>
        <w:gridCol w:w="5932"/>
        <w:gridCol w:w="2127"/>
      </w:tblGrid>
      <w:tr w14:textId="77777777" w14:paraId="2246B8C7" w:rsidTr="00DF3927" w:rsidR="00DF3927">
        <w:tc>
          <w:tcPr>
            <w:tcW w:type="dxa" w:w="576"/>
          </w:tcPr>
          <w:p w14:textId="77777777" w14:paraId="719F4EE4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Redbr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932"/>
          </w:tcPr>
          <w:p w14:textId="77777777" w14:paraId="7EE6D0F7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vjerovnik i adresa</w:t>
            </w:r>
          </w:p>
        </w:tc>
        <w:tc>
          <w:tcPr>
            <w:tcW w:type="dxa" w:w="2127"/>
          </w:tcPr>
          <w:p w14:textId="77777777" w14:paraId="77EB8B2A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Iznos tražbine </w:t>
            </w:r>
          </w:p>
        </w:tc>
      </w:tr>
      <w:tr w14:textId="77777777" w14:paraId="22F34BDA" w:rsidTr="00DF3927" w:rsidR="00DF3927" w:rsidRPr="00DF3927">
        <w:tblPrEx>
          <w:tblLook w:val="04A0" w:noVBand="1" w:noHBand="0" w:lastColumn="0" w:firstColumn="1" w:lastRow="0" w:firstRow="1"/>
        </w:tblPrEx>
        <w:trPr>
          <w:trHeight w:val="418"/>
        </w:trPr>
        <w:tc>
          <w:tcPr>
            <w:tcW w:type="dxa" w:w="576"/>
            <w:noWrap/>
            <w:hideMark/>
          </w:tcPr>
          <w:p w14:textId="77777777" w14:paraId="6166109A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</w:t>
            </w:r>
          </w:p>
        </w:tc>
        <w:tc>
          <w:tcPr>
            <w:tcW w:type="dxa" w:w="5932"/>
            <w:hideMark/>
          </w:tcPr>
          <w:p w14:textId="77777777" w14:paraId="2397E0A1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BERNER</w:t>
            </w:r>
            <w:proofErr w:type="spellEnd"/>
            <w:r w:rsidRPr="00DF3927">
              <w:rPr>
                <w:lang w:val="en-US"/>
              </w:rPr>
              <w:t xml:space="preserve"> d.o.o., </w:t>
            </w:r>
            <w:proofErr w:type="spellStart"/>
            <w:r w:rsidRPr="00DF3927">
              <w:rPr>
                <w:lang w:val="en-US"/>
              </w:rPr>
              <w:t>Majstorska</w:t>
            </w:r>
            <w:proofErr w:type="spellEnd"/>
            <w:r w:rsidRPr="00DF3927">
              <w:rPr>
                <w:lang w:val="en-US"/>
              </w:rPr>
              <w:t xml:space="preserve"> 9,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66471923099</w:t>
            </w:r>
          </w:p>
        </w:tc>
        <w:tc>
          <w:tcPr>
            <w:tcW w:type="dxa" w:w="2127"/>
            <w:hideMark/>
          </w:tcPr>
          <w:p w14:textId="77777777" w14:paraId="14913D8F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6.699,24</w:t>
            </w:r>
          </w:p>
        </w:tc>
      </w:tr>
      <w:tr w14:textId="77777777" w14:paraId="45F5E8B2" w:rsidTr="00DF3927" w:rsidR="00DF3927" w:rsidRPr="00DF3927">
        <w:tblPrEx>
          <w:tblLook w:val="04A0" w:noVBand="1" w:noHBand="0" w:lastColumn="0" w:firstColumn="1" w:lastRow="0" w:firstRow="1"/>
        </w:tblPrEx>
        <w:trPr>
          <w:trHeight w:val="418"/>
        </w:trPr>
        <w:tc>
          <w:tcPr>
            <w:tcW w:type="dxa" w:w="576"/>
            <w:noWrap/>
            <w:hideMark/>
          </w:tcPr>
          <w:p w14:textId="77777777" w14:paraId="6AB1A6CF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2</w:t>
            </w:r>
          </w:p>
        </w:tc>
        <w:tc>
          <w:tcPr>
            <w:tcW w:type="dxa" w:w="5932"/>
            <w:hideMark/>
          </w:tcPr>
          <w:p w14:textId="77777777" w14:paraId="3C595161" w:rsidRDefault="00DF3927" w:rsidP="00DF3927" w:rsidR="00DF3927" w:rsidRPr="00DF3927">
            <w:pPr>
              <w:jc w:val="both"/>
              <w:rPr>
                <w:lang w:val="en-US"/>
              </w:rPr>
            </w:pPr>
            <w:r w:rsidRPr="00DF3927">
              <w:rPr>
                <w:lang w:val="en-US"/>
              </w:rPr>
              <w:t xml:space="preserve">CITROEN </w:t>
            </w:r>
            <w:proofErr w:type="spellStart"/>
            <w:r w:rsidRPr="00DF3927">
              <w:rPr>
                <w:lang w:val="en-US"/>
              </w:rPr>
              <w:t>HRVATSKA</w:t>
            </w:r>
            <w:proofErr w:type="spellEnd"/>
            <w:r w:rsidRPr="00DF3927">
              <w:rPr>
                <w:lang w:val="en-US"/>
              </w:rPr>
              <w:t xml:space="preserve"> d.o.o., </w:t>
            </w:r>
            <w:proofErr w:type="spellStart"/>
            <w:r w:rsidRPr="00DF3927">
              <w:rPr>
                <w:lang w:val="en-US"/>
              </w:rPr>
              <w:t>Bani</w:t>
            </w:r>
            <w:proofErr w:type="spellEnd"/>
            <w:r w:rsidRPr="00DF3927">
              <w:rPr>
                <w:lang w:val="en-US"/>
              </w:rPr>
              <w:t xml:space="preserve"> 75,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55279328758</w:t>
            </w:r>
          </w:p>
        </w:tc>
        <w:tc>
          <w:tcPr>
            <w:tcW w:type="dxa" w:w="2127"/>
            <w:hideMark/>
          </w:tcPr>
          <w:p w14:textId="77777777" w14:paraId="4993CB95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1.098.811,14</w:t>
            </w:r>
          </w:p>
        </w:tc>
      </w:tr>
      <w:tr w14:textId="77777777" w14:paraId="11A29936" w:rsidTr="00DF3927" w:rsidR="00DF3927" w:rsidRPr="00DF3927">
        <w:tblPrEx>
          <w:tblLook w:val="04A0" w:noVBand="1" w:noHBand="0" w:lastColumn="0" w:firstColumn="1" w:lastRow="0" w:firstRow="1"/>
        </w:tblPrEx>
        <w:trPr>
          <w:trHeight w:val="488"/>
        </w:trPr>
        <w:tc>
          <w:tcPr>
            <w:tcW w:type="dxa" w:w="576"/>
            <w:noWrap/>
            <w:hideMark/>
          </w:tcPr>
          <w:p w14:textId="77777777" w14:paraId="05ECDF24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3</w:t>
            </w:r>
          </w:p>
        </w:tc>
        <w:tc>
          <w:tcPr>
            <w:tcW w:type="dxa" w:w="5932"/>
            <w:hideMark/>
          </w:tcPr>
          <w:p w14:textId="77777777" w14:paraId="6B391FD3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ERSTE</w:t>
            </w:r>
            <w:proofErr w:type="spellEnd"/>
            <w:r w:rsidRPr="00DF3927">
              <w:rPr>
                <w:lang w:val="en-US"/>
              </w:rPr>
              <w:t xml:space="preserve"> &amp; </w:t>
            </w:r>
            <w:proofErr w:type="spellStart"/>
            <w:r w:rsidRPr="00DF3927">
              <w:rPr>
                <w:lang w:val="en-US"/>
              </w:rPr>
              <w:t>STEIERMÄRKISCHE</w:t>
            </w:r>
            <w:proofErr w:type="spellEnd"/>
            <w:r w:rsidRPr="00DF3927">
              <w:rPr>
                <w:lang w:val="en-US"/>
              </w:rPr>
              <w:t xml:space="preserve"> BANK </w:t>
            </w:r>
            <w:proofErr w:type="spellStart"/>
            <w:r w:rsidRPr="00DF3927">
              <w:rPr>
                <w:lang w:val="en-US"/>
              </w:rPr>
              <w:t>d.d</w:t>
            </w:r>
            <w:proofErr w:type="spellEnd"/>
            <w:r w:rsidRPr="00DF3927">
              <w:rPr>
                <w:lang w:val="en-US"/>
              </w:rPr>
              <w:t xml:space="preserve">., </w:t>
            </w:r>
            <w:proofErr w:type="spellStart"/>
            <w:r w:rsidRPr="00DF3927">
              <w:rPr>
                <w:lang w:val="en-US"/>
              </w:rPr>
              <w:t>Jadranski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trg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3a</w:t>
            </w:r>
            <w:proofErr w:type="spellEnd"/>
            <w:r w:rsidRPr="00DF3927">
              <w:rPr>
                <w:lang w:val="en-US"/>
              </w:rPr>
              <w:t xml:space="preserve">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23057039320</w:t>
            </w:r>
          </w:p>
        </w:tc>
        <w:tc>
          <w:tcPr>
            <w:tcW w:type="dxa" w:w="2127"/>
            <w:hideMark/>
          </w:tcPr>
          <w:p w14:textId="77777777" w14:paraId="0986C0E4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1.719.197,40</w:t>
            </w:r>
          </w:p>
        </w:tc>
      </w:tr>
      <w:tr w14:textId="77777777" w14:paraId="71CFB948" w:rsidTr="00DF3927" w:rsidR="00DF3927" w:rsidRPr="00DF3927">
        <w:tblPrEx>
          <w:tblLook w:val="04A0" w:noVBand="1" w:noHBand="0" w:lastColumn="0" w:firstColumn="1" w:lastRow="0" w:firstRow="1"/>
        </w:tblPrEx>
        <w:trPr>
          <w:trHeight w:val="375"/>
        </w:trPr>
        <w:tc>
          <w:tcPr>
            <w:tcW w:type="dxa" w:w="576"/>
            <w:noWrap/>
            <w:hideMark/>
          </w:tcPr>
          <w:p w14:textId="77777777" w14:paraId="25DC70CE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4</w:t>
            </w:r>
          </w:p>
        </w:tc>
        <w:tc>
          <w:tcPr>
            <w:tcW w:type="dxa" w:w="5932"/>
            <w:hideMark/>
          </w:tcPr>
          <w:p w14:textId="77777777" w14:paraId="14E04D8E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FINANCIJSKA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AGENCIJA</w:t>
            </w:r>
            <w:proofErr w:type="spellEnd"/>
            <w:r w:rsidRPr="00DF3927">
              <w:rPr>
                <w:lang w:val="en-US"/>
              </w:rPr>
              <w:t xml:space="preserve">, </w:t>
            </w:r>
            <w:proofErr w:type="spellStart"/>
            <w:r w:rsidRPr="00DF3927">
              <w:rPr>
                <w:lang w:val="en-US"/>
              </w:rPr>
              <w:t>Vrtni</w:t>
            </w:r>
            <w:proofErr w:type="spellEnd"/>
            <w:r w:rsidRPr="00DF3927">
              <w:rPr>
                <w:lang w:val="en-US"/>
              </w:rPr>
              <w:t xml:space="preserve"> put 3,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7257,30</w:t>
            </w:r>
          </w:p>
        </w:tc>
        <w:tc>
          <w:tcPr>
            <w:tcW w:type="dxa" w:w="2127"/>
            <w:hideMark/>
          </w:tcPr>
          <w:p w14:textId="77777777" w14:paraId="7C0BF555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7.257,30</w:t>
            </w:r>
          </w:p>
        </w:tc>
      </w:tr>
      <w:tr w14:textId="77777777" w14:paraId="2EE5D352" w:rsidTr="00DF3927" w:rsidR="00DF3927" w:rsidRPr="00DF3927">
        <w:tblPrEx>
          <w:tblLook w:val="04A0" w:noVBand="1" w:noHBand="0" w:lastColumn="0" w:firstColumn="1" w:lastRow="0" w:firstRow="1"/>
        </w:tblPrEx>
        <w:trPr>
          <w:trHeight w:val="585"/>
        </w:trPr>
        <w:tc>
          <w:tcPr>
            <w:tcW w:type="dxa" w:w="576"/>
            <w:noWrap/>
            <w:hideMark/>
          </w:tcPr>
          <w:p w14:textId="77777777" w14:paraId="490405A7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5</w:t>
            </w:r>
          </w:p>
        </w:tc>
        <w:tc>
          <w:tcPr>
            <w:tcW w:type="dxa" w:w="5932"/>
            <w:hideMark/>
          </w:tcPr>
          <w:p w14:textId="77777777" w14:paraId="3A59B34E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HRVATSKE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ŠUME</w:t>
            </w:r>
            <w:proofErr w:type="spellEnd"/>
            <w:r w:rsidRPr="00DF3927">
              <w:rPr>
                <w:lang w:val="en-US"/>
              </w:rPr>
              <w:t xml:space="preserve"> d.o.o., LJ. F. </w:t>
            </w:r>
            <w:proofErr w:type="spellStart"/>
            <w:r w:rsidRPr="00DF3927">
              <w:rPr>
                <w:lang w:val="en-US"/>
              </w:rPr>
              <w:t>Vukotinovića</w:t>
            </w:r>
            <w:proofErr w:type="spellEnd"/>
            <w:r w:rsidRPr="00DF3927">
              <w:rPr>
                <w:lang w:val="en-US"/>
              </w:rPr>
              <w:t xml:space="preserve"> 2,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69693144506</w:t>
            </w:r>
          </w:p>
        </w:tc>
        <w:tc>
          <w:tcPr>
            <w:tcW w:type="dxa" w:w="2127"/>
            <w:hideMark/>
          </w:tcPr>
          <w:p w14:textId="77777777" w14:paraId="1E4096CC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177.435,90</w:t>
            </w:r>
          </w:p>
        </w:tc>
      </w:tr>
      <w:tr w14:textId="77777777" w14:paraId="194B01A7" w:rsidTr="00DF3927" w:rsidR="00DF3927" w:rsidRPr="00DF3927">
        <w:tblPrEx>
          <w:tblLook w:val="04A0" w:noVBand="1" w:noHBand="0" w:lastColumn="0" w:firstColumn="1" w:lastRow="0" w:firstRow="1"/>
        </w:tblPrEx>
        <w:trPr>
          <w:trHeight w:val="571"/>
        </w:trPr>
        <w:tc>
          <w:tcPr>
            <w:tcW w:type="dxa" w:w="576"/>
            <w:noWrap/>
            <w:hideMark/>
          </w:tcPr>
          <w:p w14:textId="77777777" w14:paraId="41E8C801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6</w:t>
            </w:r>
          </w:p>
        </w:tc>
        <w:tc>
          <w:tcPr>
            <w:tcW w:type="dxa" w:w="5932"/>
            <w:hideMark/>
          </w:tcPr>
          <w:p w14:textId="77777777" w14:paraId="1A4DB8B0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KARLOVAČKA</w:t>
            </w:r>
            <w:proofErr w:type="spellEnd"/>
            <w:r w:rsidRPr="00DF3927">
              <w:rPr>
                <w:lang w:val="en-US"/>
              </w:rPr>
              <w:t xml:space="preserve"> BANKA </w:t>
            </w:r>
            <w:proofErr w:type="spellStart"/>
            <w:r w:rsidRPr="00DF3927">
              <w:rPr>
                <w:lang w:val="en-US"/>
              </w:rPr>
              <w:t>d.d.,I</w:t>
            </w:r>
            <w:proofErr w:type="spellEnd"/>
            <w:r w:rsidRPr="00DF3927">
              <w:rPr>
                <w:lang w:val="en-US"/>
              </w:rPr>
              <w:t xml:space="preserve">. G. </w:t>
            </w:r>
            <w:proofErr w:type="spellStart"/>
            <w:r w:rsidRPr="00DF3927">
              <w:rPr>
                <w:lang w:val="en-US"/>
              </w:rPr>
              <w:t>Kovačića</w:t>
            </w:r>
            <w:proofErr w:type="spellEnd"/>
            <w:r w:rsidRPr="00DF3927">
              <w:rPr>
                <w:lang w:val="en-US"/>
              </w:rPr>
              <w:t xml:space="preserve"> 1, Karlovac,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08106331075</w:t>
            </w:r>
          </w:p>
        </w:tc>
        <w:tc>
          <w:tcPr>
            <w:tcW w:type="dxa" w:w="2127"/>
            <w:hideMark/>
          </w:tcPr>
          <w:p w14:textId="77777777" w14:paraId="32B3081D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1.772.245,62</w:t>
            </w:r>
          </w:p>
        </w:tc>
      </w:tr>
      <w:tr w14:textId="77777777" w14:paraId="6EEEB72C" w:rsidTr="00DF3927" w:rsidR="00DF3927" w:rsidRPr="00DF3927">
        <w:tblPrEx>
          <w:tblLook w:val="04A0" w:noVBand="1" w:noHBand="0" w:lastColumn="0" w:firstColumn="1" w:lastRow="0" w:firstRow="1"/>
        </w:tblPrEx>
        <w:trPr>
          <w:trHeight w:val="628"/>
        </w:trPr>
        <w:tc>
          <w:tcPr>
            <w:tcW w:type="dxa" w:w="576"/>
            <w:noWrap/>
            <w:hideMark/>
          </w:tcPr>
          <w:p w14:textId="77777777" w14:paraId="6D8B1139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7</w:t>
            </w:r>
          </w:p>
        </w:tc>
        <w:tc>
          <w:tcPr>
            <w:tcW w:type="dxa" w:w="5932"/>
            <w:hideMark/>
          </w:tcPr>
          <w:p w14:textId="77777777" w14:paraId="0B20A255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KREDITNA</w:t>
            </w:r>
            <w:proofErr w:type="spellEnd"/>
            <w:r w:rsidRPr="00DF3927">
              <w:rPr>
                <w:lang w:val="en-US"/>
              </w:rPr>
              <w:t xml:space="preserve"> BANKA ZAGREB </w:t>
            </w:r>
            <w:proofErr w:type="spellStart"/>
            <w:r w:rsidRPr="00DF3927">
              <w:rPr>
                <w:lang w:val="en-US"/>
              </w:rPr>
              <w:t>d.d</w:t>
            </w:r>
            <w:proofErr w:type="spellEnd"/>
            <w:r w:rsidRPr="00DF3927">
              <w:rPr>
                <w:lang w:val="en-US"/>
              </w:rPr>
              <w:t xml:space="preserve">. </w:t>
            </w:r>
            <w:proofErr w:type="spellStart"/>
            <w:r w:rsidRPr="00DF3927">
              <w:rPr>
                <w:lang w:val="en-US"/>
              </w:rPr>
              <w:t>Iz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Zagreba</w:t>
            </w:r>
            <w:proofErr w:type="spellEnd"/>
            <w:r w:rsidRPr="00DF3927">
              <w:rPr>
                <w:lang w:val="en-US"/>
              </w:rPr>
              <w:t xml:space="preserve">, </w:t>
            </w:r>
            <w:proofErr w:type="spellStart"/>
            <w:r w:rsidRPr="00DF3927">
              <w:rPr>
                <w:lang w:val="en-US"/>
              </w:rPr>
              <w:t>Ulica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grada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Vukovara</w:t>
            </w:r>
            <w:proofErr w:type="spellEnd"/>
            <w:r w:rsidRPr="00DF3927">
              <w:rPr>
                <w:lang w:val="en-US"/>
              </w:rPr>
              <w:t xml:space="preserve"> 74,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70663193635</w:t>
            </w:r>
          </w:p>
        </w:tc>
        <w:tc>
          <w:tcPr>
            <w:tcW w:type="dxa" w:w="2127"/>
            <w:noWrap/>
            <w:hideMark/>
          </w:tcPr>
          <w:p w14:textId="77777777" w14:paraId="7E005CA2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2.097,93</w:t>
            </w:r>
          </w:p>
        </w:tc>
      </w:tr>
      <w:tr w14:textId="77777777" w14:paraId="556C6EB8" w:rsidTr="00DF3927" w:rsidR="00DF3927" w:rsidRPr="00DF3927">
        <w:tblPrEx>
          <w:tblLook w:val="04A0" w:noVBand="1" w:noHBand="0" w:lastColumn="0" w:firstColumn="1" w:lastRow="0" w:firstRow="1"/>
        </w:tblPrEx>
        <w:trPr>
          <w:trHeight w:val="600"/>
        </w:trPr>
        <w:tc>
          <w:tcPr>
            <w:tcW w:type="dxa" w:w="576"/>
            <w:noWrap/>
            <w:hideMark/>
          </w:tcPr>
          <w:p w14:textId="77777777" w14:paraId="56F60ACB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8</w:t>
            </w:r>
          </w:p>
        </w:tc>
        <w:tc>
          <w:tcPr>
            <w:tcW w:type="dxa" w:w="5932"/>
            <w:hideMark/>
          </w:tcPr>
          <w:p w14:textId="77777777" w14:paraId="3808F8AB" w:rsidRDefault="00DF3927" w:rsidP="00DF3927" w:rsidR="00DF3927" w:rsidRPr="00DF3927">
            <w:pPr>
              <w:jc w:val="both"/>
              <w:rPr>
                <w:lang w:val="en-US"/>
              </w:rPr>
            </w:pPr>
            <w:r w:rsidRPr="00DF3927">
              <w:rPr>
                <w:lang w:val="en-US"/>
              </w:rPr>
              <w:t xml:space="preserve">PSA FINANCIAL d.o.o., </w:t>
            </w:r>
            <w:proofErr w:type="spellStart"/>
            <w:r w:rsidRPr="00DF3927">
              <w:rPr>
                <w:lang w:val="en-US"/>
              </w:rPr>
              <w:t>Bani</w:t>
            </w:r>
            <w:proofErr w:type="spellEnd"/>
            <w:r w:rsidRPr="00DF3927">
              <w:rPr>
                <w:lang w:val="en-US"/>
              </w:rPr>
              <w:t xml:space="preserve"> 75, </w:t>
            </w:r>
            <w:proofErr w:type="spellStart"/>
            <w:r w:rsidRPr="00DF3927">
              <w:rPr>
                <w:lang w:val="en-US"/>
              </w:rPr>
              <w:t>BUZIN</w:t>
            </w:r>
            <w:proofErr w:type="spellEnd"/>
            <w:r w:rsidRPr="00DF3927">
              <w:rPr>
                <w:lang w:val="en-US"/>
              </w:rPr>
              <w:t xml:space="preserve">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00137113300</w:t>
            </w:r>
          </w:p>
        </w:tc>
        <w:tc>
          <w:tcPr>
            <w:tcW w:type="dxa" w:w="2127"/>
            <w:hideMark/>
          </w:tcPr>
          <w:p w14:textId="77777777" w14:paraId="4B3899AD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1.162.350,07</w:t>
            </w:r>
          </w:p>
        </w:tc>
      </w:tr>
      <w:tr w14:textId="77777777" w14:paraId="5844A91C" w:rsidTr="00DF3927" w:rsidR="00DF3927" w:rsidRPr="00DF3927">
        <w:tblPrEx>
          <w:tblLook w:val="04A0" w:noVBand="1" w:noHBand="0" w:lastColumn="0" w:firstColumn="1" w:lastRow="0" w:firstRow="1"/>
        </w:tblPrEx>
        <w:trPr>
          <w:trHeight w:val="418"/>
        </w:trPr>
        <w:tc>
          <w:tcPr>
            <w:tcW w:type="dxa" w:w="576"/>
            <w:noWrap/>
            <w:hideMark/>
          </w:tcPr>
          <w:p w14:textId="77777777" w14:paraId="3BE05FC3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9</w:t>
            </w:r>
          </w:p>
        </w:tc>
        <w:tc>
          <w:tcPr>
            <w:tcW w:type="dxa" w:w="5932"/>
            <w:hideMark/>
          </w:tcPr>
          <w:p w14:textId="77777777" w14:paraId="29C68A4B" w:rsidRDefault="00DF3927" w:rsidP="00DF3927" w:rsidR="00DF3927" w:rsidRPr="00DF3927">
            <w:pPr>
              <w:jc w:val="both"/>
              <w:rPr>
                <w:lang w:val="en-US"/>
              </w:rPr>
            </w:pPr>
            <w:r w:rsidRPr="00DF3927">
              <w:t>Ministarstvo financija, Porezna uprava, Područni ured Karlovac</w:t>
            </w:r>
          </w:p>
        </w:tc>
        <w:tc>
          <w:tcPr>
            <w:tcW w:type="dxa" w:w="2127"/>
            <w:hideMark/>
          </w:tcPr>
          <w:p w14:textId="77777777" w14:paraId="40B4198A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1.648.221,70</w:t>
            </w:r>
          </w:p>
        </w:tc>
      </w:tr>
      <w:tr w14:textId="77777777" w14:paraId="70E8EEC2" w:rsidTr="00DF3927" w:rsidR="00DF3927" w:rsidRPr="00DF3927">
        <w:tblPrEx>
          <w:tblLook w:val="04A0" w:noVBand="1" w:noHBand="0" w:lastColumn="0" w:firstColumn="1" w:lastRow="0" w:firstRow="1"/>
        </w:tblPrEx>
        <w:trPr>
          <w:trHeight w:val="572"/>
        </w:trPr>
        <w:tc>
          <w:tcPr>
            <w:tcW w:type="dxa" w:w="576"/>
            <w:noWrap/>
            <w:hideMark/>
          </w:tcPr>
          <w:p w14:textId="77777777" w14:paraId="5D18792D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10</w:t>
            </w:r>
          </w:p>
        </w:tc>
        <w:tc>
          <w:tcPr>
            <w:tcW w:type="dxa" w:w="5932"/>
            <w:hideMark/>
          </w:tcPr>
          <w:p w14:textId="77777777" w14:paraId="0EEDA3AB" w:rsidRDefault="00DF3927" w:rsidP="00DF3927" w:rsidR="00DF3927" w:rsidRPr="00DF3927">
            <w:pPr>
              <w:jc w:val="both"/>
              <w:rPr>
                <w:lang w:val="en-US"/>
              </w:rPr>
            </w:pPr>
            <w:r w:rsidRPr="00DF3927">
              <w:rPr>
                <w:lang w:val="en-US"/>
              </w:rPr>
              <w:t xml:space="preserve">WIENER </w:t>
            </w:r>
            <w:proofErr w:type="spellStart"/>
            <w:r w:rsidRPr="00DF3927">
              <w:rPr>
                <w:lang w:val="en-US"/>
              </w:rPr>
              <w:t>OSIGURANJE</w:t>
            </w:r>
            <w:proofErr w:type="spellEnd"/>
            <w:r w:rsidRPr="00DF3927">
              <w:rPr>
                <w:lang w:val="en-US"/>
              </w:rPr>
              <w:t xml:space="preserve"> VIENNA INSURANCE GROUP </w:t>
            </w:r>
            <w:proofErr w:type="spellStart"/>
            <w:r w:rsidRPr="00DF3927">
              <w:rPr>
                <w:lang w:val="en-US"/>
              </w:rPr>
              <w:t>d.d</w:t>
            </w:r>
            <w:proofErr w:type="spellEnd"/>
            <w:r w:rsidRPr="00DF3927">
              <w:rPr>
                <w:lang w:val="en-US"/>
              </w:rPr>
              <w:t xml:space="preserve">., Zagreb, </w:t>
            </w:r>
            <w:proofErr w:type="spellStart"/>
            <w:r w:rsidRPr="00DF3927">
              <w:rPr>
                <w:lang w:val="en-US"/>
              </w:rPr>
              <w:t>Slovenska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ulica</w:t>
            </w:r>
            <w:proofErr w:type="spellEnd"/>
            <w:r w:rsidRPr="00DF3927">
              <w:rPr>
                <w:lang w:val="en-US"/>
              </w:rPr>
              <w:t xml:space="preserve"> 24,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52848403362</w:t>
            </w:r>
          </w:p>
        </w:tc>
        <w:tc>
          <w:tcPr>
            <w:tcW w:type="dxa" w:w="2127"/>
            <w:noWrap/>
            <w:hideMark/>
          </w:tcPr>
          <w:p w14:textId="77777777" w14:paraId="4DAC9550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69.238,43</w:t>
            </w:r>
          </w:p>
        </w:tc>
      </w:tr>
      <w:tr w14:textId="77777777" w14:paraId="79FE0044" w:rsidTr="00DF3927" w:rsidR="00DF3927" w:rsidRPr="00DF3927">
        <w:tblPrEx>
          <w:tblLook w:val="04A0" w:noVBand="1" w:noHBand="0" w:lastColumn="0" w:firstColumn="1" w:lastRow="0" w:firstRow="1"/>
        </w:tblPrEx>
        <w:trPr>
          <w:trHeight w:val="544"/>
        </w:trPr>
        <w:tc>
          <w:tcPr>
            <w:tcW w:type="dxa" w:w="576"/>
            <w:noWrap/>
            <w:hideMark/>
          </w:tcPr>
          <w:p w14:textId="77777777" w14:paraId="331C7A5E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11</w:t>
            </w:r>
          </w:p>
        </w:tc>
        <w:tc>
          <w:tcPr>
            <w:tcW w:type="dxa" w:w="5932"/>
            <w:hideMark/>
          </w:tcPr>
          <w:p w14:textId="77777777" w14:paraId="668F4595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WÜRTH-HRVATSKA</w:t>
            </w:r>
            <w:proofErr w:type="spellEnd"/>
            <w:r w:rsidRPr="00DF3927">
              <w:rPr>
                <w:lang w:val="en-US"/>
              </w:rPr>
              <w:t xml:space="preserve"> d.o.o., </w:t>
            </w:r>
            <w:proofErr w:type="spellStart"/>
            <w:r w:rsidRPr="00DF3927">
              <w:rPr>
                <w:lang w:val="en-US"/>
              </w:rPr>
              <w:t>Franje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Lučića</w:t>
            </w:r>
            <w:proofErr w:type="spellEnd"/>
            <w:r w:rsidRPr="00DF3927">
              <w:rPr>
                <w:lang w:val="en-US"/>
              </w:rPr>
              <w:t xml:space="preserve"> 32,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52641439848</w:t>
            </w:r>
          </w:p>
        </w:tc>
        <w:tc>
          <w:tcPr>
            <w:tcW w:type="dxa" w:w="2127"/>
            <w:noWrap/>
            <w:hideMark/>
          </w:tcPr>
          <w:p w14:textId="77777777" w14:paraId="216D5260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7.545,56</w:t>
            </w:r>
          </w:p>
        </w:tc>
      </w:tr>
      <w:tr w14:textId="77777777" w14:paraId="0DC3115F" w:rsidTr="00DF3927" w:rsidR="00DF3927" w:rsidRPr="00DF3927">
        <w:tblPrEx>
          <w:tblLook w:val="04A0" w:noVBand="1" w:noHBand="0" w:lastColumn="0" w:firstColumn="1" w:lastRow="0" w:firstRow="1"/>
        </w:tblPrEx>
        <w:trPr>
          <w:trHeight w:val="502"/>
        </w:trPr>
        <w:tc>
          <w:tcPr>
            <w:tcW w:type="dxa" w:w="576"/>
            <w:noWrap/>
            <w:hideMark/>
          </w:tcPr>
          <w:p w14:textId="77777777" w14:paraId="205D3747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12</w:t>
            </w:r>
          </w:p>
        </w:tc>
        <w:tc>
          <w:tcPr>
            <w:tcW w:type="dxa" w:w="5932"/>
            <w:hideMark/>
          </w:tcPr>
          <w:p w14:textId="77777777" w14:paraId="331E5AF6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CENTAR</w:t>
            </w:r>
            <w:proofErr w:type="spellEnd"/>
            <w:r w:rsidRPr="00DF3927">
              <w:rPr>
                <w:lang w:val="en-US"/>
              </w:rPr>
              <w:t xml:space="preserve"> BANKA </w:t>
            </w:r>
            <w:proofErr w:type="spellStart"/>
            <w:r w:rsidRPr="00DF3927">
              <w:rPr>
                <w:lang w:val="en-US"/>
              </w:rPr>
              <w:t>d.d</w:t>
            </w:r>
            <w:proofErr w:type="spellEnd"/>
            <w:r w:rsidRPr="00DF3927">
              <w:rPr>
                <w:lang w:val="en-US"/>
              </w:rPr>
              <w:t xml:space="preserve">. U </w:t>
            </w:r>
            <w:proofErr w:type="spellStart"/>
            <w:r w:rsidRPr="00DF3927">
              <w:rPr>
                <w:lang w:val="en-US"/>
              </w:rPr>
              <w:t>stečaju</w:t>
            </w:r>
            <w:proofErr w:type="spellEnd"/>
            <w:r w:rsidRPr="00DF3927">
              <w:rPr>
                <w:lang w:val="en-US"/>
              </w:rPr>
              <w:t xml:space="preserve">, Amruševa 6,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89296739230</w:t>
            </w:r>
          </w:p>
        </w:tc>
        <w:tc>
          <w:tcPr>
            <w:tcW w:type="dxa" w:w="2127"/>
            <w:noWrap/>
            <w:hideMark/>
          </w:tcPr>
          <w:p w14:textId="77777777" w14:paraId="2E9463BD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1.613.582,88</w:t>
            </w:r>
          </w:p>
        </w:tc>
      </w:tr>
      <w:tr w14:textId="77777777" w14:paraId="4BE1330D" w:rsidTr="00DF3927" w:rsidR="00DF3927" w:rsidRPr="00DF3927">
        <w:tblPrEx>
          <w:tblLook w:val="04A0" w:noVBand="1" w:noHBand="0" w:lastColumn="0" w:firstColumn="1" w:lastRow="0" w:firstRow="1"/>
        </w:tblPrEx>
        <w:trPr>
          <w:trHeight w:val="348"/>
        </w:trPr>
        <w:tc>
          <w:tcPr>
            <w:tcW w:type="dxa" w:w="576"/>
            <w:noWrap/>
            <w:hideMark/>
          </w:tcPr>
          <w:p w14:textId="77777777" w14:paraId="0F7E1679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13</w:t>
            </w:r>
          </w:p>
        </w:tc>
        <w:tc>
          <w:tcPr>
            <w:tcW w:type="dxa" w:w="5932"/>
            <w:hideMark/>
          </w:tcPr>
          <w:p w14:textId="77777777" w14:paraId="7330D2D5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CROM</w:t>
            </w:r>
            <w:proofErr w:type="spellEnd"/>
            <w:r w:rsidRPr="00DF3927">
              <w:rPr>
                <w:lang w:val="en-US"/>
              </w:rPr>
              <w:t xml:space="preserve"> d.o.o., </w:t>
            </w:r>
            <w:proofErr w:type="spellStart"/>
            <w:r w:rsidRPr="00DF3927">
              <w:rPr>
                <w:lang w:val="en-US"/>
              </w:rPr>
              <w:t>Obrtnička</w:t>
            </w:r>
            <w:proofErr w:type="spellEnd"/>
            <w:r w:rsidRPr="00DF3927">
              <w:rPr>
                <w:lang w:val="en-US"/>
              </w:rPr>
              <w:t xml:space="preserve"> 2, Zagreb,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17145318195</w:t>
            </w:r>
          </w:p>
        </w:tc>
        <w:tc>
          <w:tcPr>
            <w:tcW w:type="dxa" w:w="2127"/>
            <w:noWrap/>
            <w:hideMark/>
          </w:tcPr>
          <w:p w14:textId="77777777" w14:paraId="33151C08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2.720,20</w:t>
            </w:r>
          </w:p>
        </w:tc>
      </w:tr>
      <w:tr w14:textId="77777777" w14:paraId="18A88B97" w:rsidTr="00DF3927" w:rsidR="00DF3927" w:rsidRPr="00DF3927">
        <w:tblPrEx>
          <w:tblLook w:val="04A0" w:noVBand="1" w:noHBand="0" w:lastColumn="0" w:firstColumn="1" w:lastRow="0" w:firstRow="1"/>
        </w:tblPrEx>
        <w:trPr>
          <w:trHeight w:val="347"/>
        </w:trPr>
        <w:tc>
          <w:tcPr>
            <w:tcW w:type="dxa" w:w="576"/>
            <w:noWrap/>
            <w:hideMark/>
          </w:tcPr>
          <w:p w14:textId="77777777" w14:paraId="197052E4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14</w:t>
            </w:r>
          </w:p>
        </w:tc>
        <w:tc>
          <w:tcPr>
            <w:tcW w:type="dxa" w:w="5932"/>
            <w:hideMark/>
          </w:tcPr>
          <w:p w14:textId="77777777" w14:paraId="0528AE27" w:rsidRDefault="00DF3927" w:rsidP="00DF3927" w:rsidR="00DF3927" w:rsidRPr="00DF3927">
            <w:pPr>
              <w:jc w:val="both"/>
              <w:rPr>
                <w:lang w:val="en-US"/>
              </w:rPr>
            </w:pPr>
            <w:r w:rsidRPr="00DF3927">
              <w:rPr>
                <w:lang w:val="en-US"/>
              </w:rPr>
              <w:t xml:space="preserve">GRAD KARLOVAC, </w:t>
            </w:r>
            <w:proofErr w:type="spellStart"/>
            <w:r w:rsidRPr="00DF3927">
              <w:rPr>
                <w:lang w:val="en-US"/>
              </w:rPr>
              <w:t>Banjavčićeva</w:t>
            </w:r>
            <w:proofErr w:type="spellEnd"/>
            <w:r w:rsidRPr="00DF3927">
              <w:rPr>
                <w:lang w:val="en-US"/>
              </w:rPr>
              <w:t xml:space="preserve"> 9, Karlovac,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25654647153</w:t>
            </w:r>
          </w:p>
        </w:tc>
        <w:tc>
          <w:tcPr>
            <w:tcW w:type="dxa" w:w="2127"/>
            <w:noWrap/>
            <w:hideMark/>
          </w:tcPr>
          <w:p w14:textId="77777777" w14:paraId="04ADBFED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24.964,75</w:t>
            </w:r>
          </w:p>
        </w:tc>
      </w:tr>
      <w:tr w14:textId="77777777" w14:paraId="4E6363E9" w:rsidTr="00DF3927" w:rsidR="00DF3927" w:rsidRPr="00DF3927">
        <w:tblPrEx>
          <w:tblLook w:val="04A0" w:noVBand="1" w:noHBand="0" w:lastColumn="0" w:firstColumn="1" w:lastRow="0" w:firstRow="1"/>
        </w:tblPrEx>
        <w:trPr>
          <w:trHeight w:val="557"/>
        </w:trPr>
        <w:tc>
          <w:tcPr>
            <w:tcW w:type="dxa" w:w="576"/>
            <w:noWrap/>
            <w:hideMark/>
          </w:tcPr>
          <w:p w14:textId="77777777" w14:paraId="14FFE4F1" w:rsidRDefault="00DF3927" w:rsidP="00C22EBE" w:rsidR="00DF3927" w:rsidRPr="00DF3927">
            <w:pPr>
              <w:jc w:val="center"/>
              <w:rPr>
                <w:lang w:val="en-US"/>
              </w:rPr>
            </w:pPr>
            <w:r w:rsidRPr="00DF3927">
              <w:rPr>
                <w:lang w:val="en-US"/>
              </w:rPr>
              <w:t>15</w:t>
            </w:r>
          </w:p>
        </w:tc>
        <w:tc>
          <w:tcPr>
            <w:tcW w:type="dxa" w:w="5932"/>
            <w:hideMark/>
          </w:tcPr>
          <w:p w14:textId="77777777" w14:paraId="37FEB729" w:rsidRDefault="00DF3927" w:rsidP="00DF3927" w:rsidR="00DF3927" w:rsidRPr="00DF3927">
            <w:pPr>
              <w:jc w:val="both"/>
              <w:rPr>
                <w:lang w:val="en-US"/>
              </w:rPr>
            </w:pPr>
            <w:proofErr w:type="spellStart"/>
            <w:r w:rsidRPr="00DF3927">
              <w:rPr>
                <w:lang w:val="en-US"/>
              </w:rPr>
              <w:t>HRVATSKA</w:t>
            </w:r>
            <w:proofErr w:type="spellEnd"/>
            <w:r w:rsidRPr="00DF3927">
              <w:rPr>
                <w:lang w:val="en-US"/>
              </w:rPr>
              <w:t xml:space="preserve"> RADIO </w:t>
            </w:r>
            <w:proofErr w:type="spellStart"/>
            <w:r w:rsidRPr="00DF3927">
              <w:rPr>
                <w:lang w:val="en-US"/>
              </w:rPr>
              <w:t>TELEVIZIJA</w:t>
            </w:r>
            <w:proofErr w:type="spellEnd"/>
            <w:r w:rsidRPr="00DF3927">
              <w:rPr>
                <w:lang w:val="en-US"/>
              </w:rPr>
              <w:t xml:space="preserve">, </w:t>
            </w:r>
            <w:proofErr w:type="spellStart"/>
            <w:r w:rsidRPr="00DF3927">
              <w:rPr>
                <w:lang w:val="en-US"/>
              </w:rPr>
              <w:t>javna</w:t>
            </w:r>
            <w:proofErr w:type="spellEnd"/>
            <w:r w:rsidRPr="00DF3927">
              <w:rPr>
                <w:lang w:val="en-US"/>
              </w:rPr>
              <w:t xml:space="preserve"> </w:t>
            </w:r>
            <w:proofErr w:type="spellStart"/>
            <w:r w:rsidRPr="00DF3927">
              <w:rPr>
                <w:lang w:val="en-US"/>
              </w:rPr>
              <w:t>ustanova</w:t>
            </w:r>
            <w:proofErr w:type="spellEnd"/>
            <w:r w:rsidRPr="00DF3927">
              <w:rPr>
                <w:lang w:val="en-US"/>
              </w:rPr>
              <w:t xml:space="preserve">, </w:t>
            </w:r>
            <w:proofErr w:type="spellStart"/>
            <w:r w:rsidRPr="00DF3927">
              <w:rPr>
                <w:lang w:val="en-US"/>
              </w:rPr>
              <w:t>Prisavlje</w:t>
            </w:r>
            <w:proofErr w:type="spellEnd"/>
            <w:r w:rsidRPr="00DF3927">
              <w:rPr>
                <w:lang w:val="en-US"/>
              </w:rPr>
              <w:t xml:space="preserve"> 3, 10000 Zagreb. </w:t>
            </w:r>
            <w:proofErr w:type="spellStart"/>
            <w:r w:rsidRPr="00DF3927">
              <w:rPr>
                <w:lang w:val="en-US"/>
              </w:rPr>
              <w:t>OIB</w:t>
            </w:r>
            <w:proofErr w:type="spellEnd"/>
            <w:r w:rsidRPr="00DF3927">
              <w:rPr>
                <w:lang w:val="en-US"/>
              </w:rPr>
              <w:t>: 68419124305</w:t>
            </w:r>
          </w:p>
        </w:tc>
        <w:tc>
          <w:tcPr>
            <w:tcW w:type="dxa" w:w="2127"/>
            <w:noWrap/>
            <w:hideMark/>
          </w:tcPr>
          <w:p w14:textId="77777777" w14:paraId="41C56FEB" w:rsidRDefault="00DF3927" w:rsidP="00DF3927" w:rsidR="00DF3927" w:rsidRPr="00DF3927">
            <w:pPr>
              <w:jc w:val="right"/>
              <w:rPr>
                <w:lang w:val="en-US"/>
              </w:rPr>
            </w:pPr>
            <w:r w:rsidRPr="00DF3927">
              <w:rPr>
                <w:lang w:val="en-US"/>
              </w:rPr>
              <w:t>8.492,81</w:t>
            </w:r>
          </w:p>
        </w:tc>
      </w:tr>
    </w:tbl>
    <w:p w14:textId="77777777" w14:paraId="11CFCC3A" w:rsidRDefault="00054CF0" w:rsidP="00054CF0" w:rsidR="00054CF0">
      <w:pPr>
        <w:jc w:val="both"/>
      </w:pPr>
    </w:p>
    <w:p w14:textId="0DC18C54" w14:paraId="6BDA8989" w:rsidRDefault="00054CF0" w:rsidP="002D429E" w:rsidR="00054CF0">
      <w:pPr>
        <w:numPr>
          <w:ilvl w:val="0"/>
          <w:numId w:val="1"/>
        </w:numPr>
        <w:spacing w:lineRule="auto" w:line="360"/>
        <w:ind w:firstLine="709" w:left="0"/>
        <w:jc w:val="both"/>
      </w:pPr>
      <w:r>
        <w:t xml:space="preserve">Raspoloživi iznos za završnu diobu </w:t>
      </w:r>
      <w:proofErr w:type="spellStart"/>
      <w:r w:rsidR="008F0C57" w:rsidRPr="008F0C57">
        <w:t>52.404</w:t>
      </w:r>
      <w:proofErr w:type="spellEnd"/>
      <w:r w:rsidR="008F0C57" w:rsidRPr="008F0C57">
        <w:t>,</w:t>
      </w:r>
      <w:proofErr w:type="spellStart"/>
      <w:r w:rsidR="008F0C57" w:rsidRPr="008F0C57">
        <w:t>30</w:t>
      </w:r>
      <w:proofErr w:type="spellEnd"/>
      <w:r w:rsidR="008F0C57">
        <w:t xml:space="preserve"> </w:t>
      </w:r>
      <w:r>
        <w:t>kn</w:t>
      </w:r>
    </w:p>
    <w:p w14:textId="3001D1D9" w14:paraId="2AC079D4" w:rsidRDefault="00054CF0" w:rsidP="002D429E" w:rsidR="00054CF0">
      <w:pPr>
        <w:numPr>
          <w:ilvl w:val="0"/>
          <w:numId w:val="1"/>
        </w:numPr>
        <w:spacing w:lineRule="auto" w:line="360"/>
        <w:ind w:firstLine="709" w:left="0"/>
        <w:jc w:val="both"/>
      </w:pPr>
      <w:r>
        <w:t xml:space="preserve">Zbroj tražbina koje se uzimaju u obzir pri završnoj diobi je </w:t>
      </w:r>
      <w:proofErr w:type="spellStart"/>
      <w:r w:rsidR="008F0C57" w:rsidRPr="008F0C57">
        <w:t>52.404</w:t>
      </w:r>
      <w:proofErr w:type="spellEnd"/>
      <w:r w:rsidR="008F0C57" w:rsidRPr="008F0C57">
        <w:t>,</w:t>
      </w:r>
      <w:proofErr w:type="spellStart"/>
      <w:r w:rsidR="008F0C57" w:rsidRPr="008F0C57">
        <w:t>30</w:t>
      </w:r>
      <w:proofErr w:type="spellEnd"/>
      <w:r w:rsidR="008F0C57">
        <w:t xml:space="preserve"> </w:t>
      </w:r>
      <w:r>
        <w:t>kn</w:t>
      </w:r>
    </w:p>
    <w:p w14:textId="77777777" w14:paraId="350E7669" w:rsidRDefault="00054CF0" w:rsidP="002D429E" w:rsidR="00054CF0">
      <w:pPr>
        <w:spacing w:lineRule="auto" w:line="360"/>
        <w:ind w:firstLine="709"/>
        <w:jc w:val="both"/>
      </w:pPr>
    </w:p>
    <w:p w14:textId="77777777" w14:paraId="06E15D0F" w:rsidRDefault="00054CF0" w:rsidP="002D429E" w:rsidR="00054CF0">
      <w:pPr>
        <w:numPr>
          <w:ilvl w:val="0"/>
          <w:numId w:val="1"/>
        </w:numPr>
        <w:spacing w:lineRule="auto" w:line="360"/>
        <w:ind w:firstLine="709" w:left="0"/>
        <w:jc w:val="both"/>
      </w:pPr>
      <w:r>
        <w:t>Prijedlog stečajnog upravitelja za namirenje po završnoj diobi u skladu sa raspoloživim iznosom</w:t>
      </w:r>
    </w:p>
    <w:p w14:textId="75F9B3C5" w14:paraId="54531730" w:rsidRDefault="008F0C57" w:rsidP="002D429E" w:rsidR="00054CF0">
      <w:pPr>
        <w:spacing w:lineRule="auto" w:line="360"/>
        <w:ind w:firstLine="709"/>
        <w:jc w:val="both"/>
      </w:pPr>
      <w:r>
        <w:t>I</w:t>
      </w:r>
      <w:r w:rsidR="00054CF0">
        <w:t xml:space="preserve"> viši isplatni red </w:t>
      </w:r>
    </w:p>
    <w:p w14:textId="77777777" w14:paraId="12AD817B" w:rsidRDefault="00054CF0" w:rsidP="00054CF0" w:rsidR="00054CF0">
      <w:pPr>
        <w:ind w:left="705"/>
        <w:jc w:val="both"/>
      </w:pPr>
    </w:p>
    <w:tbl>
      <w:tblPr>
        <w:tblStyle w:val="Reetkatablice"/>
        <w:tblW w:type="auto" w:w="0"/>
        <w:tblInd w:type="dxa" w:w="288"/>
        <w:tblLayout w:type="fixed"/>
        <w:tblLook w:val="01E0" w:noVBand="0" w:noHBand="0" w:lastColumn="1" w:firstColumn="1" w:lastRow="1" w:firstRow="1"/>
      </w:tblPr>
      <w:tblGrid>
        <w:gridCol w:w="576"/>
        <w:gridCol w:w="2340"/>
        <w:gridCol w:w="1239"/>
        <w:gridCol w:w="1558"/>
        <w:gridCol w:w="1096"/>
        <w:gridCol w:w="1327"/>
      </w:tblGrid>
      <w:tr w14:textId="77777777" w14:paraId="10BD0CA9" w:rsidTr="00BE5712" w:rsidR="00DF3927">
        <w:tc>
          <w:tcPr>
            <w:tcW w:type="dxa" w:w="576"/>
          </w:tcPr>
          <w:p w14:textId="77777777" w14:paraId="254CF485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Redbr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2340"/>
          </w:tcPr>
          <w:p w14:textId="77777777" w14:paraId="79326C97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vjerovnik i adresa</w:t>
            </w:r>
          </w:p>
        </w:tc>
        <w:tc>
          <w:tcPr>
            <w:tcW w:type="dxa" w:w="1239"/>
          </w:tcPr>
          <w:p w14:textId="77777777" w14:paraId="1E7CC29C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namiren po prethodnim diobama</w:t>
            </w:r>
          </w:p>
        </w:tc>
        <w:tc>
          <w:tcPr>
            <w:tcW w:type="dxa" w:w="1558"/>
          </w:tcPr>
          <w:p w14:textId="77777777" w14:paraId="3342A7ED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 w:rsidRPr="00EA240D">
              <w:rPr>
                <w:sz w:val="22"/>
                <w:szCs w:val="22"/>
              </w:rPr>
              <w:t xml:space="preserve">Nenamiren iznos tražbine koji se uzima u obzir po </w:t>
            </w:r>
            <w:r>
              <w:rPr>
                <w:sz w:val="22"/>
                <w:szCs w:val="22"/>
              </w:rPr>
              <w:t>završnoj diobi</w:t>
            </w:r>
          </w:p>
        </w:tc>
        <w:tc>
          <w:tcPr>
            <w:tcW w:type="dxa" w:w="1096"/>
          </w:tcPr>
          <w:p w14:textId="77777777" w14:paraId="1F30ECFE" w:rsidRDefault="00DF3927" w:rsidP="00BE5712" w:rsidR="00DF3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  <w:p w14:textId="77777777" w14:paraId="33008119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namirenja</w:t>
            </w:r>
          </w:p>
        </w:tc>
        <w:tc>
          <w:tcPr>
            <w:tcW w:type="dxa" w:w="1327"/>
          </w:tcPr>
          <w:p w14:textId="77777777" w14:paraId="35657818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za namirenje</w:t>
            </w:r>
          </w:p>
        </w:tc>
      </w:tr>
      <w:tr w14:textId="77777777" w14:paraId="1CB732B3" w:rsidTr="00BE5712" w:rsidR="00DF3927">
        <w:tc>
          <w:tcPr>
            <w:tcW w:type="dxa" w:w="576"/>
          </w:tcPr>
          <w:p w14:textId="10AD0DFD" w14:paraId="3F9B5E00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type="dxa" w:w="2340"/>
          </w:tcPr>
          <w:p w14:textId="5F80A1E1" w14:paraId="1E53EE13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 w:rsidRPr="008F0C57">
              <w:rPr>
                <w:sz w:val="22"/>
                <w:szCs w:val="22"/>
              </w:rPr>
              <w:t>Ministarstvo financija, Porezna uprava, Područni ured Karlovac</w:t>
            </w:r>
          </w:p>
        </w:tc>
        <w:tc>
          <w:tcPr>
            <w:tcW w:type="dxa" w:w="1239"/>
          </w:tcPr>
          <w:p w14:textId="49C41CA8" w14:paraId="14E104C7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558"/>
          </w:tcPr>
          <w:p w14:textId="77777777" w14:paraId="5FA81799" w:rsidRDefault="00DF3927" w:rsidP="008F0C57" w:rsidR="00DF3927" w:rsidRPr="008F0C57">
            <w:pPr>
              <w:jc w:val="center"/>
              <w:rPr>
                <w:sz w:val="22"/>
                <w:szCs w:val="22"/>
              </w:rPr>
            </w:pPr>
            <w:proofErr w:type="spellStart"/>
            <w:r w:rsidRPr="008F0C57">
              <w:rPr>
                <w:sz w:val="22"/>
                <w:szCs w:val="22"/>
              </w:rPr>
              <w:t>457.404</w:t>
            </w:r>
            <w:proofErr w:type="spellEnd"/>
            <w:r w:rsidRPr="008F0C57">
              <w:rPr>
                <w:sz w:val="22"/>
                <w:szCs w:val="22"/>
              </w:rPr>
              <w:t>,</w:t>
            </w:r>
            <w:proofErr w:type="spellStart"/>
            <w:r w:rsidRPr="008F0C57">
              <w:rPr>
                <w:sz w:val="22"/>
                <w:szCs w:val="22"/>
              </w:rPr>
              <w:t>27</w:t>
            </w:r>
            <w:proofErr w:type="spellEnd"/>
          </w:p>
          <w:p w14:textId="77777777" w14:paraId="178110C6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096"/>
          </w:tcPr>
          <w:p w14:textId="14D7E0DD" w14:paraId="4D6D4489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proofErr w:type="spellStart"/>
            <w:r w:rsidRPr="008F0C57">
              <w:rPr>
                <w:sz w:val="22"/>
                <w:szCs w:val="22"/>
              </w:rPr>
              <w:t>11</w:t>
            </w:r>
            <w:proofErr w:type="spellEnd"/>
            <w:r w:rsidRPr="008F0C57">
              <w:rPr>
                <w:sz w:val="22"/>
                <w:szCs w:val="22"/>
              </w:rPr>
              <w:t>,</w:t>
            </w:r>
            <w:proofErr w:type="spellStart"/>
            <w:r w:rsidRPr="008F0C57">
              <w:rPr>
                <w:sz w:val="22"/>
                <w:szCs w:val="22"/>
              </w:rPr>
              <w:t>46</w:t>
            </w:r>
            <w:proofErr w:type="spellEnd"/>
            <w:r w:rsidRPr="008F0C57">
              <w:rPr>
                <w:sz w:val="22"/>
                <w:szCs w:val="22"/>
              </w:rPr>
              <w:t>%</w:t>
            </w:r>
          </w:p>
        </w:tc>
        <w:tc>
          <w:tcPr>
            <w:tcW w:type="dxa" w:w="1327"/>
          </w:tcPr>
          <w:p w14:textId="2364BD5E" w14:paraId="73EB15FB" w:rsidRDefault="00DF3927" w:rsidP="00BE5712" w:rsidR="00DF3927" w:rsidRPr="00464191">
            <w:pPr>
              <w:jc w:val="center"/>
              <w:rPr>
                <w:sz w:val="22"/>
                <w:szCs w:val="22"/>
              </w:rPr>
            </w:pPr>
            <w:proofErr w:type="spellStart"/>
            <w:r w:rsidRPr="008F0C57">
              <w:t>52.404</w:t>
            </w:r>
            <w:proofErr w:type="spellEnd"/>
            <w:r w:rsidRPr="008F0C57">
              <w:t>,</w:t>
            </w:r>
            <w:proofErr w:type="spellStart"/>
            <w:r w:rsidRPr="008F0C57">
              <w:t>30</w:t>
            </w:r>
            <w:proofErr w:type="spellEnd"/>
          </w:p>
        </w:tc>
      </w:tr>
    </w:tbl>
    <w:p w14:textId="77777777" w14:paraId="3B20C1E3" w:rsidRDefault="00054CF0" w:rsidP="00054CF0" w:rsidR="00054CF0">
      <w:pPr>
        <w:jc w:val="both"/>
      </w:pPr>
    </w:p>
    <w:p w14:textId="77777777" w14:paraId="6757B373" w:rsidRDefault="000E1779" w:rsidR="000E1779"/>
    <w:p w14:textId="67FCB21E" w14:paraId="00CB65A2" w:rsidRDefault="008F0C57" w:rsidP="002D429E" w:rsidR="008F0C57" w:rsidRPr="008F0C57">
      <w:pPr>
        <w:spacing w:lineRule="auto" w:line="360"/>
      </w:pPr>
      <w:r>
        <w:t xml:space="preserve">Varaždin, </w:t>
      </w:r>
      <w:proofErr w:type="spellStart"/>
      <w:r>
        <w:t>21</w:t>
      </w:r>
      <w:proofErr w:type="spellEnd"/>
      <w:r w:rsidRPr="008F0C57">
        <w:t xml:space="preserve">. veljače </w:t>
      </w:r>
      <w:proofErr w:type="spellStart"/>
      <w:r w:rsidRPr="008F0C57">
        <w:t>2017</w:t>
      </w:r>
      <w:proofErr w:type="spellEnd"/>
      <w:r w:rsidRPr="008F0C57">
        <w:t xml:space="preserve"> godine</w:t>
      </w:r>
      <w:r w:rsidRPr="008F0C57">
        <w:tab/>
      </w:r>
    </w:p>
    <w:p w14:textId="77777777" w14:paraId="1606A81C" w:rsidRDefault="008F0C57" w:rsidP="002D429E" w:rsidR="008F0C57" w:rsidRPr="008F0C57">
      <w:pPr>
        <w:spacing w:lineRule="auto" w:line="360"/>
        <w:ind w:left="6480"/>
      </w:pPr>
      <w:r w:rsidRPr="008F0C57">
        <w:t>Stečajni upravitelj</w:t>
      </w:r>
    </w:p>
    <w:p w14:textId="77777777" w14:paraId="186BECC1" w:rsidRDefault="008F0C57" w:rsidP="002D429E" w:rsidR="008F0C57" w:rsidRPr="008F0C57">
      <w:pPr>
        <w:spacing w:lineRule="auto" w:line="360"/>
        <w:ind w:left="6480"/>
      </w:pPr>
      <w:r w:rsidRPr="008F0C57">
        <w:t>Tomislav Đuričin</w:t>
      </w:r>
    </w:p>
    <w:p w14:textId="77777777" w14:paraId="496347EF" w:rsidRDefault="008F0C57" w:rsidP="002D429E" w:rsidR="008F0C57">
      <w:pPr>
        <w:spacing w:lineRule="auto" w:line="360"/>
      </w:pPr>
    </w:p>
    <w:sectPr w:rsidSect="001B7875" w:rsidR="008F0C57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CF0"/>
    <w:rsid w:val="00054CF0"/>
    <w:rsid w:val="000E1779"/>
    <w:rsid w:val="001B7875"/>
    <w:rsid w:val="002D429E"/>
    <w:rsid w:val="003F67B7"/>
    <w:rsid w:val="008F0C57"/>
    <w:rsid w:val="00AB437A"/>
    <w:rsid w:val="00C22EBE"/>
    <w:rsid w:val="00DF3927"/>
    <w:rsid w:val="00F0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33942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CF0"/>
    <w:rPr>
      <w:rFonts w:cs="Times New Roman" w:eastAsia="Times New Roman" w:hAnsi="Times New Roman" w:ascii="Times New Roman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54CF0"/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5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CF0"/>
    <w:rPr>
      <w:rFonts w:ascii="Times New Roman" w:cs="Times New Roman" w:eastAsia="Times New Roman" w:hAnsi="Times New Roman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54CF0"/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5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84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3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St-1768/2013-70</izvorni_sadrzaj>
    <derivirana_varijabla naziv="DomainObject.Oznaka_1">St-1768/2013-70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1877</properties:Characters>
  <properties:Lines>116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2017-03-10T12:18:00Z</dcterms:created>
  <dc:creator>Microsoft Office User</dc:creator>
  <cp:lastModifiedBy>Valentina Delač</cp:lastModifiedBy>
  <dcterms:modified xmlns:xsi="http://www.w3.org/2001/XMLSchema-instance" xsi:type="dcterms:W3CDTF">2017-03-10T12:19:00Z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St-1768/2013-70 / Podnesak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