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ef5c" w14:paraId="9ceef5c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4901A7">
        <w:t xml:space="preserve">KENNY d.o.o. Svetvinčenat, Stancija Grgur 29 A, </w:t>
      </w:r>
      <w:r w:rsidR="00EA1E30">
        <w:t xml:space="preserve">OIB: </w:t>
      </w:r>
      <w:r w:rsidR="004901A7">
        <w:t xml:space="preserve">23934146223, </w:t>
      </w:r>
      <w:r w:rsidR="00915E34">
        <w:t>13.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901A7">
        <w:t>KENNY d.o.o. Svetvinčenat, Stancija Grgur 29 A, OIB: 23934146223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4901A7">
        <w:t>763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="004901A7">
        <w:t xml:space="preserve"> 2016. pristupila je zakonska zastupnica</w:t>
      </w:r>
      <w:r w:rsidRPr="00250F22">
        <w:t xml:space="preserve"> dužnika </w:t>
      </w:r>
      <w:r w:rsidR="004901A7">
        <w:t>Jelena Brščić, koji je navela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="00A97BDD">
        <w:t xml:space="preserve">ne obavlja djelatnost, ne ostvaruje prihode te nema </w:t>
      </w:r>
      <w:r w:rsidR="004901A7">
        <w:t>vrjednije</w:t>
      </w:r>
      <w:r w:rsidR="00A97BDD">
        <w:t xml:space="preserve"> imovine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13.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182A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4901A7">
      <w:t>763</w:t>
    </w:r>
    <w:r w:rsidR="005032AA">
      <w:t>/16-</w:t>
    </w:r>
    <w:r w:rsidR="004901A7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4901A7">
      <w:t>763</w:t>
    </w:r>
    <w:r w:rsidR="005032AA">
      <w:t>/16-</w:t>
    </w:r>
    <w:r w:rsidR="004901A7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08"/>
    <w:rsid w:val="000451A3"/>
    <w:rsid w:val="001A38BC"/>
    <w:rsid w:val="00217A54"/>
    <w:rsid w:val="002442A7"/>
    <w:rsid w:val="00250F22"/>
    <w:rsid w:val="003B092C"/>
    <w:rsid w:val="004901A7"/>
    <w:rsid w:val="00496112"/>
    <w:rsid w:val="004A59C5"/>
    <w:rsid w:val="004F782C"/>
    <w:rsid w:val="005032AA"/>
    <w:rsid w:val="0051489A"/>
    <w:rsid w:val="0054182A"/>
    <w:rsid w:val="00643D7D"/>
    <w:rsid w:val="0065137D"/>
    <w:rsid w:val="0065386B"/>
    <w:rsid w:val="00726F07"/>
    <w:rsid w:val="007F482F"/>
    <w:rsid w:val="00814708"/>
    <w:rsid w:val="008157C7"/>
    <w:rsid w:val="008E56F0"/>
    <w:rsid w:val="00915E34"/>
    <w:rsid w:val="009E515D"/>
    <w:rsid w:val="00A9689F"/>
    <w:rsid w:val="00A97BDD"/>
    <w:rsid w:val="00AB315A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KENNY d.o.o. SVETVINČENAT</izvorni_sadrzaj>
    <derivirana_varijabla naziv="DomainObject.Predmet.ProtustrankaFormated_1">  KENNY d.o.o. SVETVINČENAT</derivirana_varijabla>
  </DomainObject.Predmet.ProtustrankaFormated>
  <DomainObject.Predmet.ProtustrankaFormatedOIB>
    <izvorni_sadrzaj>  KENNY d.o.o. SVETVINČENAT, OIB 23934146223</izvorni_sadrzaj>
    <derivirana_varijabla naziv="DomainObject.Predmet.ProtustrankaFormatedOIB_1">  KENNY d.o.o. SVETVINČENAT, OIB 23934146223</derivirana_varijabla>
  </DomainObject.Predmet.ProtustrankaFormatedOIB>
  <DomainObject.Predmet.ProtustrankaFormatedWithAdress>
    <izvorni_sadrzaj> KENNY d.o.o. SVETVINČENAT, Stancija Grgur 29/A, 52341 Svetvinčenat</izvorni_sadrzaj>
    <derivirana_varijabla naziv="DomainObject.Predmet.ProtustrankaFormatedWithAdress_1"> KENNY d.o.o. SVETVINČENAT, Stancija Grgur 29/A, 52341 Svetvinčenat</derivirana_varijabla>
  </DomainObject.Predmet.ProtustrankaFormatedWithAdress>
  <DomainObject.Predmet.ProtustrankaFormatedWithAdressOIB>
    <izvorni_sadrzaj> KENNY d.o.o. SVETVINČENAT, OIB 23934146223, Stancija Grgur 29/A, 52341 Svetvinčenat</izvorni_sadrzaj>
    <derivirana_varijabla naziv="DomainObject.Predmet.ProtustrankaFormatedWithAdressOIB_1"> KENNY d.o.o. SVETVINČENAT, OIB 23934146223, Stancija Grgur 29/A, 52341 Svetvinčenat</derivirana_varijabla>
  </DomainObject.Predmet.ProtustrankaFormatedWithAdressOIB>
  <DomainObject.Predmet.ProtustrankaWithAdress>
    <izvorni_sadrzaj>KENNY d.o.o. SVETVINČENAT Stancija Grgur 29/A, 52341 Svetvinčenat</izvorni_sadrzaj>
    <derivirana_varijabla naziv="DomainObject.Predmet.ProtustrankaWithAdress_1">KENNY d.o.o. SVETVINČENAT Stancija Grgur 29/A, 52341 Svetvinčenat</derivirana_varijabla>
  </DomainObject.Predmet.ProtustrankaWithAdress>
  <DomainObject.Predmet.ProtustrankaWithAdressOIB>
    <izvorni_sadrzaj>KENNY d.o.o. SVETVINČENAT, OIB 23934146223, Stancija Grgur 29/A, 52341 Svetvinčenat</izvorni_sadrzaj>
    <derivirana_varijabla naziv="DomainObject.Predmet.ProtustrankaWithAdressOIB_1">KENNY d.o.o. SVETVINČENAT, OIB 23934146223, Stancija Grgur 29/A, 52341 Svetvinčenat</derivirana_varijabla>
  </DomainObject.Predmet.ProtustrankaWithAdressOIB>
  <DomainObject.Predmet.ProtustrankaNazivFormated>
    <izvorni_sadrzaj>KENNY d.o.o. SVETVINČENAT</izvorni_sadrzaj>
    <derivirana_varijabla naziv="DomainObject.Predmet.ProtustrankaNazivFormated_1">KENNY d.o.o. SVETVINČENAT</derivirana_varijabla>
  </DomainObject.Predmet.ProtustrankaNazivFormated>
  <DomainObject.Predmet.ProtustrankaNazivFormatedOIB>
    <izvorni_sadrzaj>KENNY d.o.o. SVETVINČENAT, OIB 23934146223</izvorni_sadrzaj>
    <derivirana_varijabla naziv="DomainObject.Predmet.ProtustrankaNazivFormatedOIB_1">KENNY d.o.o. SVETVINČENAT, OIB 23934146223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116051.58</izvorni_sadrzaj>
    <derivirana_varijabla naziv="DomainObject.Predmet.TrenutnaVrijednost_1">116051.58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KENNY d.o.o. SVETVINČENAT</item>
    </izvorni_sadrzaj>
    <derivirana_varijabla naziv="DomainObject.Predmet.ProtuStrankaListFormated_1">
      <item>KENNY d.o.o. SVETVINČENAT</item>
    </derivirana_varijabla>
  </DomainObject.Predmet.ProtuStrankaListFormated>
  <DomainObject.Predmet.ProtuStrankaListFormatedOIB>
    <izvorni_sadrzaj>
      <item>KENNY d.o.o. SVETVINČENAT, OIB 23934146223</item>
    </izvorni_sadrzaj>
    <derivirana_varijabla naziv="DomainObject.Predmet.ProtuStrankaListFormatedOIB_1">
      <item>KENNY d.o.o. SVETVINČENAT, OIB 23934146223</item>
    </derivirana_varijabla>
  </DomainObject.Predmet.ProtuStrankaListFormatedOIB>
  <DomainObject.Predmet.ProtuStrankaListFormatedWithAdress>
    <izvorni_sadrzaj>
      <item>KENNY d.o.o. SVETVINČENAT, Stancija Grgur 29/A, 52341 Svetvinčenat</item>
    </izvorni_sadrzaj>
    <derivirana_varijabla naziv="DomainObject.Predmet.ProtuStrankaListFormatedWithAdress_1">
      <item>KENNY d.o.o. SVETVINČENAT, Stancija Grgur 29/A, 52341 Svetvinčenat</item>
    </derivirana_varijabla>
  </DomainObject.Predmet.ProtuStrankaListFormatedWithAdress>
  <DomainObject.Predmet.ProtuStrankaListFormatedWithAdressOIB>
    <izvorni_sadrzaj>
      <item>KENNY d.o.o. SVETVINČENAT, OIB 23934146223, Stancija Grgur 29/A, 52341 Svetvinčenat</item>
    </izvorni_sadrzaj>
    <derivirana_varijabla naziv="DomainObject.Predmet.ProtuStrankaListFormatedWithAdressOIB_1">
      <item>KENNY d.o.o. SVETVINČENAT, OIB 23934146223, Stancija Grgur 29/A, 52341 Svetvinčenat</item>
    </derivirana_varijabla>
  </DomainObject.Predmet.ProtuStrankaListFormatedWithAdressOIB>
  <DomainObject.Predmet.ProtuStrankaListNazivFormated>
    <izvorni_sadrzaj>
      <item>KENNY d.o.o. SVETVINČENAT</item>
    </izvorni_sadrzaj>
    <derivirana_varijabla naziv="DomainObject.Predmet.ProtuStrankaListNazivFormated_1">
      <item>KENNY d.o.o. SVETVINČENAT</item>
    </derivirana_varijabla>
  </DomainObject.Predmet.ProtuStrankaListNazivFormated>
  <DomainObject.Predmet.ProtuStrankaListNazivFormatedOIB>
    <izvorni_sadrzaj>
      <item>KENNY d.o.o. SVETVINČENAT, OIB 23934146223</item>
    </izvorni_sadrzaj>
    <derivirana_varijabla naziv="DomainObject.Predmet.ProtuStrankaListNazivFormatedOIB_1">
      <item>KENNY d.o.o. SVETVINČENAT, OIB 23934146223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KENNY d.o.o. SVETVINČENAT</izvorni_sadrzaj>
    <derivirana_varijabla naziv="DomainObject.Predmet.ProtustrankaIDrugi_1">KENNY d.o.o.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KENNY d.o.o. SVETVINČENAT, OIB 23934146223, Stancija Grgur 29/A, 52341 Svetvinčenat</izvorni_sadrzaj>
    <derivirana_varijabla naziv="DomainObject.Predmet.ProtustrankaIDrugiAdressOIB_1">KENNY d.o.o. SVETVINČENAT, OIB 23934146223, Stancija Grgur 29/A,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KENNY d.o.o. SVETVINČENAT</item>
    </izvorni_sadrzaj>
    <derivirana_varijabla naziv="DomainObject.Predmet.SudioniciListNaziv_1">
      <item>FINANCIJSKA AGENCIJA, RC RIJEKA, PODRUŽNICA PULA, PULA</item>
      <item>KENNY d.o.o.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KENNY d.o.o. SVETVINČENAT, OIB 23934146223, Stancija Grgur 29/A,52341 Svetvinčenat</item>
    </izvorni_sadrzaj>
    <derivirana_varijabla naziv="DomainObject.Predmet.SudioniciListAdressOIB_1">
      <item>FINANCIJSKA AGENCIJA, RC RIJEKA, PODRUŽNICA PULA, PULA, OIB 85821130368, Ulica grada Vukovara 70,10000 Zagreb</item>
      <item>KENNY d.o.o. SVETVINČENAT, OIB 23934146223, Stancija Grgur 29/A,52341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23934146223</item>
    </izvorni_sadrzaj>
    <derivirana_varijabla naziv="DomainObject.Predmet.SudioniciListNazivOIB_1">
      <item>, OIB 85821130368</item>
      <item>, OIB 23934146223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2200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2016-09-13T08:51:00Z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