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2637" w14:paraId="a082637" w:rsidRDefault="00CB5D01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B04B2F">
        <w:rPr>
          <w:rFonts w:cs="Times New Roman" w:eastAsia="Times New Roman" w:hAnsi="Times New Roman" w:ascii="Times New Roman"/>
          <w:sz w:val="24"/>
          <w:szCs w:val="24"/>
          <w:lang w:eastAsia="hr-HR"/>
        </w:rPr>
        <w:t>H-MONT-K d.o.o. u stečaju, Zagreb, Božidara Magovca 48,OIB: 38097789100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26. rujna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 Dujmović, Zagreb, Božidara Magovca 48, OIB: 1541593739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>2488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17.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FE1A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16. siječnja 2018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s početkom u 9,00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>4438/15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>9. kolovoza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određen je nastavak postupka radi naknadne diobe te je određen upis stečajne mase iza brisanog subjekta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H-MONT-K d.o.o. 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>26. rujna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85FE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CB5D01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CB5D01" w:rsidP="00B6547D" w:rsidR="00CB5D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5D01" w:rsidP="00B6547D" w:rsidR="00CB5D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B2C" w:rsidP="004F089F" w:rsidR="00A77B2C">
      <w:pPr>
        <w:spacing w:lineRule="auto" w:line="240" w:after="0"/>
      </w:pPr>
      <w:r>
        <w:separator/>
      </w:r>
    </w:p>
  </w:endnote>
  <w:endnote w:id="0" w:type="continuationSeparator">
    <w:p w:rsidRDefault="00A77B2C" w:rsidP="004F089F" w:rsidR="00A77B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B2C" w:rsidP="004F089F" w:rsidR="00A77B2C">
      <w:pPr>
        <w:spacing w:lineRule="auto" w:line="240" w:after="0"/>
      </w:pPr>
      <w:r>
        <w:separator/>
      </w:r>
    </w:p>
  </w:footnote>
  <w:footnote w:id="0" w:type="continuationSeparator">
    <w:p w:rsidRDefault="00A77B2C" w:rsidP="004F089F" w:rsidR="00A77B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D01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E63D69">
      <w:t>2488</w:t>
    </w:r>
    <w:r w:rsidR="00932D4F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291A41"/>
    <w:rsid w:val="004F089F"/>
    <w:rsid w:val="00685FE4"/>
    <w:rsid w:val="007051E0"/>
    <w:rsid w:val="00752D57"/>
    <w:rsid w:val="00932D4F"/>
    <w:rsid w:val="00970BE7"/>
    <w:rsid w:val="00A55D65"/>
    <w:rsid w:val="00A77B2C"/>
    <w:rsid w:val="00AC0849"/>
    <w:rsid w:val="00B04B2F"/>
    <w:rsid w:val="00B42768"/>
    <w:rsid w:val="00B6547D"/>
    <w:rsid w:val="00CB5D01"/>
    <w:rsid w:val="00D24441"/>
    <w:rsid w:val="00D57615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CB5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D01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5D01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5D0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5D0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CB5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D0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5D0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5D0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5D0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St-2488/2017</izvorni_sadrzaj>
    <derivirana_varijabla naziv="DomainObject.Predmet.OznakaBroj_1">St-2488/2017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H-MONT-K d.o.o. u stečaju</izvorni_sadrzaj>
    <derivirana_varijabla naziv="DomainObject.Predmet.ProtustrankaFormated_1">  Stečajna masa iza H-MONT-K d.o.o. u stečaju</derivirana_varijabla>
  </DomainObject.Predmet.ProtustrankaFormated>
  <DomainObject.Predmet.ProtustrankaFormatedOIB>
    <izvorni_sadrzaj>  Stečajna masa iza H-MONT-K d.o.o. u stečaju, OIB 15411593739</izvorni_sadrzaj>
    <derivirana_varijabla naziv="DomainObject.Predmet.ProtustrankaFormatedOIB_1">  Stečajna masa iza H-MONT-K d.o.o. u stečaju, OIB 15411593739</derivirana_varijabla>
  </DomainObject.Predmet.ProtustrankaFormatedOIB>
  <DomainObject.Predmet.ProtustrankaFormatedWithAdress>
    <izvorni_sadrzaj> Stečajna masa iza H-MONT-K d.o.o. u stečaju, Božidara Magovca 48, 10000 Zagreb</izvorni_sadrzaj>
    <derivirana_varijabla naziv="DomainObject.Predmet.ProtustrankaFormatedWithAdress_1"> Stečajna masa iza H-MONT-K d.o.o. u stečaju, Božidara Magovca 48, 10000 Zagreb</derivirana_varijabla>
  </DomainObject.Predmet.ProtustrankaFormatedWithAdress>
  <DomainObject.Predmet.ProtustrankaFormatedWithAdressOIB>
    <izvorni_sadrzaj> Stečajna masa iza H-MONT-K d.o.o. u stečaju, OIB 15411593739, Božidara Magovca 48, 10000 Zagreb</izvorni_sadrzaj>
    <derivirana_varijabla naziv="DomainObject.Predmet.ProtustrankaFormatedWithAdressOIB_1"> Stečajna masa iza H-MONT-K d.o.o. u stečaju, OIB 15411593739, Božidara Magovca 48, 10000 Zagreb</derivirana_varijabla>
  </DomainObject.Predmet.ProtustrankaFormatedWithAdressOIB>
  <DomainObject.Predmet.ProtustrankaWithAdress>
    <izvorni_sadrzaj>Stečajna masa iza H-MONT-K d.o.o. u stečaju Božidara Magovca 48, 10000 Zagreb</izvorni_sadrzaj>
    <derivirana_varijabla naziv="DomainObject.Predmet.ProtustrankaWithAdress_1">Stečajna masa iza H-MONT-K d.o.o. u stečaju Božidara Magovca 48, 10000 Zagreb</derivirana_varijabla>
  </DomainObject.Predmet.ProtustrankaWithAdress>
  <DomainObject.Predmet.ProtustrankaWithAdressOIB>
    <izvorni_sadrzaj>Stečajna masa iza H-MONT-K d.o.o. u stečaju, OIB 15411593739, Božidara Magovca 48, 10000 Zagreb</izvorni_sadrzaj>
    <derivirana_varijabla naziv="DomainObject.Predmet.ProtustrankaWithAdressOIB_1">Stečajna masa iza H-MONT-K d.o.o. u stečaju, OIB 15411593739, Božidara Magovca 48, 10000 Zagreb</derivirana_varijabla>
  </DomainObject.Predmet.ProtustrankaWithAdressOIB>
  <DomainObject.Predmet.ProtustrankaNazivFormated>
    <izvorni_sadrzaj>Stečajna masa iza H-MONT-K d.o.o. u stečaju</izvorni_sadrzaj>
    <derivirana_varijabla naziv="DomainObject.Predmet.ProtustrankaNazivFormated_1">Stečajna masa iza H-MONT-K d.o.o. u stečaju</derivirana_varijabla>
  </DomainObject.Predmet.ProtustrankaNazivFormated>
  <DomainObject.Predmet.ProtustrankaNazivFormatedOIB>
    <izvorni_sadrzaj>Stečajna masa iza H-MONT-K d.o.o. u stečaju, OIB 15411593739</izvorni_sadrzaj>
    <derivirana_varijabla naziv="DomainObject.Predmet.ProtustrankaNazivFormatedOIB_1">Stečajna masa iza H-MONT-K d.o.o. u stečaju,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H-MONT-K d.o.o. u stečaju</item>
    </izvorni_sadrzaj>
    <derivirana_varijabla naziv="DomainObject.Predmet.ProtuStrankaListFormated_1">
      <item>Stečajna masa iza H-MONT-K d.o.o. u stečaju</item>
    </derivirana_varijabla>
  </DomainObject.Predmet.ProtuStrankaListFormated>
  <DomainObject.Predmet.ProtuStrankaListFormatedOIB>
    <izvorni_sadrzaj>
      <item>Stečajna masa iza H-MONT-K d.o.o. u stečaju, OIB 15411593739</item>
    </izvorni_sadrzaj>
    <derivirana_varijabla naziv="DomainObject.Predmet.ProtuStrankaListFormatedOIB_1">
      <item>Stečajna masa iza H-MONT-K d.o.o. u stečaju, OIB 15411593739</item>
    </derivirana_varijabla>
  </DomainObject.Predmet.ProtuStrankaListFormatedOIB>
  <DomainObject.Predmet.ProtuStrankaListFormatedWithAdress>
    <izvorni_sadrzaj>
      <item>Stečajna masa iza H-MONT-K d.o.o. u stečaju, Božidara Magovca 48, 10000 Zagreb</item>
    </izvorni_sadrzaj>
    <derivirana_varijabla naziv="DomainObject.Predmet.ProtuStrankaListFormatedWithAdress_1">
      <item>Stečajna masa iza H-MONT-K d.o.o. u stečaju, Božidara Magovca 48, 10000 Zagreb</item>
    </derivirana_varijabla>
  </DomainObject.Predmet.ProtuStrankaListFormatedWithAdress>
  <DomainObject.Predmet.ProtuStrankaListFormatedWithAdressOIB>
    <izvorni_sadrzaj>
      <item>Stečajna masa iza H-MONT-K d.o.o. u stečaju, OIB 15411593739, Božidara Magovca 48, 10000 Zagreb</item>
    </izvorni_sadrzaj>
    <derivirana_varijabla naziv="DomainObject.Predmet.ProtuStrankaListFormatedWithAdressOIB_1">
      <item>Stečajna masa iza H-MONT-K d.o.o. u stečaju, OIB 15411593739, Božidara Magovca 48, 10000 Zagreb</item>
    </derivirana_varijabla>
  </DomainObject.Predmet.ProtuStrankaListFormatedWithAdressOIB>
  <DomainObject.Predmet.ProtuStrankaListNazivFormated>
    <izvorni_sadrzaj>
      <item>Stečajna masa iza H-MONT-K d.o.o. u stečaju</item>
    </izvorni_sadrzaj>
    <derivirana_varijabla naziv="DomainObject.Predmet.ProtuStrankaListNazivFormated_1">
      <item>Stečajna masa iza H-MONT-K d.o.o. u stečaju</item>
    </derivirana_varijabla>
  </DomainObject.Predmet.ProtuStrankaListNazivFormated>
  <DomainObject.Predmet.ProtuStrankaListNazivFormatedOIB>
    <izvorni_sadrzaj>
      <item>Stečajna masa iza H-MONT-K d.o.o. u stečaju, OIB 15411593739</item>
    </izvorni_sadrzaj>
    <derivirana_varijabla naziv="DomainObject.Predmet.ProtuStrankaListNazivFormatedOIB_1">
      <item>Stečajna masa iza H-MONT-K d.o.o. u stečaju, OIB 15411593739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H-MONT-K d.o.o. u stečaju</izvorni_sadrzaj>
    <derivirana_varijabla naziv="DomainObject.Predmet.ProtustrankaIDrugi_1">Stečajna masa iza H-MONT-K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H-MONT-K d.o.o. u stečaju, OIB 15411593739, Božidara Magovca 48, 10000 Zagreb</izvorni_sadrzaj>
    <derivirana_varijabla naziv="DomainObject.Predmet.ProtustrankaIDrugiAdressOIB_1">Stečajna masa iza H-MONT-K d.o.o. u stečaju, OIB 15411593739,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H-MONT-K d.o.o. u stečaju</item>
    </izvorni_sadrzaj>
    <derivirana_varijabla naziv="DomainObject.Predmet.SudioniciListNaziv_1">
      <item>FINA Regionalni centar Zagreb</item>
      <item>Stečajna masa iza H-MONT-K d.o.o. u stečaju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Stečajna masa iza H-MONT-K d.o.o. u stečaju, OIB 15411593739, Božidara Magovca 48,10000 Zagreb</item>
    </izvorni_sadrzaj>
    <derivirana_varijabla naziv="DomainObject.Predmet.SudioniciListAdressOIB_1">
      <item>FINA Regionalni centar Zagreb, OIB 85821130368, Trg svibanjskih žrtava 1995. br.1,10000 Zagreb</item>
      <item>Stečajna masa iza H-MONT-K d.o.o. u stečaju, OIB 15411593739,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15411593739</item>
    </izvorni_sadrzaj>
    <derivirana_varijabla naziv="DomainObject.Predmet.SudioniciListNazivOIB_1">
      <item>, OIB 85821130368</item>
      <item>, OIB 15411593739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2910</properties:Characters>
  <properties:Lines>87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2017-09-26T09:05:00Z</dcterms:created>
  <dc:creator>Draženka Prpić</dc:creator>
  <cp:lastModifiedBy>Draženka Prpić</cp:lastModifiedBy>
  <cp:lastPrinted>2017-09-26T09:10:00Z</cp:lastPrinted>
  <dcterms:modified xmlns:xsi="http://www.w3.org/2001/XMLSchema-instance" xsi:type="dcterms:W3CDTF">2017-09-26T09:10:00Z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