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F23DE" w:rsidR="008322FD" w:rsidRPr="002A37B5">
        <w:trPr>
          <w:gridAfter w:val="1"/>
          <w:wAfter w:type="dxa" w:w="284"/>
        </w:trPr>
        <w:tc>
          <w:tcPr>
            <w:tcW w:type="dxa" w:w="2943"/>
          </w:tcPr>
          <w:p w:rsidRDefault="008322FD" w:rsidP="002F23DE" w:rsidR="008322FD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F23DE" w:rsidR="008322FD" w:rsidRPr="002A37B5">
        <w:tc>
          <w:tcPr>
            <w:tcW w:type="dxa" w:w="3227"/>
            <w:gridSpan w:val="2"/>
          </w:tcPr>
          <w:p w:rsidRDefault="008322FD" w:rsidP="002F23DE" w:rsidR="008322FD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322FD" w:rsidP="002F23DE" w:rsidR="008322FD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322FD" w:rsidP="002F23DE" w:rsidR="008322FD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f28bdc7" w14:paraId="f28bdc7" w:rsidRDefault="004A6E2B" w:rsidP="004A6E2B" w:rsidR="004A6E2B" w:rsidRPr="004A6E2B">
      <w:pPr>
        <w15:collapsed w:val="false"/>
      </w:pPr>
    </w:p>
    <w:p w:rsidRDefault="00AA1AD1" w:rsidP="00AA1AD1" w:rsidR="00AA1AD1" w:rsidRPr="004A6E2B">
      <w:pPr>
        <w:jc w:val="center"/>
        <w:rPr>
          <w:bCs/>
        </w:rPr>
      </w:pPr>
      <w:r w:rsidRPr="004A6E2B">
        <w:rPr>
          <w:bCs/>
        </w:rPr>
        <w:t xml:space="preserve">R E P U B L I K A  H R V A T S KA </w:t>
      </w:r>
    </w:p>
    <w:p w:rsidRDefault="005A3991" w:rsidP="00721F79" w:rsidR="005A3991" w:rsidRPr="004A6E2B">
      <w:pPr>
        <w:rPr>
          <w:bCs/>
        </w:rPr>
      </w:pPr>
    </w:p>
    <w:p w:rsidRDefault="00EF2064" w:rsidP="00EF2064" w:rsidR="00721F79" w:rsidRPr="004A6E2B">
      <w:pPr>
        <w:jc w:val="center"/>
      </w:pPr>
      <w:r w:rsidRPr="004A6E2B">
        <w:t>R J E Š E N J E</w:t>
      </w:r>
    </w:p>
    <w:p w:rsidRDefault="002B5525" w:rsidP="00721F79" w:rsidR="002B5525" w:rsidRPr="00F60CD9">
      <w:pPr>
        <w:jc w:val="both"/>
      </w:pPr>
    </w:p>
    <w:p w:rsidRDefault="003C76A3" w:rsidP="00405582" w:rsidR="004270AE">
      <w:pPr>
        <w:ind w:firstLine="708"/>
        <w:jc w:val="both"/>
      </w:pPr>
      <w:r>
        <w:t xml:space="preserve">Trgovački sud u Zadru, </w:t>
      </w:r>
      <w:r w:rsidR="008372C5">
        <w:t xml:space="preserve">po sutkinji Ani Markač </w:t>
      </w:r>
      <w:r>
        <w:t xml:space="preserve">u stečajnom </w:t>
      </w:r>
      <w:r w:rsidR="00721F79" w:rsidRPr="00F60CD9">
        <w:t>postupk</w:t>
      </w:r>
      <w:r w:rsidR="00DC59A2">
        <w:t>u</w:t>
      </w:r>
      <w:r w:rsidR="00721F79" w:rsidRPr="00F60CD9">
        <w:t xml:space="preserve">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>dužnikom</w:t>
      </w:r>
      <w:r w:rsidR="008322FD">
        <w:t xml:space="preserve"> </w:t>
      </w:r>
      <w:r w:rsidR="006F6836">
        <w:t>PIKO COMMERCE j.d</w:t>
      </w:r>
      <w:r w:rsidR="00076863">
        <w:t>.</w:t>
      </w:r>
      <w:r w:rsidR="006F6836">
        <w:t>o.o., Miškovići, Put Mula 26, OIB:31897275855</w:t>
      </w:r>
      <w:r w:rsidR="00E947DF">
        <w:t>, kojeg zastupa stečajna</w:t>
      </w:r>
      <w:r w:rsidR="00DC5B0C">
        <w:t xml:space="preserve"> upravitelj</w:t>
      </w:r>
      <w:r w:rsidR="00E947DF">
        <w:t xml:space="preserve">ica </w:t>
      </w:r>
      <w:r w:rsidR="006F6836">
        <w:t>Radojka Danek iz Šibenika</w:t>
      </w:r>
      <w:r w:rsidR="00DC5B0C">
        <w:t xml:space="preserve">, dana </w:t>
      </w:r>
      <w:r w:rsidR="006F6836">
        <w:t>4. ožujka 2019.,</w:t>
      </w:r>
    </w:p>
    <w:p w:rsidRDefault="00076863" w:rsidP="00405582" w:rsidR="00076863" w:rsidRPr="00405582">
      <w:pPr>
        <w:ind w:firstLine="708"/>
        <w:jc w:val="both"/>
        <w:rPr>
          <w:b/>
        </w:rPr>
      </w:pPr>
    </w:p>
    <w:p w:rsidRDefault="00EF2064" w:rsidP="00EF2064" w:rsidR="004270AE">
      <w:pPr>
        <w:jc w:val="center"/>
      </w:pPr>
      <w:r>
        <w:t xml:space="preserve">r i j e š i o  j e </w:t>
      </w:r>
    </w:p>
    <w:p w:rsidRDefault="00EF2064" w:rsidP="00EF2064" w:rsidR="00EF2064" w:rsidRPr="00F60CD9">
      <w:pPr>
        <w:jc w:val="center"/>
      </w:pPr>
    </w:p>
    <w:p w:rsidRDefault="006C135C" w:rsidP="0005035A" w:rsidR="0005035A">
      <w:pPr>
        <w:jc w:val="both"/>
      </w:pPr>
      <w:r>
        <w:t>I.</w:t>
      </w:r>
      <w:r>
        <w:tab/>
      </w:r>
      <w:r w:rsidR="002A74FB">
        <w:t xml:space="preserve">Nalaže se Financijskoj agenciji da </w:t>
      </w:r>
      <w:r w:rsidR="00DC59A2">
        <w:t xml:space="preserve">naloži banci prijenos zaplijenjenog predujma </w:t>
      </w:r>
      <w:r w:rsidR="00C04C7D">
        <w:t xml:space="preserve">za namirenje troškova stečajnog postupka </w:t>
      </w:r>
      <w:r w:rsidR="00DC59A2">
        <w:t xml:space="preserve">u </w:t>
      </w:r>
      <w:r w:rsidR="00AB21AF">
        <w:t xml:space="preserve">daljnjem </w:t>
      </w:r>
      <w:r w:rsidR="00EF2064">
        <w:t xml:space="preserve">iznosu </w:t>
      </w:r>
      <w:r w:rsidR="00AB21AF">
        <w:t>odnosno u iznosu od ukupno</w:t>
      </w:r>
      <w:r w:rsidR="00EF2064">
        <w:t xml:space="preserve"> </w:t>
      </w:r>
      <w:r w:rsidR="006F6836">
        <w:t>1.505,07</w:t>
      </w:r>
      <w:r w:rsidR="00DC5B0C">
        <w:t xml:space="preserve"> </w:t>
      </w:r>
      <w:r w:rsidR="004A6E2B">
        <w:t>kuna</w:t>
      </w:r>
      <w:r>
        <w:t xml:space="preserve"> </w:t>
      </w:r>
      <w:r w:rsidR="00DC59A2">
        <w:t xml:space="preserve">na račun Trgovačkog suda u Zadru broj </w:t>
      </w:r>
      <w:r w:rsidR="00DC59A2" w:rsidRPr="00E16F5A">
        <w:t>HR4323900011300000857</w:t>
      </w:r>
      <w:r w:rsidR="00DC59A2">
        <w:t>,</w:t>
      </w:r>
      <w:r w:rsidR="00DC59A2" w:rsidRPr="00E16F5A">
        <w:t xml:space="preserve"> </w:t>
      </w:r>
      <w:r w:rsidR="00DC59A2">
        <w:t xml:space="preserve">model plaćanja 05, s </w:t>
      </w:r>
      <w:r w:rsidR="00DC59A2" w:rsidRPr="00E16F5A">
        <w:t>poziv</w:t>
      </w:r>
      <w:r w:rsidR="00DC59A2">
        <w:t>om</w:t>
      </w:r>
      <w:r w:rsidR="00DC59A2" w:rsidRPr="00E16F5A">
        <w:t xml:space="preserve"> na broj </w:t>
      </w:r>
      <w:r w:rsidR="0005035A">
        <w:t>221-</w:t>
      </w:r>
      <w:r w:rsidR="006F6836">
        <w:t>550-2018.</w:t>
      </w:r>
      <w:r w:rsidR="0005035A">
        <w:t xml:space="preserve"> </w:t>
      </w:r>
    </w:p>
    <w:p w:rsidRDefault="00DC5B0C" w:rsidP="006C135C" w:rsidR="00DC5B0C">
      <w:pPr>
        <w:jc w:val="both"/>
      </w:pPr>
    </w:p>
    <w:p w:rsidRDefault="006C135C" w:rsidP="006C135C" w:rsidR="006C135C" w:rsidRPr="00C04C7D">
      <w:pPr>
        <w:jc w:val="both"/>
        <w:rPr>
          <w:u w:val="single"/>
        </w:rPr>
      </w:pPr>
      <w:r>
        <w:t>II.</w:t>
      </w:r>
      <w:r>
        <w:tab/>
        <w:t xml:space="preserve">Nalaže se Financijskoj agenciji da obustavi daljnju pljenidbu iznosa na ime predujma za namirenje troškova stečajnog postupka.  </w:t>
      </w:r>
    </w:p>
    <w:p w:rsidRDefault="00D30166" w:rsidP="006F6836" w:rsidR="00D30166"/>
    <w:p w:rsidRDefault="006C135C" w:rsidP="006C135C" w:rsidR="006C135C">
      <w:pPr>
        <w:jc w:val="center"/>
      </w:pPr>
      <w:r>
        <w:t xml:space="preserve">Obrazloženje </w:t>
      </w:r>
    </w:p>
    <w:p w:rsidRDefault="006C135C" w:rsidP="006C135C" w:rsidR="006C135C">
      <w:pPr>
        <w:jc w:val="center"/>
      </w:pPr>
    </w:p>
    <w:p w:rsidRDefault="006C135C" w:rsidP="008B71D1" w:rsidR="004A6E2B">
      <w:pPr>
        <w:ind w:firstLine="708"/>
        <w:jc w:val="both"/>
      </w:pPr>
      <w:r w:rsidRPr="008B71D1">
        <w:t xml:space="preserve">Rješenjem </w:t>
      </w:r>
      <w:r w:rsidR="00D30166">
        <w:t xml:space="preserve">ovog suda </w:t>
      </w:r>
      <w:r w:rsidRPr="008B71D1">
        <w:t>broj St-</w:t>
      </w:r>
      <w:r w:rsidR="006F6836">
        <w:t>550/2017-17 od 2. srpnja 2018. to</w:t>
      </w:r>
      <w:r w:rsidR="008B71D1" w:rsidRPr="008B71D1">
        <w:t>čk</w:t>
      </w:r>
      <w:r w:rsidR="0005035A">
        <w:t>om I. izreke otvoren je</w:t>
      </w:r>
      <w:r w:rsidR="008B71D1" w:rsidRPr="008B71D1">
        <w:t xml:space="preserve"> stečajni postupak nad </w:t>
      </w:r>
      <w:r w:rsidR="00405582">
        <w:t xml:space="preserve">uvodno označenim dužnikom </w:t>
      </w:r>
      <w:r w:rsidR="006F6836">
        <w:t>2. srpnja 2018. u 13,00</w:t>
      </w:r>
      <w:r w:rsidR="0005035A">
        <w:t xml:space="preserve"> </w:t>
      </w:r>
      <w:r w:rsidR="008B71D1">
        <w:t>sati</w:t>
      </w:r>
      <w:r w:rsidR="0005035A">
        <w:t xml:space="preserve"> temeljem odredbe čl. 132. st. 2. Stečajnog zako</w:t>
      </w:r>
      <w:r w:rsidR="006F6836">
        <w:t>na (Narodne novine broj 71/2015</w:t>
      </w:r>
      <w:r w:rsidR="0005035A">
        <w:t xml:space="preserve"> i 104/2018)</w:t>
      </w:r>
      <w:r w:rsidR="008B71D1">
        <w:t xml:space="preserve">, </w:t>
      </w:r>
      <w:r w:rsidR="008B71D1" w:rsidRPr="008B71D1">
        <w:t>za stečajnog upravitel</w:t>
      </w:r>
      <w:r w:rsidR="00E947DF">
        <w:t xml:space="preserve">ja je točkom II. izreke imenovana </w:t>
      </w:r>
      <w:r w:rsidR="006F6836">
        <w:t xml:space="preserve">Radojka Danek iz Šibenika, </w:t>
      </w:r>
      <w:r w:rsidR="00405582">
        <w:t xml:space="preserve">a </w:t>
      </w:r>
      <w:r w:rsidR="008B71D1" w:rsidRPr="008B71D1">
        <w:t xml:space="preserve">točkom III. izreke </w:t>
      </w:r>
      <w:r w:rsidR="00405582">
        <w:t xml:space="preserve">predmetnog rješenja </w:t>
      </w:r>
      <w:r w:rsidR="008B71D1" w:rsidRPr="008B71D1">
        <w:t xml:space="preserve">je zaključen </w:t>
      </w:r>
      <w:r w:rsidR="0005035A">
        <w:t>je</w:t>
      </w:r>
      <w:r w:rsidR="008B71D1" w:rsidRPr="008B71D1">
        <w:t xml:space="preserve"> stečajni postupak</w:t>
      </w:r>
      <w:r w:rsidR="004A6E2B">
        <w:t>.</w:t>
      </w:r>
      <w:r w:rsidR="00AB21AF">
        <w:t xml:space="preserve"> Nadalje točkom VII. izreke istog rješenje naloženo je Financijskoj agenciji da u roku od 8 (osam) dana od objave predmetnog rješenja na mrežnoj stranici e-Oglasna ploča sudova naloži banci prijenos zaplijenjenog predujma u iznosu od 905,00 kn na račun Trgovačkog suda u Zadru jer se radi o sredstvima koje je Financijska agencija zaplijenila na ime predujma za namirenje troškova konkretno stečajnog postupka, sve sukladno odredbi čl. 112. st. 5. Stečajnog zakona.</w:t>
      </w:r>
    </w:p>
    <w:p w:rsidRDefault="00E947DF" w:rsidP="008B71D1" w:rsidR="00E947DF">
      <w:pPr>
        <w:ind w:firstLine="708"/>
        <w:jc w:val="both"/>
      </w:pPr>
    </w:p>
    <w:p w:rsidRDefault="004A6E2B" w:rsidP="004A6E2B" w:rsidR="004A6E2B">
      <w:pPr>
        <w:ind w:firstLine="708"/>
        <w:jc w:val="both"/>
      </w:pPr>
      <w:r>
        <w:t xml:space="preserve">Podneskom od </w:t>
      </w:r>
      <w:r w:rsidR="006F6836">
        <w:t xml:space="preserve">8. kolovoza 2018. </w:t>
      </w:r>
      <w:r>
        <w:t>Financijska agencija obavijestila je ovaj sud</w:t>
      </w:r>
      <w:r w:rsidR="00405582">
        <w:t>,</w:t>
      </w:r>
      <w:r>
        <w:t xml:space="preserve"> da je do dana primitka rješenja o otvaranju stečajnog postupka zaplijenjen iznos od </w:t>
      </w:r>
      <w:r w:rsidR="00AB21AF">
        <w:t xml:space="preserve">ukupno </w:t>
      </w:r>
      <w:r w:rsidR="006F6836">
        <w:t xml:space="preserve">1.505,07 </w:t>
      </w:r>
      <w:r>
        <w:t>kuna po osnovi Predujma za namirenje troškova stečajnog postupka</w:t>
      </w:r>
      <w:r w:rsidR="00AB21AF">
        <w:t xml:space="preserve"> slijedom čega od suda traži naputak o postupanju sa zaplijenjenim sredstvima</w:t>
      </w:r>
      <w:r>
        <w:t xml:space="preserve">. </w:t>
      </w:r>
    </w:p>
    <w:p w:rsidRDefault="00E947DF" w:rsidP="004A6E2B" w:rsidR="00E947DF">
      <w:pPr>
        <w:ind w:firstLine="708"/>
        <w:jc w:val="both"/>
      </w:pPr>
    </w:p>
    <w:p w:rsidRDefault="004A6E2B" w:rsidP="004A6E2B" w:rsidR="004A6E2B">
      <w:pPr>
        <w:ind w:firstLine="708"/>
        <w:jc w:val="both"/>
      </w:pPr>
      <w:r>
        <w:t xml:space="preserve">Odredbom čl. 112. st. 6. Stečajnog zakona  propisano je da će rješenjem o otvaranju stečajnog postupka nad dužnikom pravnom osobom sud naložiti Financijskoj agenciji da naloži banci prijenos zaplijenjenog iznosa predujma na račun suda i obustavi daljnju pljenidbu do iznosa iz stavka 1. ovog članka ako iznos predujma nije zaplijenjen u cijelosti. </w:t>
      </w:r>
    </w:p>
    <w:p w:rsidRDefault="00E947DF" w:rsidP="004A6E2B" w:rsidR="00E947DF">
      <w:pPr>
        <w:ind w:firstLine="708"/>
        <w:jc w:val="both"/>
      </w:pPr>
    </w:p>
    <w:p w:rsidRDefault="0096034A" w:rsidP="008B71D1" w:rsidR="0096034A">
      <w:pPr>
        <w:ind w:firstLine="708"/>
        <w:jc w:val="both"/>
      </w:pPr>
      <w:r>
        <w:t xml:space="preserve">Slijedom navedenog, a obzirom da su do dana otvaranja stečajnog postupka zaplijenjena sredstva na ime predujma za namirenje troškova stečajnog postupka </w:t>
      </w:r>
      <w:r w:rsidR="00AB21AF">
        <w:t xml:space="preserve">u iznosu od </w:t>
      </w:r>
      <w:r w:rsidR="00AB21AF">
        <w:lastRenderedPageBreak/>
        <w:t xml:space="preserve">ukupno 1.505,07 kn, </w:t>
      </w:r>
      <w:r>
        <w:t>to je valjalo na</w:t>
      </w:r>
      <w:r w:rsidR="00D30166">
        <w:t>ložiti Financijskoj agenciji da</w:t>
      </w:r>
      <w:r>
        <w:t xml:space="preserve"> naloži banci prijenos zaplijenjenog predujma za namirenje troškova stečajnog postupka </w:t>
      </w:r>
      <w:r w:rsidR="004A6E2B">
        <w:t xml:space="preserve">u </w:t>
      </w:r>
      <w:r w:rsidR="00AB21AF">
        <w:t xml:space="preserve">naprijed navedenom </w:t>
      </w:r>
      <w:r>
        <w:t xml:space="preserve">iznosu </w:t>
      </w:r>
      <w:r w:rsidR="00405582">
        <w:t xml:space="preserve">do dana </w:t>
      </w:r>
      <w:r>
        <w:t>otvaranja stečajnog postupka</w:t>
      </w:r>
      <w:r w:rsidR="00E947DF">
        <w:t xml:space="preserve"> </w:t>
      </w:r>
      <w:r w:rsidR="006F6836">
        <w:t>2. srpnja 2018.</w:t>
      </w:r>
      <w:r w:rsidR="004A6E2B">
        <w:t xml:space="preserve">, </w:t>
      </w:r>
      <w:r>
        <w:t>a sve sukladno ranije citiranoj odredbi čl. 112. st. 6. Stečajno zakona.</w:t>
      </w:r>
    </w:p>
    <w:p w:rsidRDefault="00E947DF" w:rsidP="008B71D1" w:rsidR="00E947DF">
      <w:pPr>
        <w:ind w:firstLine="708"/>
        <w:jc w:val="both"/>
      </w:pPr>
    </w:p>
    <w:p w:rsidRDefault="0096034A" w:rsidP="008B71D1" w:rsidR="0096034A" w:rsidRPr="00092D90">
      <w:pPr>
        <w:ind w:firstLine="708"/>
        <w:jc w:val="both"/>
      </w:pPr>
      <w:r>
        <w:t xml:space="preserve">Nadalje, a kako iznos predujma iz čl. 112. st. 1. Stečajnog zakona tj. iznos od 5.000,00 kn nije zaplijenjen u cijelosti, to je Financijskoj agenciji naloženo da obustavi daljnju pljenidbu, sve sukladno odredbi čl. 112. st. 6. Stečajnog zakona slijedom čega je i riješeno kao u točki II. izreke ovog rješenja. </w:t>
      </w:r>
    </w:p>
    <w:p w:rsidRDefault="008B71D1" w:rsidP="0096034A" w:rsidR="006C135C" w:rsidRPr="00F60CD9">
      <w:pPr>
        <w:ind w:firstLine="705"/>
        <w:jc w:val="both"/>
      </w:pPr>
      <w:r w:rsidRPr="00092D90">
        <w:t xml:space="preserve"> </w:t>
      </w:r>
    </w:p>
    <w:p w:rsidRDefault="00721F79" w:rsidP="00C04C7D" w:rsidR="00C443B6">
      <w:pPr>
        <w:jc w:val="center"/>
      </w:pPr>
      <w:r w:rsidRPr="00F60CD9">
        <w:t>U Zadru</w:t>
      </w:r>
      <w:r w:rsidR="00EF2064">
        <w:t xml:space="preserve"> </w:t>
      </w:r>
      <w:r w:rsidR="006F6836">
        <w:t>4. ožujka 2019.</w:t>
      </w:r>
    </w:p>
    <w:p w:rsidRDefault="00076863" w:rsidP="00076863" w:rsidR="00076863">
      <w:pPr>
        <w:rPr>
          <w:szCs w:val="22"/>
        </w:rPr>
      </w:pPr>
    </w:p>
    <w:p w:rsidRDefault="00076863" w:rsidP="00076863" w:rsidR="00076863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</w:t>
      </w:r>
      <w:r w:rsidRPr="006F3E15">
        <w:t>Sutkinja</w:t>
      </w:r>
    </w:p>
    <w:p w:rsidRDefault="00076863" w:rsidP="00076863" w:rsidR="00076863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076863" w:rsidP="00076863" w:rsidR="00076863" w:rsidRPr="006F3E15"/>
    <w:p w:rsidRDefault="0083451E" w:rsidP="00076863" w:rsidR="0083451E">
      <w:pPr>
        <w:jc w:val="center"/>
      </w:pPr>
    </w:p>
    <w:p w:rsidRDefault="003C5ED2" w:rsidP="0083451E" w:rsidR="003C5ED2" w:rsidRPr="00F60CD9">
      <w:pPr>
        <w:jc w:val="right"/>
      </w:pPr>
    </w:p>
    <w:p w:rsidRDefault="00C04C7D" w:rsidP="00721F79" w:rsidR="00C04C7D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96034A" w:rsidP="0096034A" w:rsidR="0096034A" w:rsidRPr="00240F6B">
      <w:pPr>
        <w:ind w:firstLine="705"/>
        <w:jc w:val="both"/>
      </w:pPr>
      <w:r>
        <w:t xml:space="preserve">Protiv ovog rješenja dopuštena je žalba koja se </w:t>
      </w:r>
      <w:r w:rsidRPr="00240F6B">
        <w:t xml:space="preserve">podnosi ovom sudu za Visoki trgovački sud Republike Hrvatske u </w:t>
      </w:r>
      <w:r>
        <w:t>2 (dva)</w:t>
      </w:r>
      <w:r w:rsidRPr="00240F6B">
        <w:t xml:space="preserve"> primjerka u rok</w:t>
      </w:r>
      <w:r>
        <w:t xml:space="preserve">u od 8 (osam) dana od prijema rješenja, odnosno od isteka osmog dana od dana objave na e-Oglasna ploča sudova. </w:t>
      </w:r>
    </w:p>
    <w:p w:rsidRDefault="00C04C7D" w:rsidP="00C04C7D" w:rsidR="00C04C7D"/>
    <w:p w:rsidRDefault="00C04C7D" w:rsidP="00C04C7D" w:rsidR="00C04C7D"/>
    <w:p w:rsidRDefault="0020610B" w:rsidP="00C04C7D" w:rsidR="0020610B" w:rsidRPr="00F60CD9">
      <w:r w:rsidRPr="00F60CD9">
        <w:t xml:space="preserve">Dostaviti: </w:t>
      </w:r>
    </w:p>
    <w:p w:rsidRDefault="0020610B" w:rsidP="00280C18" w:rsidR="008372C5">
      <w:pPr>
        <w:numPr>
          <w:ilvl w:val="0"/>
          <w:numId w:val="3"/>
        </w:numPr>
      </w:pPr>
      <w:r w:rsidRPr="00F60CD9">
        <w:t>FINA</w:t>
      </w:r>
      <w:r w:rsidR="0096034A">
        <w:t xml:space="preserve">, </w:t>
      </w:r>
      <w:r w:rsidR="004A6E2B">
        <w:t>Zadar</w:t>
      </w:r>
    </w:p>
    <w:p w:rsidRDefault="0096034A" w:rsidP="00280C18" w:rsidR="0096034A">
      <w:pPr>
        <w:numPr>
          <w:ilvl w:val="0"/>
          <w:numId w:val="3"/>
        </w:numPr>
      </w:pPr>
      <w:r>
        <w:t>e-Oglasna ploča sudova</w:t>
      </w:r>
    </w:p>
    <w:p w:rsidRDefault="00DC59A2" w:rsidP="0020610B" w:rsidR="00DC59A2">
      <w:pPr>
        <w:numPr>
          <w:ilvl w:val="0"/>
          <w:numId w:val="3"/>
        </w:numPr>
      </w:pPr>
      <w:r>
        <w:t>računovodstvo suda</w:t>
      </w:r>
    </w:p>
    <w:p w:rsidRDefault="0020610B" w:rsidP="00F60CD9" w:rsidR="0020610B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076863" w:rsidR="0020610B" w:rsidRPr="00F60CD9"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6F6836" w:rsidR="006F6836" w:rsidRPr="00F60CD9">
    <w:pPr>
      <w:jc w:val="right"/>
    </w:pPr>
    <w:r>
      <w:t xml:space="preserve">                              </w:t>
    </w:r>
    <w:r w:rsidR="004A6E2B">
      <w:tab/>
    </w:r>
    <w:r w:rsidR="004A6E2B">
      <w:tab/>
    </w:r>
    <w:r>
      <w:t xml:space="preserve">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D2739">
      <w:rPr>
        <w:noProof/>
      </w:rPr>
      <w:t>2</w:t>
    </w:r>
    <w:r w:rsidR="00631438">
      <w:fldChar w:fldCharType="end"/>
    </w:r>
    <w:r w:rsidR="004A6E2B">
      <w:tab/>
    </w:r>
    <w:r w:rsidR="004A6E2B">
      <w:tab/>
    </w:r>
    <w:r w:rsidR="004A6E2B">
      <w:tab/>
    </w:r>
    <w:r w:rsidR="00E947DF">
      <w:t>Poslovni broj 2 St-</w:t>
    </w:r>
    <w:r w:rsidR="006F6836">
      <w:t>550/2017-13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A22527">
      <w:t>oslovni</w:t>
    </w:r>
    <w:r w:rsidR="00280C18">
      <w:t xml:space="preserve"> </w:t>
    </w:r>
    <w:r w:rsidR="00A22527">
      <w:t>broj</w:t>
    </w:r>
    <w:r w:rsidR="00EF2064">
      <w:t xml:space="preserve"> 2 St-</w:t>
    </w:r>
    <w:r w:rsidR="008322FD">
      <w:t>550/2017-13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035A"/>
    <w:rsid w:val="0005791D"/>
    <w:rsid w:val="00061A25"/>
    <w:rsid w:val="00075671"/>
    <w:rsid w:val="00076863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1F4B59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390B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2739"/>
    <w:rsid w:val="003D3F43"/>
    <w:rsid w:val="003E39C3"/>
    <w:rsid w:val="003E42F9"/>
    <w:rsid w:val="003F3D1A"/>
    <w:rsid w:val="003F6C53"/>
    <w:rsid w:val="00405582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5AC8"/>
    <w:rsid w:val="004807CF"/>
    <w:rsid w:val="004902BE"/>
    <w:rsid w:val="00490F40"/>
    <w:rsid w:val="004A6E2B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6F6836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22FD"/>
    <w:rsid w:val="0083451E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E2FFE"/>
    <w:rsid w:val="009E56BB"/>
    <w:rsid w:val="009E574F"/>
    <w:rsid w:val="009F0647"/>
    <w:rsid w:val="00A10BFD"/>
    <w:rsid w:val="00A1760F"/>
    <w:rsid w:val="00A22527"/>
    <w:rsid w:val="00A241EB"/>
    <w:rsid w:val="00A24FBC"/>
    <w:rsid w:val="00A42102"/>
    <w:rsid w:val="00A50A3A"/>
    <w:rsid w:val="00A62A1F"/>
    <w:rsid w:val="00A70A5D"/>
    <w:rsid w:val="00A80B05"/>
    <w:rsid w:val="00A9730C"/>
    <w:rsid w:val="00A97B44"/>
    <w:rsid w:val="00AA1AD1"/>
    <w:rsid w:val="00AB21AF"/>
    <w:rsid w:val="00AB76CD"/>
    <w:rsid w:val="00AC1970"/>
    <w:rsid w:val="00AC6E02"/>
    <w:rsid w:val="00AE1CD0"/>
    <w:rsid w:val="00AE70E5"/>
    <w:rsid w:val="00AF1BE6"/>
    <w:rsid w:val="00B0035D"/>
    <w:rsid w:val="00B03718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3422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C5B0C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681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7DF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Reetkatablice" w:type="table">
    <w:name w:val="Table Grid"/>
    <w:basedOn w:val="Obinatablica"/>
    <w:uiPriority w:val="59"/>
    <w:rsid w:val="008322F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2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739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2739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2739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2739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Reetkatablice" w:type="table">
    <w:name w:val="Table Grid"/>
    <w:basedOn w:val="Obinatablica"/>
    <w:uiPriority w:val="59"/>
    <w:rsid w:val="008322F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2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739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2739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2739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2739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2018.</izvorni_sadrzaj>
    <derivirana_varijabla naziv="DomainObject.Predmet.DatumRjesavanja_1">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2.8.2018.</izvorni_sadrzaj>
    <derivirana_varijabla naziv="DomainObject.Predmet.Opis_1">BRISAN 2.8.2018.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PIKO COMMERCE j.d.o.o. za ugostiteljstvo i turizam</izvorni_sadrzaj>
    <derivirana_varijabla naziv="DomainObject.Predmet.ProtustrankaFormated_1">  PIKO COMMERCE j.d.o.o. za ugostiteljstvo i turizam</derivirana_varijabla>
  </DomainObject.Predmet.ProtustrankaFormated>
  <DomainObject.Predmet.ProtustrankaFormatedOIB>
    <izvorni_sadrzaj>  PIKO COMMERCE j.d.o.o. za ugostiteljstvo i turizam, OIB 31897275855</izvorni_sadrzaj>
    <derivirana_varijabla naziv="DomainObject.Predmet.ProtustrankaFormatedOIB_1">  PIKO COMMERCE j.d.o.o. za ugostiteljstvo i turizam, OIB 31897275855</derivirana_varijabla>
  </DomainObject.Predmet.ProtustrankaFormatedOIB>
  <DomainObject.Predmet.ProtustrankaFormatedWithAdress>
    <izvorni_sadrzaj> PIKO COMMERCE j.d.o.o. za ugostiteljstvo i turizam, Put Mula 26, 23249 Miškovci</izvorni_sadrzaj>
    <derivirana_varijabla naziv="DomainObject.Predmet.ProtustrankaFormatedWithAdress_1"> PIKO COMMERCE j.d.o.o. za ugostiteljstvo i turizam, Put Mula 26, 23249 Miškovci</derivirana_varijabla>
  </DomainObject.Predmet.ProtustrankaFormatedWithAdress>
  <DomainObject.Predmet.ProtustrankaFormatedWithAdressOIB>
    <izvorni_sadrzaj> PIKO COMMERCE j.d.o.o. za ugostiteljstvo i turizam, OIB 31897275855, Put Mula 26, 23249 Miškovci</izvorni_sadrzaj>
    <derivirana_varijabla naziv="DomainObject.Predmet.ProtustrankaFormatedWithAdressOIB_1"> PIKO COMMERCE j.d.o.o. za ugostiteljstvo i turizam, OIB 31897275855, Put Mula 26, 23249 Miškovci</derivirana_varijabla>
  </DomainObject.Predmet.ProtustrankaFormatedWithAdressOIB>
  <DomainObject.Predmet.ProtustrankaWithAdress>
    <izvorni_sadrzaj>PIKO COMMERCE j.d.o.o. za ugostiteljstvo i turizam Put Mula 26, 23249 Miškovci</izvorni_sadrzaj>
    <derivirana_varijabla naziv="DomainObject.Predmet.ProtustrankaWithAdress_1">PIKO COMMERCE j.d.o.o. za ugostiteljstvo i turizam Put Mula 26, 23249 Miškovci</derivirana_varijabla>
  </DomainObject.Predmet.ProtustrankaWithAdress>
  <DomainObject.Predmet.ProtustrankaWithAdressOIB>
    <izvorni_sadrzaj>PIKO COMMERCE j.d.o.o. za ugostiteljstvo i turizam, OIB 31897275855, Put Mula 26, 23249 Miškovci</izvorni_sadrzaj>
    <derivirana_varijabla naziv="DomainObject.Predmet.ProtustrankaWithAdressOIB_1">PIKO COMMERCE j.d.o.o. za ugostiteljstvo i turizam, OIB 31897275855, Put Mula 26, 23249 Miškovci</derivirana_varijabla>
  </DomainObject.Predmet.ProtustrankaWithAdressOIB>
  <DomainObject.Predmet.ProtustrankaNazivFormated>
    <izvorni_sadrzaj>PIKO COMMERCE j.d.o.o. za ugostiteljstvo i turizam</izvorni_sadrzaj>
    <derivirana_varijabla naziv="DomainObject.Predmet.ProtustrankaNazivFormated_1">PIKO COMMERCE j.d.o.o. za ugostiteljstvo i turizam</derivirana_varijabla>
  </DomainObject.Predmet.ProtustrankaNazivFormated>
  <DomainObject.Predmet.ProtustrankaNazivFormatedOIB>
    <izvorni_sadrzaj>PIKO COMMERCE j.d.o.o. za ugostiteljstvo i turizam, OIB 31897275855</izvorni_sadrzaj>
    <derivirana_varijabla naziv="DomainObject.Predmet.ProtustrankaNazivFormatedOIB_1">PIKO COMMERCE j.d.o.o. za ugostiteljstvo i turizam, OIB 31897275855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Vanja Pintar Korpar</izvorni_sadrzaj>
    <derivirana_varijabla naziv="DomainObject.Predmet.StrankaFormated_1">  FINA; Vanja Pintar Korpar</derivirana_varijabla>
  </DomainObject.Predmet.StrankaFormated>
  <DomainObject.Predmet.StrankaFormatedOIB>
    <izvorni_sadrzaj>  FINA, OIB 85821130368; Vanja Pintar Korpar, OIB 63005281748</izvorni_sadrzaj>
    <derivirana_varijabla naziv="DomainObject.Predmet.StrankaFormatedOIB_1">  FINA, OIB 85821130368; Vanja Pintar Korpar, OIB 63005281748</derivirana_varijabla>
  </DomainObject.Predmet.StrankaFormatedOIB>
  <DomainObject.Predmet.StrankaFormatedWithAdress>
    <izvorni_sadrzaj> FINA; Vanja Pintar Korpar, Put Mula 26, 23249 Miškovci</izvorni_sadrzaj>
    <derivirana_varijabla naziv="DomainObject.Predmet.StrankaFormatedWithAdress_1"> FINA; Vanja Pintar Korpar, Put Mula 26, 23249 Miškovci</derivirana_varijabla>
  </DomainObject.Predmet.StrankaFormatedWithAdress>
  <DomainObject.Predmet.StrankaFormatedWithAdressOIB>
    <izvorni_sadrzaj> FINA, OIB 85821130368; Vanja Pintar Korpar, OIB 63005281748, Put Mula 26, 23249 Miškovci</izvorni_sadrzaj>
    <derivirana_varijabla naziv="DomainObject.Predmet.StrankaFormatedWithAdressOIB_1"> FINA, OIB 85821130368; Vanja Pintar Korpar, OIB 63005281748, Put Mula 26, 23249 Miškovci</derivirana_varijabla>
  </DomainObject.Predmet.StrankaFormatedWithAdressOIB>
  <DomainObject.Predmet.StrankaWithAdress>
    <izvorni_sadrzaj>FINA ,Vanja Pintar Korpar Put Mula 26,23249 Miškovci</izvorni_sadrzaj>
    <derivirana_varijabla naziv="DomainObject.Predmet.StrankaWithAdress_1">FINA ,Vanja Pintar Korpar Put Mula 26,23249 Miškovci</derivirana_varijabla>
  </DomainObject.Predmet.StrankaWithAdress>
  <DomainObject.Predmet.StrankaWithAdressOIB>
    <izvorni_sadrzaj>FINA, OIB 85821130368,Vanja Pintar Korpar, OIB 63005281748, Put Mula 26,23249 Miškovci</izvorni_sadrzaj>
    <derivirana_varijabla naziv="DomainObject.Predmet.StrankaWithAdressOIB_1">FINA, OIB 85821130368,Vanja Pintar Korpar, OIB 63005281748, Put Mula 26,23249 Miškovci</derivirana_varijabla>
  </DomainObject.Predmet.StrankaWithAdressOIB>
  <DomainObject.Predmet.StrankaNazivFormated>
    <izvorni_sadrzaj>FINA,Vanja Pintar Korpar</izvorni_sadrzaj>
    <derivirana_varijabla naziv="DomainObject.Predmet.StrankaNazivFormated_1">FINA,Vanja Pintar Korpar</derivirana_varijabla>
  </DomainObject.Predmet.StrankaNazivFormated>
  <DomainObject.Predmet.StrankaNazivFormatedOIB>
    <izvorni_sadrzaj>FINA, OIB 85821130368,Vanja Pintar Korpar, OIB 63005281748</izvorni_sadrzaj>
    <derivirana_varijabla naziv="DomainObject.Predmet.StrankaNazivFormatedOIB_1">FINA, OIB 85821130368,Vanja Pintar Korpar, OIB 63005281748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Vanja Pintar Korpar</item>
    </izvorni_sadrzaj>
    <derivirana_varijabla naziv="DomainObject.Predmet.StrankaListFormated_1">
      <item>FINA</item>
      <item>Vanja Pintar Korpar</item>
    </derivirana_varijabla>
  </DomainObject.Predmet.StrankaListFormated>
  <DomainObject.Predmet.StrankaListFormatedOIB>
    <izvorni_sadrzaj>
      <item>FINA, OIB 85821130368</item>
      <item>Vanja Pintar Korpar, OIB 63005281748</item>
    </izvorni_sadrzaj>
    <derivirana_varijabla naziv="DomainObject.Predmet.StrankaListFormatedOIB_1">
      <item>FINA, OIB 85821130368</item>
      <item>Vanja Pintar Korpar, OIB 63005281748</item>
    </derivirana_varijabla>
  </DomainObject.Predmet.StrankaListFormatedOIB>
  <DomainObject.Predmet.StrankaListFormatedWithAdress>
    <izvorni_sadrzaj>
      <item>FINA</item>
      <item>Vanja Pintar Korpar, Put Mula 26, 23249 Miškovci</item>
    </izvorni_sadrzaj>
    <derivirana_varijabla naziv="DomainObject.Predmet.StrankaListFormatedWithAdress_1">
      <item>FINA</item>
      <item>Vanja Pintar Korpar, Put Mula 26, 23249 Miškovci</item>
    </derivirana_varijabla>
  </DomainObject.Predmet.StrankaListFormatedWithAdress>
  <DomainObject.Predmet.StrankaListFormatedWithAdressOIB>
    <izvorni_sadrzaj>
      <item>FINA, OIB 85821130368</item>
      <item>Vanja Pintar Korpar, OIB 63005281748, Put Mula 26, 23249 Miškovci</item>
    </izvorni_sadrzaj>
    <derivirana_varijabla naziv="DomainObject.Predmet.StrankaListFormatedWithAdressOIB_1">
      <item>FINA, OIB 85821130368</item>
      <item>Vanja Pintar Korpar, OIB 63005281748, Put Mula 26, 23249 Miškovci</item>
    </derivirana_varijabla>
  </DomainObject.Predmet.StrankaListFormatedWithAdressOIB>
  <DomainObject.Predmet.StrankaListNazivFormated>
    <izvorni_sadrzaj>
      <item>FINA</item>
      <item>Vanja Pintar Korpar</item>
    </izvorni_sadrzaj>
    <derivirana_varijabla naziv="DomainObject.Predmet.StrankaListNazivFormated_1">
      <item>FINA</item>
      <item>Vanja Pintar Korpar</item>
    </derivirana_varijabla>
  </DomainObject.Predmet.StrankaListNazivFormated>
  <DomainObject.Predmet.StrankaListNazivFormatedOIB>
    <izvorni_sadrzaj>
      <item>FINA, OIB 85821130368</item>
      <item>Vanja Pintar Korpar, OIB 63005281748</item>
    </izvorni_sadrzaj>
    <derivirana_varijabla naziv="DomainObject.Predmet.StrankaListNazivFormatedOIB_1">
      <item>FINA, OIB 85821130368</item>
      <item>Vanja Pintar Korpar, OIB 63005281748</item>
    </derivirana_varijabla>
  </DomainObject.Predmet.StrankaListNazivFormatedOIB>
  <DomainObject.Predmet.ProtuStrankaListFormated>
    <izvorni_sadrzaj>
      <item>PIKO COMMERCE j.d.o.o. za ugostiteljstvo i turizam</item>
    </izvorni_sadrzaj>
    <derivirana_varijabla naziv="DomainObject.Predmet.ProtuStrankaListFormated_1">
      <item>PIKO COMMERCE j.d.o.o. za ugostiteljstvo i turizam</item>
    </derivirana_varijabla>
  </DomainObject.Predmet.ProtuStrankaListFormated>
  <DomainObject.Predmet.ProtuStrankaListFormatedOIB>
    <izvorni_sadrzaj>
      <item>PIKO COMMERCE j.d.o.o. za ugostiteljstvo i turizam, OIB 31897275855</item>
    </izvorni_sadrzaj>
    <derivirana_varijabla naziv="DomainObject.Predmet.ProtuStrankaListFormatedOIB_1">
      <item>PIKO COMMERCE j.d.o.o. za ugostiteljstvo i turizam, OIB 31897275855</item>
    </derivirana_varijabla>
  </DomainObject.Predmet.ProtuStrankaListFormatedOIB>
  <DomainObject.Predmet.ProtuStrankaListFormatedWithAdress>
    <izvorni_sadrzaj>
      <item>PIKO COMMERCE j.d.o.o. za ugostiteljstvo i turizam, Put Mula 26, 23249 Miškovci</item>
    </izvorni_sadrzaj>
    <derivirana_varijabla naziv="DomainObject.Predmet.ProtuStrankaListFormatedWithAdress_1">
      <item>PIKO COMMERCE j.d.o.o. za ugostiteljstvo i turizam, Put Mula 26, 23249 Miškovci</item>
    </derivirana_varijabla>
  </DomainObject.Predmet.ProtuStrankaListFormatedWithAdress>
  <DomainObject.Predmet.ProtuStrankaListFormatedWithAdressOIB>
    <izvorni_sadrzaj>
      <item>PIKO COMMERCE j.d.o.o. za ugostiteljstvo i turizam, OIB 31897275855, Put Mula 26, 23249 Miškovci</item>
    </izvorni_sadrzaj>
    <derivirana_varijabla naziv="DomainObject.Predmet.ProtuStrankaListFormatedWithAdressOIB_1">
      <item>PIKO COMMERCE j.d.o.o. za ugostiteljstvo i turizam, OIB 31897275855, Put Mula 26, 23249 Miškovci</item>
    </derivirana_varijabla>
  </DomainObject.Predmet.ProtuStrankaListFormatedWithAdressOIB>
  <DomainObject.Predmet.ProtuStrankaListNazivFormated>
    <izvorni_sadrzaj>
      <item>PIKO COMMERCE j.d.o.o. za ugostiteljstvo i turizam</item>
    </izvorni_sadrzaj>
    <derivirana_varijabla naziv="DomainObject.Predmet.ProtuStrankaListNazivFormated_1">
      <item>PIKO COMMERCE j.d.o.o. za ugostiteljstvo i turizam</item>
    </derivirana_varijabla>
  </DomainObject.Predmet.ProtuStrankaListNazivFormated>
  <DomainObject.Predmet.ProtuStrankaListNazivFormatedOIB>
    <izvorni_sadrzaj>
      <item>PIKO COMMERCE j.d.o.o. za ugostiteljstvo i turizam, OIB 31897275855</item>
    </izvorni_sadrzaj>
    <derivirana_varijabla naziv="DomainObject.Predmet.ProtuStrankaListNazivFormatedOIB_1">
      <item>PIKO COMMERCE j.d.o.o. za ugostiteljstvo i turizam, OIB 31897275855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PIKO COMMERCE j.d.o.o. za ugostiteljstvo i turizam</izvorni_sadrzaj>
    <derivirana_varijabla naziv="DomainObject.Predmet.ProtustrankaIDrugi_1">PIKO COMMERCE j.d.o.o. za ugostiteljstvo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PIKO COMMERCE j.d.o.o. za ugostiteljstvo i turizam, OIB 31897275855, Put Mula 26, 23249 Miškovci</izvorni_sadrzaj>
    <derivirana_varijabla naziv="DomainObject.Predmet.ProtustrankaIDrugiAdressOIB_1">PIKO COMMERCE j.d.o.o. za ugostiteljstvo i turizam, OIB 31897275855,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2018.</izvorni_sadrzaj>
    <derivirana_varijabla naziv="DomainObject.Predmet.OdlukaRjesenje.DatumDonosenjaOdluke_1">2. srpnja 2018.</derivirana_varijabla>
  </DomainObject.Predmet.OdlukaRjesenje.DatumDonosenjaOdluke>
  <DomainObject.Predmet.OdlukaRjesenje.DatumPravomocnosti>
    <izvorni_sadrzaj>19. srpnja 2018.</izvorni_sadrzaj>
    <derivirana_varijabla naziv="DomainObject.Predmet.OdlukaRjesenje.DatumPravomocnosti_1">19. srpnja 2018.</derivirana_varijabla>
  </DomainObject.Predmet.OdlukaRjesenje.DatumPravomocnosti>
  <DomainObject.Predmet.OdlukaRjesenje.Oznaka>
    <izvorni_sadrzaj>St-550/2017-6</izvorni_sadrzaj>
    <derivirana_varijabla naziv="DomainObject.Predmet.OdlukaRjesenje.Oznaka_1">St-550/2017-6</derivirana_varijabla>
  </DomainObject.Predmet.OdlukaRjesenje.Oznaka>
  <DomainObject.Predmet.SudioniciListNaziv>
    <izvorni_sadrzaj>
      <item>PIKO COMMERCE j.d.o.o. za ugostiteljstvo i turizam</item>
      <item>FINA</item>
      <item>Vanja Pintar Korpar</item>
    </izvorni_sadrzaj>
    <derivirana_varijabla naziv="DomainObject.Predmet.SudioniciListNaziv_1">
      <item>PIKO COMMERCE j.d.o.o. za ugostiteljstvo i turizam</item>
      <item>FINA</item>
      <item>Vanja Pintar Korpar</item>
    </derivirana_varijabla>
  </DomainObject.Predmet.SudioniciListNaziv>
  <DomainObject.Predmet.SudioniciListAdressOIB>
    <izvorni_sadrzaj>
      <item>PIKO COMMERCE j.d.o.o. za ugostiteljstvo i turizam, OIB 31897275855, Put Mula 26,23249 Miškovci</item>
      <item>FINA, OIB 85821130368</item>
      <item>Vanja Pintar Korpar, OIB 63005281748, Put Mula 26,23249 Miškovci</item>
    </izvorni_sadrzaj>
    <derivirana_varijabla naziv="DomainObject.Predmet.SudioniciListAdressOIB_1">
      <item>PIKO COMMERCE j.d.o.o. za ugostiteljstvo i turizam, OIB 31897275855, Put Mula 26,23249 Miškovci</item>
      <item>FINA, OIB 85821130368</item>
      <item>Vanja Pintar Korpar, OIB 63005281748, Put Mula 26,23249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31897275855</item>
      <item>, OIB 85821130368</item>
      <item>, OIB 63005281748</item>
    </izvorni_sadrzaj>
    <derivirana_varijabla naziv="DomainObject.Predmet.SudioniciListNazivOIB_1">
      <item>, OIB 31897275855</item>
      <item>, OIB 85821130368</item>
      <item>, OIB 63005281748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2018.</izvorni_sadrzaj>
    <derivirana_varijabla naziv="DomainObject.Predmet.DatumZadnjeOdrzaneSudskeRadnje_1">30. svibnja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St-550/2017-7</izvorni_sadrzaj>
    <derivirana_varijabla naziv="DomainObject.PredzadnjaOdlukaIzPredmeta.Oznaka_1">St-550/2017-7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CED94-23F3-4144-BCEC-88D84E7E0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3039</properties:Characters>
  <properties:Lines>80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2019-03-01T14:56:00Z</dcterms:created>
  <dc:creator>Administrator</dc:creator>
  <cp:lastModifiedBy>Martina Kalmeta</cp:lastModifiedBy>
  <cp:lastPrinted>2019-03-04T08:36:00Z</cp:lastPrinted>
  <dcterms:modified xmlns:xsi="http://www.w3.org/2001/XMLSchema-instance" xsi:type="dcterms:W3CDTF">2019-03-04T10:47:00Z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(St-550-17 nalog FINI čl. 112. st. 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