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1a89" w14:paraId="0f41a89" w:rsidRDefault="00AF5E3B" w:rsidP="00AF5E3B" w:rsidR="00AE649C">
      <w:pPr>
        <w:pStyle w:val="Naslov3"/>
        <w:numPr>
          <w:ilvl w:val="0"/>
          <w:numId w:val="0"/>
        </w:numPr>
        <w:ind w:hanging="432" w:left="720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Stpn</w:t>
      </w:r>
      <w:proofErr w:type="spellEnd"/>
      <w:r>
        <w:t>-37/2015-4</w:t>
      </w:r>
    </w:p>
    <w:p w:rsidRDefault="00AF5E3B" w:rsidP="00AF5E3B" w:rsidR="00AF5E3B"/>
    <w:p w:rsidRDefault="00AF5E3B" w:rsidP="00AF5E3B" w:rsidR="00AF5E3B">
      <w:pPr>
        <w:pStyle w:val="Bezproreda"/>
      </w:pPr>
      <w:r>
        <w:t>TRGOVAČKI SUD U BJELOVARU</w:t>
      </w:r>
    </w:p>
    <w:p w:rsidRDefault="00AF5E3B" w:rsidP="00AF5E3B" w:rsidR="00AF5E3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FINA ZAGREB</w:t>
      </w: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REGIONALNI CENTAR ZAGREB</w:t>
      </w: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Nagodbeno vijeće ZG01</w:t>
      </w: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ZAGREB</w:t>
      </w: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Ulica grada Vukovara 70.</w:t>
      </w: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  <w:r>
        <w:t xml:space="preserve">Dostavljamo Vam Oglas o sazivanju ročišta za sklapanje </w:t>
      </w:r>
      <w:proofErr w:type="spellStart"/>
      <w:r>
        <w:t>predstečajne</w:t>
      </w:r>
      <w:proofErr w:type="spellEnd"/>
      <w:r>
        <w:t xml:space="preserve"> nagodbe nad dužnikom </w:t>
      </w:r>
      <w:r>
        <w:t>VIP METAL d.o.o. za gospodarenje otpadom, trgovinu, ugostiteljstvo i usluge VIROVITICA, Vinkovačka cesta 9, OIB: 63800408043</w:t>
      </w:r>
      <w:r>
        <w:t>, time da isti objavite na Vašoj Web-stranici.</w:t>
      </w: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  <w:r>
        <w:t>U Bjelovaru, 14. listopada 2015.</w:t>
      </w: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PLESKLT</w:t>
      </w: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</w:p>
    <w:p w:rsidRDefault="00AF5E3B" w:rsidP="00AF5E3B" w:rsidR="00AF5E3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F5E3B" w:rsidP="00AF5E3B" w:rsidR="00AF5E3B">
      <w:pPr>
        <w:pStyle w:val="Bezproreda"/>
      </w:pPr>
      <w:r>
        <w:t>Dna: Naslovu putem e-oglasne ploče</w:t>
      </w:r>
    </w:p>
    <w:p w:rsidRDefault="00AF5E3B" w:rsidP="00AF5E3B" w:rsidR="00AF5E3B">
      <w:r>
        <w:t xml:space="preserve">        kal. </w:t>
      </w:r>
      <w:proofErr w:type="spellStart"/>
      <w:r>
        <w:t>ročiššte</w:t>
      </w:r>
      <w:proofErr w:type="spellEnd"/>
    </w:p>
    <w:p w:rsidRDefault="00AF5E3B" w:rsidP="00AF5E3B" w:rsidR="00AF5E3B">
      <w:r>
        <w:t>Bjelovar, 14. X 2015.</w:t>
      </w:r>
      <w:bookmarkStart w:name="_GoBack" w:id="0"/>
      <w:bookmarkEnd w:id="0"/>
    </w:p>
    <w:p w:rsidRDefault="00AF5E3B" w:rsidP="00AF5E3B" w:rsidR="00AF5E3B"/>
    <w:p w:rsidRDefault="00AF5E3B" w:rsidP="00AF5E3B" w:rsidR="00AF5E3B" w:rsidRPr="00AF5E3B"/>
    <w:p w:rsidRDefault="00AF5E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E3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Stpn-37/2015-4</izvorni_sadrzaj>
    <derivirana_varijabla naziv="DomainObject.Oznaka_1">Stpn-37/2015-4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 METAL d.o.o. za gospodarenje otpadom, trgovinu, ugostiteljstvo i usluge, Virovitica</izvorni_sadrzaj>
    <derivirana_varijabla naziv="DomainObject.Predmet.StrankaFormated_1">  VIP METAL d.o.o. za gospodarenje otpadom, trgovinu, ugostiteljstvo i usluge, Virovitica</derivirana_varijabla>
  </DomainObject.Predmet.StrankaFormated>
  <DomainObject.Predmet.StrankaFormatedOIB>
    <izvorni_sadrzaj>  VIP METAL d.o.o. za gospodarenje otpadom, trgovinu, ugostiteljstvo i usluge, Virovitica, OIB 63800408043</izvorni_sadrzaj>
    <derivirana_varijabla naziv="DomainObject.Predmet.StrankaFormatedOIB_1">  VIP METAL d.o.o. za gospodarenje otpadom, trgovinu, ugostiteljstvo i usluge, Virovitica, OIB 63800408043</derivirana_varijabla>
  </DomainObject.Predmet.StrankaFormatedOIB>
  <DomainObject.Predmet.StrankaFormatedWithAdress>
    <izvorni_sadrzaj> VIP METAL d.o.o. za gospodarenje otpadom, trgovinu, ugostiteljstvo i usluge, Virovitica, Vinkovačka cesta 9, 33000 Virovitica</izvorni_sadrzaj>
    <derivirana_varijabla naziv="DomainObject.Predmet.StrankaFormatedWithAdress_1"> VIP METAL d.o.o. za gospodarenje otpadom, trgovinu, ugostiteljstvo i usluge, Virovitica, Vinkovačka cesta 9, 33000 Virovitica</derivirana_varijabla>
  </DomainObject.Predmet.StrankaFormatedWithAdress>
  <DomainObject.Predmet.StrankaFormatedWithAdressOIB>
    <izvorni_sadrzaj> VIP METAL d.o.o. za gospodarenje otpadom, trgovinu, ugostiteljstvo i usluge, Virovitica, OIB 63800408043, Vinkovačka cesta 9, 33000 Virovitica</izvorni_sadrzaj>
    <derivirana_varijabla naziv="DomainObject.Predmet.StrankaFormatedWithAdressOIB_1"> VIP METAL d.o.o. za gospodarenje otpadom, trgovinu, ugostiteljstvo i usluge, Virovitica, OIB 63800408043, Vinkovačka cesta 9, 33000 Virovitica</derivirana_varijabla>
  </DomainObject.Predmet.StrankaFormatedWithAdressOIB>
  <DomainObject.Predmet.StrankaWithAdress>
    <izvorni_sadrzaj>VIP METAL d.o.o. za gospodarenje otpadom, trgovinu, ugostiteljstvo i usluge, Virovitica Vinkovačka cesta 9,33000 Virovitica</izvorni_sadrzaj>
    <derivirana_varijabla naziv="DomainObject.Predmet.StrankaWithAdress_1">VIP METAL d.o.o. za gospodarenje otpadom, trgovinu, ugostiteljstvo i usluge, Virovitica Vinkovačka cesta 9,33000 Virovitica</derivirana_varijabla>
  </DomainObject.Predmet.StrankaWithAdress>
  <DomainObject.Predmet.StrankaWithAdressOIB>
    <izvorni_sadrzaj>VIP METAL d.o.o. za gospodarenje otpadom, trgovinu, ugostiteljstvo i usluge, Virovitica, OIB 63800408043, Vinkovačka cesta 9,33000 Virovitica</izvorni_sadrzaj>
    <derivirana_varijabla naziv="DomainObject.Predmet.StrankaWithAdressOIB_1">VIP METAL d.o.o. za gospodarenje otpadom, trgovinu, ugostiteljstvo i usluge, Virovitica, OIB 63800408043, Vinkovačka cesta 9,33000 Virovitica</derivirana_varijabla>
  </DomainObject.Predmet.StrankaWithAdressOIB>
  <DomainObject.Predmet.StrankaNazivFormated>
    <izvorni_sadrzaj>VIP METAL d.o.o. za gospodarenje otpadom, trgovinu, ugostiteljstvo i usluge, Virovitica</izvorni_sadrzaj>
    <derivirana_varijabla naziv="DomainObject.Predmet.StrankaNazivFormated_1">VIP METAL d.o.o. za gospodarenje otpadom, trgovinu, ugostiteljstvo i usluge, Virovitica</derivirana_varijabla>
  </DomainObject.Predmet.StrankaNazivFormated>
  <DomainObject.Predmet.StrankaNazivFormatedOIB>
    <izvorni_sadrzaj>VIP METAL d.o.o. za gospodarenje otpadom, trgovinu, ugostiteljstvo i usluge, Virovitica, OIB 63800408043</izvorni_sadrzaj>
    <derivirana_varijabla naziv="DomainObject.Predmet.StrankaNazivFormatedOIB_1">VIP METAL d.o.o. za gospodarenje otpadom, trgovinu, ugostiteljstvo i usluge, Virovitica, OIB 63800408043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VIP METAL d.o.o. za gospodarenje otpadom, trgovinu, ugostiteljstvo i usluge, Virovitica</item>
    </izvorni_sadrzaj>
    <derivirana_varijabla naziv="DomainObject.Predmet.StrankaListFormated_1">
      <item>VIP METAL d.o.o. za gospodarenje otpadom, trgovinu, ugostiteljstvo i usluge, Virovitica</item>
    </derivirana_varijabla>
  </DomainObject.Predmet.StrankaListFormated>
  <DomainObject.Predmet.StrankaListFormatedOIB>
    <izvorni_sadrzaj>
      <item>VIP METAL d.o.o. za gospodarenje otpadom, trgovinu, ugostiteljstvo i usluge, Virovitica, OIB 63800408043</item>
    </izvorni_sadrzaj>
    <derivirana_varijabla naziv="DomainObject.Predmet.StrankaListFormatedOIB_1">
      <item>VIP METAL d.o.o. za gospodarenje otpadom, trgovinu, ugostiteljstvo i usluge, Virovitica, OIB 63800408043</item>
    </derivirana_varijabla>
  </DomainObject.Predmet.StrankaListFormatedOIB>
  <DomainObject.Predmet.StrankaListFormatedWithAdress>
    <izvorni_sadrzaj>
      <item>VIP METAL d.o.o. za gospodarenje otpadom, trgovinu, ugostiteljstvo i usluge, Virovitica, Vinkovačka cesta 9, 33000 Virovitica</item>
    </izvorni_sadrzaj>
    <derivirana_varijabla naziv="DomainObject.Predmet.StrankaListFormatedWithAdress_1">
      <item>VIP METAL d.o.o. za gospodarenje otpadom, trgovinu, ugostiteljstvo i usluge, Virovitica, Vinkovačka cesta 9, 33000 Virovitica</item>
    </derivirana_varijabla>
  </DomainObject.Predmet.StrankaListFormatedWithAdress>
  <DomainObject.Predmet.StrankaListFormatedWithAdressOIB>
    <izvorni_sadrzaj>
      <item>VIP METAL d.o.o. za gospodarenje otpadom, trgovinu, ugostiteljstvo i usluge, Virovitica, OIB 63800408043, Vinkovačka cesta 9, 33000 Virovitica</item>
    </izvorni_sadrzaj>
    <derivirana_varijabla naziv="DomainObject.Predmet.StrankaListFormatedWithAdressOIB_1">
      <item>VIP METAL d.o.o. za gospodarenje otpadom, trgovinu, ugostiteljstvo i usluge, Virovitica, OIB 63800408043, Vinkovačka cesta 9, 33000 Virovitica</item>
    </derivirana_varijabla>
  </DomainObject.Predmet.StrankaListFormatedWithAdressOIB>
  <DomainObject.Predmet.StrankaListNazivFormated>
    <izvorni_sadrzaj>
      <item>VIP METAL d.o.o. za gospodarenje otpadom, trgovinu, ugostiteljstvo i usluge, Virovitica</item>
    </izvorni_sadrzaj>
    <derivirana_varijabla naziv="DomainObject.Predmet.StrankaListNazivFormated_1">
      <item>VIP METAL d.o.o. za gospodarenje otpadom, trgovinu, ugostiteljstvo i usluge, Virovitica</item>
    </derivirana_varijabla>
  </DomainObject.Predmet.StrankaListNazivFormated>
  <DomainObject.Predmet.StrankaListNazivFormatedOIB>
    <izvorni_sadrzaj>
      <item>VIP METAL d.o.o. za gospodarenje otpadom, trgovinu, ugostiteljstvo i usluge, Virovitica, OIB 63800408043</item>
    </izvorni_sadrzaj>
    <derivirana_varijabla naziv="DomainObject.Predmet.StrankaListNazivFormatedOIB_1">
      <item>VIP METAL d.o.o. za gospodarenje otpadom, trgovinu, ugostiteljstvo i usluge, Virovitica, OIB 63800408043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Stpn-37/2015-4</izvorni_sadrzaj>
    <derivirana_varijabla naziv="DomainObject.PoslovniBrojDokumenta_1">Stpn-37/2015-4</derivirana_varijabla>
  </DomainObject.PoslovniBrojDokumenta>
  <DomainObject.Predmet.StrankaIDrugi>
    <izvorni_sadrzaj>VIP METAL d.o.o. za gospodarenje otpadom, trgovinu, ugostiteljstvo i usluge, Virovitica</izvorni_sadrzaj>
    <derivirana_varijabla naziv="DomainObject.Predmet.StrankaIDrugi_1">VIP METAL d.o.o. za gospodarenje otpadom, trgovinu, ugostiteljstvo i usluge,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VIP METAL d.o.o. za gospodarenje otpadom, trgovinu, ugostiteljstvo i usluge, Virovitica, OIB 63800408043, Vinkovačka cesta 9, 33000 Virovitica</izvorni_sadrzaj>
    <derivirana_varijabla naziv="DomainObject.Predmet.StrankaIDrugiAdressOIB_1">VIP METAL d.o.o. za gospodarenje otpadom, trgovinu, ugostiteljstvo i usluge, Virovitica, OIB 63800408043, Vinkovačka cesta 9,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 METAL d.o.o. za gospodarenje otpadom, trgovinu, ugostiteljstvo i usluge, Virovitica</item>
    </izvorni_sadrzaj>
    <derivirana_varijabla naziv="DomainObject.Predmet.SudioniciListNaziv_1">
      <item>VIP METAL d.o.o. za gospodarenje otpadom, trgovinu, ugostiteljstvo i usluge, Virovitica</item>
    </derivirana_varijabla>
  </DomainObject.Predmet.SudioniciListNaziv>
  <DomainObject.Predmet.SudioniciListAdressOIB>
    <izvorni_sadrzaj>
      <item>VIP METAL d.o.o. za gospodarenje otpadom, trgovinu, ugostiteljstvo i usluge, Virovitica, OIB 63800408043, Vinkovačka cesta 9,33000 Virovitica</item>
    </izvorni_sadrzaj>
    <derivirana_varijabla naziv="DomainObject.Predmet.SudioniciListAdressOIB_1">
      <item>VIP METAL d.o.o. za gospodarenje otpadom, trgovinu, ugostiteljstvo i usluge, Virovitica, OIB 63800408043, Vinkovačka cesta 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025EF-E95B-489F-A1DA-61629ED0D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</properties:Words>
  <properties:Characters>474</properties:Characters>
  <properties:Lines>42</properties:Lines>
  <properties:Paragraphs>16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2015-10-14T13:01:00Z</cp:lastPrinted>
  <dcterms:modified xmlns:xsi="http://www.w3.org/2001/XMLSchema-instance" xsi:type="dcterms:W3CDTF">2015-10-14T13:01:00Z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